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tmp" ContentType="image/png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6FB972" w14:textId="599DCD7C" w:rsidR="007E6A40" w:rsidRPr="002B4677" w:rsidRDefault="007E6A40" w:rsidP="002B4677">
      <w:pPr>
        <w:spacing w:before="120"/>
      </w:pPr>
      <w:bookmarkStart w:id="0" w:name="_Hlk187935374"/>
      <w:r>
        <w:rPr>
          <w:rFonts w:hint="eastAsia"/>
          <w:noProof/>
          <w:lang w:val="ja-JP" w:bidi="ja-JP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6DA0E2EB" wp14:editId="0982392D">
                <wp:simplePos x="0" y="0"/>
                <wp:positionH relativeFrom="column">
                  <wp:posOffset>-758825</wp:posOffset>
                </wp:positionH>
                <wp:positionV relativeFrom="paragraph">
                  <wp:posOffset>-911860</wp:posOffset>
                </wp:positionV>
                <wp:extent cx="8067040" cy="1656080"/>
                <wp:effectExtent l="0" t="0" r="0" b="1270"/>
                <wp:wrapNone/>
                <wp:docPr id="1746704360" name="テキスト ボックス 17467043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67040" cy="16560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4CAFC5" w14:textId="77777777" w:rsidR="007E6A40" w:rsidRPr="0010044E" w:rsidRDefault="007E6A40" w:rsidP="004C11A0">
                            <w:pPr>
                              <w:spacing w:line="2540" w:lineRule="exact"/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 w:themeColor="background1"/>
                                <w:sz w:val="144"/>
                                <w:szCs w:val="56"/>
                              </w:rPr>
                            </w:pPr>
                            <w:r w:rsidRPr="0010044E">
                              <w:rPr>
                                <w:rFonts w:ascii="UD デジタル 教科書体 NK-B" w:eastAsia="UD デジタル 教科書体 NK-B" w:hint="eastAsia"/>
                                <w:b/>
                                <w:bCs/>
                                <w:color w:val="FFFFFF" w:themeColor="background1"/>
                                <w:sz w:val="144"/>
                                <w:szCs w:val="56"/>
                              </w:rPr>
                              <w:ruby>
                                <w:rubyPr>
                                  <w:rubyAlign w:val="distributeSpace"/>
                                  <w:hps w:val="40"/>
                                  <w:hpsRaise w:val="142"/>
                                  <w:hpsBaseText w:val="144"/>
                                  <w:lid w:val="ja-JP"/>
                                </w:rubyPr>
                                <w:rt>
                                  <w:r w:rsidR="007E6A40" w:rsidRPr="0010044E">
                                    <w:rPr>
                                      <w:rFonts w:ascii="UD デジタル 教科書体 NK-B" w:eastAsia="UD デジタル 教科書体 NK-B" w:hint="eastAsia"/>
                                      <w:b/>
                                      <w:bCs/>
                                      <w:color w:val="FFFFFF" w:themeColor="background1"/>
                                      <w:sz w:val="40"/>
                                      <w:szCs w:val="56"/>
                                    </w:rPr>
                                    <w:t>じゆう</w:t>
                                  </w:r>
                                </w:rt>
                                <w:rubyBase>
                                  <w:r w:rsidR="007E6A40" w:rsidRPr="0010044E">
                                    <w:rPr>
                                      <w:rFonts w:ascii="UD デジタル 教科書体 NK-B" w:eastAsia="UD デジタル 教科書体 NK-B" w:hint="eastAsia"/>
                                      <w:b/>
                                      <w:bCs/>
                                      <w:color w:val="FFFFFF" w:themeColor="background1"/>
                                      <w:sz w:val="144"/>
                                      <w:szCs w:val="56"/>
                                    </w:rPr>
                                    <w:t>自由</w:t>
                                  </w:r>
                                </w:rubyBase>
                              </w:ruby>
                            </w:r>
                            <w:r w:rsidRPr="0010044E">
                              <w:rPr>
                                <w:rFonts w:ascii="UD デジタル 教科書体 NK-B" w:eastAsia="UD デジタル 教科書体 NK-B" w:hint="eastAsia"/>
                                <w:b/>
                                <w:bCs/>
                                <w:color w:val="FFFFFF" w:themeColor="background1"/>
                                <w:sz w:val="144"/>
                                <w:szCs w:val="56"/>
                              </w:rPr>
                              <w:ruby>
                                <w:rubyPr>
                                  <w:rubyAlign w:val="distributeSpace"/>
                                  <w:hps w:val="40"/>
                                  <w:hpsRaise w:val="142"/>
                                  <w:hpsBaseText w:val="144"/>
                                  <w:lid w:val="ja-JP"/>
                                </w:rubyPr>
                                <w:rt>
                                  <w:r w:rsidR="007E6A40" w:rsidRPr="0010044E">
                                    <w:rPr>
                                      <w:rFonts w:ascii="UD デジタル 教科書体 NK-B" w:eastAsia="UD デジタル 教科書体 NK-B" w:hint="eastAsia"/>
                                      <w:b/>
                                      <w:bCs/>
                                      <w:color w:val="FFFFFF" w:themeColor="background1"/>
                                      <w:sz w:val="40"/>
                                      <w:szCs w:val="56"/>
                                    </w:rPr>
                                    <w:t>けんきゅう</w:t>
                                  </w:r>
                                </w:rt>
                                <w:rubyBase>
                                  <w:r w:rsidR="007E6A40" w:rsidRPr="0010044E">
                                    <w:rPr>
                                      <w:rFonts w:ascii="UD デジタル 教科書体 NK-B" w:eastAsia="UD デジタル 教科書体 NK-B" w:hint="eastAsia"/>
                                      <w:b/>
                                      <w:bCs/>
                                      <w:color w:val="FFFFFF" w:themeColor="background1"/>
                                      <w:sz w:val="144"/>
                                      <w:szCs w:val="56"/>
                                    </w:rPr>
                                    <w:t>研究</w:t>
                                  </w:r>
                                </w:rubyBase>
                              </w:ruby>
                            </w:r>
                            <w:r w:rsidRPr="0010044E">
                              <w:rPr>
                                <w:rFonts w:ascii="UD デジタル 教科書体 NK-B" w:eastAsia="UD デジタル 教科書体 NK-B" w:hint="eastAsia"/>
                                <w:b/>
                                <w:bCs/>
                                <w:color w:val="FFFFFF" w:themeColor="background1"/>
                                <w:sz w:val="144"/>
                                <w:szCs w:val="56"/>
                              </w:rPr>
                              <w:t>の</w:t>
                            </w:r>
                            <w:r w:rsidRPr="0010044E">
                              <w:rPr>
                                <w:rFonts w:ascii="UD デジタル 教科書体 NK-B" w:eastAsia="UD デジタル 教科書体 NK-B" w:hint="eastAsia"/>
                                <w:b/>
                                <w:bCs/>
                                <w:color w:val="FFFFFF" w:themeColor="background1"/>
                                <w:sz w:val="144"/>
                                <w:szCs w:val="56"/>
                              </w:rPr>
                              <w:ruby>
                                <w:rubyPr>
                                  <w:rubyAlign w:val="distributeSpace"/>
                                  <w:hps w:val="40"/>
                                  <w:hpsRaise w:val="142"/>
                                  <w:hpsBaseText w:val="144"/>
                                  <w:lid w:val="ja-JP"/>
                                </w:rubyPr>
                                <w:rt>
                                  <w:r w:rsidR="007E6A40" w:rsidRPr="0010044E">
                                    <w:rPr>
                                      <w:rFonts w:ascii="UD デジタル 教科書体 NK-B" w:eastAsia="UD デジタル 教科書体 NK-B" w:hint="eastAsia"/>
                                      <w:b/>
                                      <w:bCs/>
                                      <w:color w:val="FFFFFF" w:themeColor="background1"/>
                                      <w:sz w:val="40"/>
                                      <w:szCs w:val="56"/>
                                    </w:rPr>
                                    <w:t>てび</w:t>
                                  </w:r>
                                </w:rt>
                                <w:rubyBase>
                                  <w:r w:rsidR="007E6A40" w:rsidRPr="0010044E">
                                    <w:rPr>
                                      <w:rFonts w:ascii="UD デジタル 教科書体 NK-B" w:eastAsia="UD デジタル 教科書体 NK-B" w:hint="eastAsia"/>
                                      <w:b/>
                                      <w:bCs/>
                                      <w:color w:val="FFFFFF" w:themeColor="background1"/>
                                      <w:sz w:val="144"/>
                                      <w:szCs w:val="56"/>
                                    </w:rPr>
                                    <w:t>手引</w:t>
                                  </w:r>
                                </w:rubyBase>
                              </w:ruby>
                            </w:r>
                            <w:r w:rsidRPr="0010044E">
                              <w:rPr>
                                <w:rFonts w:ascii="UD デジタル 教科書体 NK-B" w:eastAsia="UD デジタル 教科書体 NK-B" w:hint="eastAsia"/>
                                <w:b/>
                                <w:bCs/>
                                <w:color w:val="FFFFFF" w:themeColor="background1"/>
                                <w:sz w:val="144"/>
                                <w:szCs w:val="56"/>
                              </w:rPr>
                              <w:t>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DA0E2EB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746704360" o:spid="_x0000_s1026" type="#_x0000_t202" style="position:absolute;margin-left:-59.75pt;margin-top:-71.8pt;width:635.2pt;height:130.4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" filled="f" stroked="f" strokeweight=".5pt">
                <v:textbox>
                  <w:txbxContent>
                    <w:p w14:paraId="754CAFC5" w14:textId="77777777" w:rsidR="007E6A40" w:rsidRPr="0010044E" w:rsidRDefault="007E6A40" w:rsidP="004C11A0">
                      <w:pPr>
                        <w:spacing w:line="2540" w:lineRule="exact"/>
                        <w:rPr>
                          <w:rFonts w:ascii="UD デジタル 教科書体 NK-B" w:eastAsia="UD デジタル 教科書体 NK-B"/>
                          <w:b/>
                          <w:bCs/>
                          <w:color w:val="FFFFFF" w:themeColor="background1"/>
                          <w:sz w:val="144"/>
                          <w:szCs w:val="56"/>
                        </w:rPr>
                      </w:pPr>
                      <w:r w:rsidRPr="0010044E">
                        <w:rPr>
                          <w:rFonts w:ascii="UD デジタル 教科書体 NK-B" w:eastAsia="UD デジタル 教科書体 NK-B" w:hint="eastAsia"/>
                          <w:b/>
                          <w:bCs/>
                          <w:color w:val="FFFFFF" w:themeColor="background1"/>
                          <w:sz w:val="144"/>
                          <w:szCs w:val="56"/>
                        </w:rPr>
                        <w:ruby>
                          <w:rubyPr>
                            <w:rubyAlign w:val="distributeSpace"/>
                            <w:hps w:val="40"/>
                            <w:hpsRaise w:val="142"/>
                            <w:hpsBaseText w:val="144"/>
                            <w:lid w:val="ja-JP"/>
                          </w:rubyPr>
                          <w:rt>
                            <w:r w:rsidR="007E6A40" w:rsidRPr="0010044E">
                              <w:rPr>
                                <w:rFonts w:ascii="UD デジタル 教科書体 NK-B" w:eastAsia="UD デジタル 教科書体 NK-B" w:hint="eastAsia"/>
                                <w:b/>
                                <w:bCs/>
                                <w:color w:val="FFFFFF" w:themeColor="background1"/>
                                <w:sz w:val="40"/>
                                <w:szCs w:val="56"/>
                              </w:rPr>
                              <w:t>じゆう</w:t>
                            </w:r>
                          </w:rt>
                          <w:rubyBase>
                            <w:r w:rsidR="007E6A40" w:rsidRPr="0010044E">
                              <w:rPr>
                                <w:rFonts w:ascii="UD デジタル 教科書体 NK-B" w:eastAsia="UD デジタル 教科書体 NK-B" w:hint="eastAsia"/>
                                <w:b/>
                                <w:bCs/>
                                <w:color w:val="FFFFFF" w:themeColor="background1"/>
                                <w:sz w:val="144"/>
                                <w:szCs w:val="56"/>
                              </w:rPr>
                              <w:t>自由</w:t>
                            </w:r>
                          </w:rubyBase>
                        </w:ruby>
                      </w:r>
                      <w:r w:rsidRPr="0010044E">
                        <w:rPr>
                          <w:rFonts w:ascii="UD デジタル 教科書体 NK-B" w:eastAsia="UD デジタル 教科書体 NK-B" w:hint="eastAsia"/>
                          <w:b/>
                          <w:bCs/>
                          <w:color w:val="FFFFFF" w:themeColor="background1"/>
                          <w:sz w:val="144"/>
                          <w:szCs w:val="56"/>
                        </w:rPr>
                        <w:ruby>
                          <w:rubyPr>
                            <w:rubyAlign w:val="distributeSpace"/>
                            <w:hps w:val="40"/>
                            <w:hpsRaise w:val="142"/>
                            <w:hpsBaseText w:val="144"/>
                            <w:lid w:val="ja-JP"/>
                          </w:rubyPr>
                          <w:rt>
                            <w:r w:rsidR="007E6A40" w:rsidRPr="0010044E">
                              <w:rPr>
                                <w:rFonts w:ascii="UD デジタル 教科書体 NK-B" w:eastAsia="UD デジタル 教科書体 NK-B" w:hint="eastAsia"/>
                                <w:b/>
                                <w:bCs/>
                                <w:color w:val="FFFFFF" w:themeColor="background1"/>
                                <w:sz w:val="40"/>
                                <w:szCs w:val="56"/>
                              </w:rPr>
                              <w:t>けんきゅう</w:t>
                            </w:r>
                          </w:rt>
                          <w:rubyBase>
                            <w:r w:rsidR="007E6A40" w:rsidRPr="0010044E">
                              <w:rPr>
                                <w:rFonts w:ascii="UD デジタル 教科書体 NK-B" w:eastAsia="UD デジタル 教科書体 NK-B" w:hint="eastAsia"/>
                                <w:b/>
                                <w:bCs/>
                                <w:color w:val="FFFFFF" w:themeColor="background1"/>
                                <w:sz w:val="144"/>
                                <w:szCs w:val="56"/>
                              </w:rPr>
                              <w:t>研究</w:t>
                            </w:r>
                          </w:rubyBase>
                        </w:ruby>
                      </w:r>
                      <w:r w:rsidRPr="0010044E">
                        <w:rPr>
                          <w:rFonts w:ascii="UD デジタル 教科書体 NK-B" w:eastAsia="UD デジタル 教科書体 NK-B" w:hint="eastAsia"/>
                          <w:b/>
                          <w:bCs/>
                          <w:color w:val="FFFFFF" w:themeColor="background1"/>
                          <w:sz w:val="144"/>
                          <w:szCs w:val="56"/>
                        </w:rPr>
                        <w:t>の</w:t>
                      </w:r>
                      <w:r w:rsidRPr="0010044E">
                        <w:rPr>
                          <w:rFonts w:ascii="UD デジタル 教科書体 NK-B" w:eastAsia="UD デジタル 教科書体 NK-B" w:hint="eastAsia"/>
                          <w:b/>
                          <w:bCs/>
                          <w:color w:val="FFFFFF" w:themeColor="background1"/>
                          <w:sz w:val="144"/>
                          <w:szCs w:val="56"/>
                        </w:rPr>
                        <w:ruby>
                          <w:rubyPr>
                            <w:rubyAlign w:val="distributeSpace"/>
                            <w:hps w:val="40"/>
                            <w:hpsRaise w:val="142"/>
                            <w:hpsBaseText w:val="144"/>
                            <w:lid w:val="ja-JP"/>
                          </w:rubyPr>
                          <w:rt>
                            <w:r w:rsidR="007E6A40" w:rsidRPr="0010044E">
                              <w:rPr>
                                <w:rFonts w:ascii="UD デジタル 教科書体 NK-B" w:eastAsia="UD デジタル 教科書体 NK-B" w:hint="eastAsia"/>
                                <w:b/>
                                <w:bCs/>
                                <w:color w:val="FFFFFF" w:themeColor="background1"/>
                                <w:sz w:val="40"/>
                                <w:szCs w:val="56"/>
                              </w:rPr>
                              <w:t>てび</w:t>
                            </w:r>
                          </w:rt>
                          <w:rubyBase>
                            <w:r w:rsidR="007E6A40" w:rsidRPr="0010044E">
                              <w:rPr>
                                <w:rFonts w:ascii="UD デジタル 教科書体 NK-B" w:eastAsia="UD デジタル 教科書体 NK-B" w:hint="eastAsia"/>
                                <w:b/>
                                <w:bCs/>
                                <w:color w:val="FFFFFF" w:themeColor="background1"/>
                                <w:sz w:val="144"/>
                                <w:szCs w:val="56"/>
                              </w:rPr>
                              <w:t>手引</w:t>
                            </w:r>
                          </w:rubyBase>
                        </w:ruby>
                      </w:r>
                      <w:r w:rsidRPr="0010044E">
                        <w:rPr>
                          <w:rFonts w:ascii="UD デジタル 教科書体 NK-B" w:eastAsia="UD デジタル 教科書体 NK-B" w:hint="eastAsia"/>
                          <w:b/>
                          <w:bCs/>
                          <w:color w:val="FFFFFF" w:themeColor="background1"/>
                          <w:sz w:val="144"/>
                          <w:szCs w:val="56"/>
                        </w:rPr>
                        <w:t>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noProof/>
          <w:lang w:val="ja-JP" w:bidi="ja-JP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17369D31" wp14:editId="25391481">
                <wp:simplePos x="0" y="0"/>
                <wp:positionH relativeFrom="column">
                  <wp:posOffset>151130</wp:posOffset>
                </wp:positionH>
                <wp:positionV relativeFrom="paragraph">
                  <wp:posOffset>135890</wp:posOffset>
                </wp:positionV>
                <wp:extent cx="6217920" cy="1656080"/>
                <wp:effectExtent l="0" t="0" r="0" b="1270"/>
                <wp:wrapNone/>
                <wp:docPr id="1473819821" name="テキスト ボックス 14738198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17920" cy="16560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F673F0A" w14:textId="77777777" w:rsidR="007E6A40" w:rsidRPr="0010044E" w:rsidRDefault="007E6A40" w:rsidP="004B5A3D">
                            <w:pPr>
                              <w:spacing w:line="2540" w:lineRule="exact"/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 w:themeColor="background1"/>
                                <w:sz w:val="96"/>
                                <w:szCs w:val="52"/>
                              </w:rPr>
                            </w:pPr>
                            <w:r w:rsidRPr="0010044E">
                              <w:rPr>
                                <w:rFonts w:ascii="UD デジタル 教科書体 NK-B" w:eastAsia="UD デジタル 教科書体 NK-B" w:hint="eastAsia"/>
                                <w:b/>
                                <w:bCs/>
                                <w:color w:val="FFFFFF" w:themeColor="background1"/>
                                <w:sz w:val="96"/>
                                <w:szCs w:val="52"/>
                              </w:rPr>
                              <w:ruby>
                                <w:rubyPr>
                                  <w:rubyAlign w:val="distributeSpace"/>
                                  <w:hps w:val="40"/>
                                  <w:hpsRaise w:val="94"/>
                                  <w:hpsBaseText w:val="96"/>
                                  <w:lid w:val="ja-JP"/>
                                </w:rubyPr>
                                <w:rt>
                                  <w:r w:rsidR="007E6A40" w:rsidRPr="0010044E">
                                    <w:rPr>
                                      <w:rFonts w:ascii="UD デジタル 教科書体 NK-B" w:eastAsia="UD デジタル 教科書体 NK-B" w:hint="eastAsia"/>
                                      <w:b/>
                                      <w:bCs/>
                                      <w:color w:val="FFFFFF" w:themeColor="background1"/>
                                      <w:sz w:val="40"/>
                                      <w:szCs w:val="52"/>
                                    </w:rPr>
                                    <w:t>かがくてき</w:t>
                                  </w:r>
                                </w:rt>
                                <w:rubyBase>
                                  <w:r w:rsidR="007E6A40" w:rsidRPr="0010044E">
                                    <w:rPr>
                                      <w:rFonts w:ascii="UD デジタル 教科書体 NK-B" w:eastAsia="UD デジタル 教科書体 NK-B" w:hint="eastAsia"/>
                                      <w:b/>
                                      <w:bCs/>
                                      <w:color w:val="FFFFFF" w:themeColor="background1"/>
                                      <w:sz w:val="96"/>
                                      <w:szCs w:val="52"/>
                                    </w:rPr>
                                    <w:t>科学的</w:t>
                                  </w:r>
                                </w:rubyBase>
                              </w:ruby>
                            </w:r>
                            <w:r w:rsidRPr="0010044E">
                              <w:rPr>
                                <w:rFonts w:ascii="UD デジタル 教科書体 NK-B" w:eastAsia="UD デジタル 教科書体 NK-B" w:hint="eastAsia"/>
                                <w:b/>
                                <w:bCs/>
                                <w:color w:val="FFFFFF" w:themeColor="background1"/>
                                <w:sz w:val="96"/>
                                <w:szCs w:val="52"/>
                              </w:rPr>
                              <w:t>に</w:t>
                            </w:r>
                            <w:r w:rsidRPr="0010044E">
                              <w:rPr>
                                <w:rFonts w:ascii="UD デジタル 教科書体 NK-B" w:eastAsia="UD デジタル 教科書体 NK-B" w:hint="eastAsia"/>
                                <w:b/>
                                <w:bCs/>
                                <w:color w:val="FFFFFF" w:themeColor="background1"/>
                                <w:sz w:val="96"/>
                                <w:szCs w:val="52"/>
                              </w:rPr>
                              <w:ruby>
                                <w:rubyPr>
                                  <w:rubyAlign w:val="distributeSpace"/>
                                  <w:hps w:val="40"/>
                                  <w:hpsRaise w:val="94"/>
                                  <w:hpsBaseText w:val="96"/>
                                  <w:lid w:val="ja-JP"/>
                                </w:rubyPr>
                                <w:rt>
                                  <w:r w:rsidR="007E6A40" w:rsidRPr="0010044E">
                                    <w:rPr>
                                      <w:rFonts w:ascii="UD デジタル 教科書体 NK-B" w:eastAsia="UD デジタル 教科書体 NK-B" w:hint="eastAsia"/>
                                      <w:b/>
                                      <w:bCs/>
                                      <w:color w:val="FFFFFF" w:themeColor="background1"/>
                                      <w:sz w:val="40"/>
                                      <w:szCs w:val="52"/>
                                    </w:rPr>
                                    <w:t>たんきゅう</w:t>
                                  </w:r>
                                </w:rt>
                                <w:rubyBase>
                                  <w:r w:rsidR="007E6A40" w:rsidRPr="0010044E">
                                    <w:rPr>
                                      <w:rFonts w:ascii="UD デジタル 教科書体 NK-B" w:eastAsia="UD デジタル 教科書体 NK-B" w:hint="eastAsia"/>
                                      <w:b/>
                                      <w:bCs/>
                                      <w:color w:val="FFFFFF" w:themeColor="background1"/>
                                      <w:sz w:val="96"/>
                                      <w:szCs w:val="52"/>
                                    </w:rPr>
                                    <w:t>探究</w:t>
                                  </w:r>
                                </w:rubyBase>
                              </w:ruby>
                            </w:r>
                            <w:r w:rsidRPr="0010044E">
                              <w:rPr>
                                <w:rFonts w:ascii="UD デジタル 教科書体 NK-B" w:eastAsia="UD デジタル 教科書体 NK-B" w:hint="eastAsia"/>
                                <w:b/>
                                <w:bCs/>
                                <w:color w:val="FFFFFF" w:themeColor="background1"/>
                                <w:sz w:val="96"/>
                                <w:szCs w:val="52"/>
                              </w:rPr>
                              <w:t>しよう！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369D31" id="テキスト ボックス 1473819821" o:spid="_x0000_s1027" type="#_x0000_t202" style="position:absolute;margin-left:11.9pt;margin-top:10.7pt;width:489.6pt;height:130.4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" filled="f" stroked="f" strokeweight=".5pt">
                <v:textbox>
                  <w:txbxContent>
                    <w:p w14:paraId="0F673F0A" w14:textId="77777777" w:rsidR="007E6A40" w:rsidRPr="0010044E" w:rsidRDefault="007E6A40" w:rsidP="004B5A3D">
                      <w:pPr>
                        <w:spacing w:line="2540" w:lineRule="exact"/>
                        <w:rPr>
                          <w:rFonts w:ascii="UD デジタル 教科書体 NK-B" w:eastAsia="UD デジタル 教科書体 NK-B"/>
                          <w:b/>
                          <w:bCs/>
                          <w:color w:val="FFFFFF" w:themeColor="background1"/>
                          <w:sz w:val="96"/>
                          <w:szCs w:val="52"/>
                        </w:rPr>
                      </w:pPr>
                      <w:r w:rsidRPr="0010044E">
                        <w:rPr>
                          <w:rFonts w:ascii="UD デジタル 教科書体 NK-B" w:eastAsia="UD デジタル 教科書体 NK-B" w:hint="eastAsia"/>
                          <w:b/>
                          <w:bCs/>
                          <w:color w:val="FFFFFF" w:themeColor="background1"/>
                          <w:sz w:val="96"/>
                          <w:szCs w:val="52"/>
                        </w:rPr>
                        <w:ruby>
                          <w:rubyPr>
                            <w:rubyAlign w:val="distributeSpace"/>
                            <w:hps w:val="40"/>
                            <w:hpsRaise w:val="94"/>
                            <w:hpsBaseText w:val="96"/>
                            <w:lid w:val="ja-JP"/>
                          </w:rubyPr>
                          <w:rt>
                            <w:r w:rsidR="007E6A40" w:rsidRPr="0010044E">
                              <w:rPr>
                                <w:rFonts w:ascii="UD デジタル 教科書体 NK-B" w:eastAsia="UD デジタル 教科書体 NK-B" w:hint="eastAsia"/>
                                <w:b/>
                                <w:bCs/>
                                <w:color w:val="FFFFFF" w:themeColor="background1"/>
                                <w:sz w:val="40"/>
                                <w:szCs w:val="52"/>
                              </w:rPr>
                              <w:t>かがくてき</w:t>
                            </w:r>
                          </w:rt>
                          <w:rubyBase>
                            <w:r w:rsidR="007E6A40" w:rsidRPr="0010044E">
                              <w:rPr>
                                <w:rFonts w:ascii="UD デジタル 教科書体 NK-B" w:eastAsia="UD デジタル 教科書体 NK-B" w:hint="eastAsia"/>
                                <w:b/>
                                <w:bCs/>
                                <w:color w:val="FFFFFF" w:themeColor="background1"/>
                                <w:sz w:val="96"/>
                                <w:szCs w:val="52"/>
                              </w:rPr>
                              <w:t>科学的</w:t>
                            </w:r>
                          </w:rubyBase>
                        </w:ruby>
                      </w:r>
                      <w:r w:rsidRPr="0010044E">
                        <w:rPr>
                          <w:rFonts w:ascii="UD デジタル 教科書体 NK-B" w:eastAsia="UD デジタル 教科書体 NK-B" w:hint="eastAsia"/>
                          <w:b/>
                          <w:bCs/>
                          <w:color w:val="FFFFFF" w:themeColor="background1"/>
                          <w:sz w:val="96"/>
                          <w:szCs w:val="52"/>
                        </w:rPr>
                        <w:t>に</w:t>
                      </w:r>
                      <w:r w:rsidRPr="0010044E">
                        <w:rPr>
                          <w:rFonts w:ascii="UD デジタル 教科書体 NK-B" w:eastAsia="UD デジタル 教科書体 NK-B" w:hint="eastAsia"/>
                          <w:b/>
                          <w:bCs/>
                          <w:color w:val="FFFFFF" w:themeColor="background1"/>
                          <w:sz w:val="96"/>
                          <w:szCs w:val="52"/>
                        </w:rPr>
                        <w:ruby>
                          <w:rubyPr>
                            <w:rubyAlign w:val="distributeSpace"/>
                            <w:hps w:val="40"/>
                            <w:hpsRaise w:val="94"/>
                            <w:hpsBaseText w:val="96"/>
                            <w:lid w:val="ja-JP"/>
                          </w:rubyPr>
                          <w:rt>
                            <w:r w:rsidR="007E6A40" w:rsidRPr="0010044E">
                              <w:rPr>
                                <w:rFonts w:ascii="UD デジタル 教科書体 NK-B" w:eastAsia="UD デジタル 教科書体 NK-B" w:hint="eastAsia"/>
                                <w:b/>
                                <w:bCs/>
                                <w:color w:val="FFFFFF" w:themeColor="background1"/>
                                <w:sz w:val="40"/>
                                <w:szCs w:val="52"/>
                              </w:rPr>
                              <w:t>たんきゅう</w:t>
                            </w:r>
                          </w:rt>
                          <w:rubyBase>
                            <w:r w:rsidR="007E6A40" w:rsidRPr="0010044E">
                              <w:rPr>
                                <w:rFonts w:ascii="UD デジタル 教科書体 NK-B" w:eastAsia="UD デジタル 教科書体 NK-B" w:hint="eastAsia"/>
                                <w:b/>
                                <w:bCs/>
                                <w:color w:val="FFFFFF" w:themeColor="background1"/>
                                <w:sz w:val="96"/>
                                <w:szCs w:val="52"/>
                              </w:rPr>
                              <w:t>探究</w:t>
                            </w:r>
                          </w:rubyBase>
                        </w:ruby>
                      </w:r>
                      <w:r w:rsidRPr="0010044E">
                        <w:rPr>
                          <w:rFonts w:ascii="UD デジタル 教科書体 NK-B" w:eastAsia="UD デジタル 教科書体 NK-B" w:hint="eastAsia"/>
                          <w:b/>
                          <w:bCs/>
                          <w:color w:val="FFFFFF" w:themeColor="background1"/>
                          <w:sz w:val="96"/>
                          <w:szCs w:val="52"/>
                        </w:rPr>
                        <w:t>しよう！</w:t>
                      </w:r>
                    </w:p>
                  </w:txbxContent>
                </v:textbox>
              </v:shape>
            </w:pict>
          </mc:Fallback>
        </mc:AlternateContent>
      </w:r>
      <w:r w:rsidRPr="00590890">
        <w:rPr>
          <w:rFonts w:hint="eastAsia"/>
          <w:noProof/>
          <w:lang w:val="ja-JP" w:bidi="ja-JP"/>
        </w:rPr>
        <mc:AlternateContent>
          <mc:Choice Requires="wpg">
            <w:drawing>
              <wp:anchor distT="0" distB="0" distL="114300" distR="114300" simplePos="0" relativeHeight="251764736" behindDoc="1" locked="1" layoutInCell="1" allowOverlap="1" wp14:anchorId="19D45914" wp14:editId="026A214C">
                <wp:simplePos x="0" y="0"/>
                <wp:positionH relativeFrom="column">
                  <wp:posOffset>-915670</wp:posOffset>
                </wp:positionH>
                <wp:positionV relativeFrom="paragraph">
                  <wp:posOffset>-915670</wp:posOffset>
                </wp:positionV>
                <wp:extent cx="8247380" cy="3581400"/>
                <wp:effectExtent l="0" t="0" r="1270" b="0"/>
                <wp:wrapNone/>
                <wp:docPr id="1532022501" name="グラフィック 17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247380" cy="3581400"/>
                          <a:chOff x="-7144" y="-7144"/>
                          <a:chExt cx="6005513" cy="1932618"/>
                        </a:xfrm>
                      </wpg:grpSpPr>
                      <wps:wsp>
                        <wps:cNvPr id="1106293266" name="フリーフォーム:図形 20"/>
                        <wps:cNvSpPr/>
                        <wps:spPr>
                          <a:xfrm>
                            <a:off x="2121694" y="-7144"/>
                            <a:ext cx="3876675" cy="1762125"/>
                          </a:xfrm>
                          <a:custGeom>
                            <a:avLst/>
                            <a:gdLst>
                              <a:gd name="connsiteX0" fmla="*/ 3869531 w 3876675"/>
                              <a:gd name="connsiteY0" fmla="*/ 1359694 h 1762125"/>
                              <a:gd name="connsiteX1" fmla="*/ 2359819 w 3876675"/>
                              <a:gd name="connsiteY1" fmla="*/ 1744504 h 1762125"/>
                              <a:gd name="connsiteX2" fmla="*/ 7144 w 3876675"/>
                              <a:gd name="connsiteY2" fmla="*/ 1287304 h 1762125"/>
                              <a:gd name="connsiteX3" fmla="*/ 7144 w 3876675"/>
                              <a:gd name="connsiteY3" fmla="*/ 7144 h 1762125"/>
                              <a:gd name="connsiteX4" fmla="*/ 3869531 w 3876675"/>
                              <a:gd name="connsiteY4" fmla="*/ 7144 h 1762125"/>
                              <a:gd name="connsiteX5" fmla="*/ 3869531 w 3876675"/>
                              <a:gd name="connsiteY5" fmla="*/ 1359694 h 176212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</a:cxnLst>
                            <a:rect l="l" t="t" r="r" b="b"/>
                            <a:pathLst>
                              <a:path w="3876675" h="1762125">
                                <a:moveTo>
                                  <a:pt x="3869531" y="1359694"/>
                                </a:moveTo>
                                <a:cubicBezTo>
                                  <a:pt x="3869531" y="1359694"/>
                                  <a:pt x="3379946" y="1834039"/>
                                  <a:pt x="2359819" y="1744504"/>
                                </a:cubicBezTo>
                                <a:cubicBezTo>
                                  <a:pt x="1339691" y="1654969"/>
                                  <a:pt x="936784" y="1180624"/>
                                  <a:pt x="7144" y="1287304"/>
                                </a:cubicBezTo>
                                <a:lnTo>
                                  <a:pt x="7144" y="7144"/>
                                </a:lnTo>
                                <a:lnTo>
                                  <a:pt x="3869531" y="7144"/>
                                </a:lnTo>
                                <a:lnTo>
                                  <a:pt x="3869531" y="135969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>
                              <a:alpha val="50000"/>
                            </a:srgbClr>
                          </a:solidFill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9012295" name="フリーフォーム:図形 22"/>
                        <wps:cNvSpPr/>
                        <wps:spPr>
                          <a:xfrm>
                            <a:off x="-7144" y="-7144"/>
                            <a:ext cx="6000750" cy="1924050"/>
                          </a:xfrm>
                          <a:custGeom>
                            <a:avLst/>
                            <a:gdLst>
                              <a:gd name="connsiteX0" fmla="*/ 7144 w 6000750"/>
                              <a:gd name="connsiteY0" fmla="*/ 1699736 h 1924050"/>
                              <a:gd name="connsiteX1" fmla="*/ 2934176 w 6000750"/>
                              <a:gd name="connsiteY1" fmla="*/ 1484471 h 1924050"/>
                              <a:gd name="connsiteX2" fmla="*/ 5998369 w 6000750"/>
                              <a:gd name="connsiteY2" fmla="*/ 893921 h 1924050"/>
                              <a:gd name="connsiteX3" fmla="*/ 5998369 w 6000750"/>
                              <a:gd name="connsiteY3" fmla="*/ 7144 h 1924050"/>
                              <a:gd name="connsiteX4" fmla="*/ 7144 w 6000750"/>
                              <a:gd name="connsiteY4" fmla="*/ 7144 h 1924050"/>
                              <a:gd name="connsiteX5" fmla="*/ 7144 w 6000750"/>
                              <a:gd name="connsiteY5" fmla="*/ 1699736 h 19240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</a:cxnLst>
                            <a:rect l="l" t="t" r="r" b="b"/>
                            <a:pathLst>
                              <a:path w="6000750" h="1924050">
                                <a:moveTo>
                                  <a:pt x="7144" y="1699736"/>
                                </a:moveTo>
                                <a:cubicBezTo>
                                  <a:pt x="7144" y="1699736"/>
                                  <a:pt x="1410176" y="2317909"/>
                                  <a:pt x="2934176" y="1484471"/>
                                </a:cubicBezTo>
                                <a:cubicBezTo>
                                  <a:pt x="4459129" y="651986"/>
                                  <a:pt x="5998369" y="893921"/>
                                  <a:pt x="5998369" y="893921"/>
                                </a:cubicBezTo>
                                <a:lnTo>
                                  <a:pt x="5998369" y="7144"/>
                                </a:lnTo>
                                <a:lnTo>
                                  <a:pt x="7144" y="7144"/>
                                </a:lnTo>
                                <a:lnTo>
                                  <a:pt x="7144" y="16997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A7642">
                              <a:alpha val="49804"/>
                            </a:srgbClr>
                          </a:solidFill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53277970" name="フリーフォーム:図形 23"/>
                        <wps:cNvSpPr/>
                        <wps:spPr>
                          <a:xfrm>
                            <a:off x="-7144" y="-7144"/>
                            <a:ext cx="6000750" cy="904875"/>
                          </a:xfrm>
                          <a:custGeom>
                            <a:avLst/>
                            <a:gdLst>
                              <a:gd name="connsiteX0" fmla="*/ 7144 w 6000750"/>
                              <a:gd name="connsiteY0" fmla="*/ 7144 h 904875"/>
                              <a:gd name="connsiteX1" fmla="*/ 7144 w 6000750"/>
                              <a:gd name="connsiteY1" fmla="*/ 613886 h 904875"/>
                              <a:gd name="connsiteX2" fmla="*/ 3546634 w 6000750"/>
                              <a:gd name="connsiteY2" fmla="*/ 574834 h 904875"/>
                              <a:gd name="connsiteX3" fmla="*/ 5998369 w 6000750"/>
                              <a:gd name="connsiteY3" fmla="*/ 893921 h 904875"/>
                              <a:gd name="connsiteX4" fmla="*/ 5998369 w 6000750"/>
                              <a:gd name="connsiteY4" fmla="*/ 7144 h 904875"/>
                              <a:gd name="connsiteX5" fmla="*/ 7144 w 6000750"/>
                              <a:gd name="connsiteY5" fmla="*/ 7144 h 90487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</a:cxnLst>
                            <a:rect l="l" t="t" r="r" b="b"/>
                            <a:pathLst>
                              <a:path w="6000750" h="904875">
                                <a:moveTo>
                                  <a:pt x="7144" y="7144"/>
                                </a:moveTo>
                                <a:lnTo>
                                  <a:pt x="7144" y="613886"/>
                                </a:lnTo>
                                <a:cubicBezTo>
                                  <a:pt x="647224" y="1034891"/>
                                  <a:pt x="2136934" y="964406"/>
                                  <a:pt x="3546634" y="574834"/>
                                </a:cubicBezTo>
                                <a:cubicBezTo>
                                  <a:pt x="4882039" y="205264"/>
                                  <a:pt x="5998369" y="893921"/>
                                  <a:pt x="5998369" y="893921"/>
                                </a:cubicBezTo>
                                <a:lnTo>
                                  <a:pt x="5998369" y="7144"/>
                                </a:lnTo>
                                <a:lnTo>
                                  <a:pt x="7144" y="71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82841">
                              <a:alpha val="50000"/>
                            </a:srgbClr>
                          </a:solidFill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3162797" name="フリーフォーム:図形 24"/>
                        <wps:cNvSpPr/>
                        <wps:spPr>
                          <a:xfrm>
                            <a:off x="2836800" y="1096799"/>
                            <a:ext cx="2819400" cy="828675"/>
                          </a:xfrm>
                          <a:custGeom>
                            <a:avLst/>
                            <a:gdLst>
                              <a:gd name="connsiteX0" fmla="*/ 7144 w 2819400"/>
                              <a:gd name="connsiteY0" fmla="*/ 481489 h 828675"/>
                              <a:gd name="connsiteX1" fmla="*/ 1305401 w 2819400"/>
                              <a:gd name="connsiteY1" fmla="*/ 812959 h 828675"/>
                              <a:gd name="connsiteX2" fmla="*/ 2815114 w 2819400"/>
                              <a:gd name="connsiteY2" fmla="*/ 428149 h 828675"/>
                              <a:gd name="connsiteX3" fmla="*/ 2815114 w 2819400"/>
                              <a:gd name="connsiteY3" fmla="*/ 7144 h 828675"/>
                              <a:gd name="connsiteX4" fmla="*/ 7144 w 2819400"/>
                              <a:gd name="connsiteY4" fmla="*/ 481489 h 828675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2819400" h="828675">
                                <a:moveTo>
                                  <a:pt x="7144" y="481489"/>
                                </a:moveTo>
                                <a:cubicBezTo>
                                  <a:pt x="380524" y="602456"/>
                                  <a:pt x="751999" y="764381"/>
                                  <a:pt x="1305401" y="812959"/>
                                </a:cubicBezTo>
                                <a:cubicBezTo>
                                  <a:pt x="2325529" y="902494"/>
                                  <a:pt x="2815114" y="428149"/>
                                  <a:pt x="2815114" y="428149"/>
                                </a:cubicBezTo>
                                <a:lnTo>
                                  <a:pt x="2815114" y="7144"/>
                                </a:lnTo>
                                <a:cubicBezTo>
                                  <a:pt x="2332196" y="236696"/>
                                  <a:pt x="1376839" y="568166"/>
                                  <a:pt x="7144" y="481489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A8C72">
                              <a:alpha val="49804"/>
                            </a:srgbClr>
                          </a:solidFill>
                          <a:ln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4D5793A" id="グラフィック 17" o:spid="_x0000_s1026" alt="&quot;&quot;" style="position:absolute;margin-left:-72.1pt;margin-top:-72.1pt;width:649.4pt;height:282pt;z-index:-251551744;mso-width-relative:margin;mso-height-relative:margin" coordorigin="-71,-71" coordsize="60055,19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">
                <v:shape id="フリーフォーム:図形 20" o:spid="_x0000_s1027" style="position:absolute;left:21216;top:-71;width:38767;height:17620;visibility:visible;mso-wrap-style:square;v-text-anchor:middle" coordsize="3876675,1762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" path="m3869531,1359694v,,-489585,474345,-1509712,384810c1339691,1654969,936784,1180624,7144,1287304l7144,7144r3862387,l3869531,1359694xe" fillcolor="red" stroked="f">
                  <v:fill opacity="32896f"/>
                  <v:path arrowok="t" o:connecttype="custom" o:connectlocs="3869531,1359694;2359819,1744504;7144,1287304;7144,7144;3869531,7144;3869531,1359694" o:connectangles="0,0,0,0,0,0"/>
                </v:shape>
                <v:shape id="フリーフォーム:図形 22" o:spid="_x0000_s1028" style="position:absolute;left:-71;top:-71;width:60007;height:19240;visibility:visible;mso-wrap-style:square;v-text-anchor:middle" coordsize="6000750,1924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" path="m7144,1699736v,,1403032,618173,2927032,-215265c4459129,651986,5998369,893921,5998369,893921r,-886777l7144,7144r,1692592xe" fillcolor="#ea7642" stroked="f">
                  <v:fill opacity="32639f"/>
                  <v:path arrowok="t" o:connecttype="custom" o:connectlocs="7144,1699736;2934176,1484471;5998369,893921;5998369,7144;7144,7144;7144,1699736" o:connectangles="0,0,0,0,0,0"/>
                </v:shape>
                <v:shape id="フリーフォーム:図形 23" o:spid="_x0000_s1029" style="position:absolute;left:-71;top:-71;width:60007;height:9048;visibility:visible;mso-wrap-style:square;v-text-anchor:middle" coordsize="6000750,904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" path="m7144,7144r,606742c647224,1034891,2136934,964406,3546634,574834,4882039,205264,5998369,893921,5998369,893921r,-886777l7144,7144xe" fillcolor="#f82841" stroked="f">
                  <v:fill opacity="32896f"/>
                  <v:path arrowok="t" o:connecttype="custom" o:connectlocs="7144,7144;7144,613886;3546634,574834;5998369,893921;5998369,7144;7144,7144" o:connectangles="0,0,0,0,0,0"/>
                </v:shape>
                <v:shape id="フリーフォーム:図形 24" o:spid="_x0000_s1030" style="position:absolute;left:28368;top:10967;width:28194;height:8287;visibility:visible;mso-wrap-style:square;v-text-anchor:middle" coordsize="2819400,828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" path="m7144,481489c380524,602456,751999,764381,1305401,812959,2325529,902494,2815114,428149,2815114,428149r,-421005c2332196,236696,1376839,568166,7144,481489xe" fillcolor="#fa8c72" stroked="f">
                  <v:fill opacity="32639f"/>
                  <v:path arrowok="t" o:connecttype="custom" o:connectlocs="7144,481489;1305401,812959;2815114,428149;2815114,7144;7144,481489" o:connectangles="0,0,0,0,0"/>
                </v:shape>
                <w10:anchorlock/>
              </v:group>
            </w:pict>
          </mc:Fallback>
        </mc:AlternateContent>
      </w:r>
    </w:p>
    <w:p w14:paraId="732A2C6B" w14:textId="1BE68A95" w:rsidR="007E6A40" w:rsidRDefault="007E6A40" w:rsidP="00A6783B">
      <w:pPr>
        <w:pStyle w:val="affffb"/>
        <w:rPr>
          <w:color w:val="000000" w:themeColor="text1"/>
        </w:rPr>
      </w:pPr>
      <w:r>
        <w:rPr>
          <w:noProof/>
        </w:rPr>
        <w:drawing>
          <wp:anchor distT="0" distB="0" distL="114300" distR="114300" simplePos="0" relativeHeight="251773952" behindDoc="0" locked="0" layoutInCell="1" allowOverlap="1" wp14:anchorId="2700C36F" wp14:editId="4DB21844">
            <wp:simplePos x="0" y="0"/>
            <wp:positionH relativeFrom="column">
              <wp:posOffset>4906010</wp:posOffset>
            </wp:positionH>
            <wp:positionV relativeFrom="paragraph">
              <wp:posOffset>5558155</wp:posOffset>
            </wp:positionV>
            <wp:extent cx="1569720" cy="1569720"/>
            <wp:effectExtent l="0" t="0" r="0" b="0"/>
            <wp:wrapNone/>
            <wp:docPr id="128584719" name="図 128584719" descr="研究に成功した人のイラスト（女性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研究に成功した人のイラスト（女性）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3F6F531" w14:textId="67F4170F" w:rsidR="007E6A40" w:rsidRPr="0010044E" w:rsidRDefault="007E6A40" w:rsidP="0010044E">
      <w:bookmarkStart w:id="1" w:name="_Hlk187935965"/>
      <w:bookmarkEnd w:id="1"/>
    </w:p>
    <w:p w14:paraId="24291711" w14:textId="31E67FBB" w:rsidR="007E6A40" w:rsidRPr="0010044E" w:rsidRDefault="007E6A40" w:rsidP="0010044E"/>
    <w:p w14:paraId="5766BED7" w14:textId="04A55703" w:rsidR="007E6A40" w:rsidRPr="0010044E" w:rsidRDefault="007E6A40" w:rsidP="0010044E"/>
    <w:p w14:paraId="1BB42BE1" w14:textId="15CA8F7C" w:rsidR="007E6A40" w:rsidRPr="0010044E" w:rsidRDefault="007E6A40" w:rsidP="0010044E"/>
    <w:p w14:paraId="6A040E2F" w14:textId="3AB6F6CF" w:rsidR="007E6A40" w:rsidRPr="0010044E" w:rsidRDefault="007E6A40" w:rsidP="0010044E"/>
    <w:p w14:paraId="38A10ACC" w14:textId="3EC1817D" w:rsidR="007E6A40" w:rsidRPr="0010044E" w:rsidRDefault="00D20C6D" w:rsidP="0010044E">
      <w:r>
        <w:rPr>
          <w:noProof/>
        </w:rPr>
        <w:drawing>
          <wp:anchor distT="0" distB="0" distL="114300" distR="114300" simplePos="0" relativeHeight="251772928" behindDoc="0" locked="0" layoutInCell="1" allowOverlap="1" wp14:anchorId="00CA0F0E" wp14:editId="07D007CE">
            <wp:simplePos x="0" y="0"/>
            <wp:positionH relativeFrom="column">
              <wp:posOffset>-763270</wp:posOffset>
            </wp:positionH>
            <wp:positionV relativeFrom="paragraph">
              <wp:posOffset>361950</wp:posOffset>
            </wp:positionV>
            <wp:extent cx="1371600" cy="1388110"/>
            <wp:effectExtent l="0" t="0" r="0" b="2540"/>
            <wp:wrapNone/>
            <wp:docPr id="910746772" name="図 910746772" descr="アイコン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図 12" descr="アイコン&#10;&#10;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88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5281944" w14:textId="3B13BDC8" w:rsidR="007E6A40" w:rsidRPr="0010044E" w:rsidRDefault="007E6A40" w:rsidP="0010044E"/>
    <w:p w14:paraId="3E5E016C" w14:textId="32A33483" w:rsidR="007E6A40" w:rsidRPr="0010044E" w:rsidRDefault="002A4EB2" w:rsidP="0010044E">
      <w:r w:rsidRPr="002A4EB2">
        <w:rPr>
          <w:noProof/>
        </w:rPr>
        <w:drawing>
          <wp:anchor distT="0" distB="0" distL="114300" distR="114300" simplePos="0" relativeHeight="252195840" behindDoc="0" locked="0" layoutInCell="1" allowOverlap="1" wp14:anchorId="171283EE" wp14:editId="5252408A">
            <wp:simplePos x="0" y="0"/>
            <wp:positionH relativeFrom="column">
              <wp:posOffset>5201920</wp:posOffset>
            </wp:positionH>
            <wp:positionV relativeFrom="paragraph">
              <wp:posOffset>6985</wp:posOffset>
            </wp:positionV>
            <wp:extent cx="868680" cy="868680"/>
            <wp:effectExtent l="0" t="0" r="0" b="7620"/>
            <wp:wrapNone/>
            <wp:docPr id="1636712527" name="図 2" descr="カップ, テーブル, ガラス, マグカップ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6712527" name="図 2" descr="カップ, テーブル, ガラス, マグカップ が含まれている画像&#10;&#10;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680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695D28" w14:textId="5FE566FD" w:rsidR="007E6A40" w:rsidRPr="0010044E" w:rsidRDefault="007E6A40" w:rsidP="0010044E"/>
    <w:p w14:paraId="6027A7F6" w14:textId="27216554" w:rsidR="007E6A40" w:rsidRPr="0010044E" w:rsidRDefault="00A537D8" w:rsidP="0010044E">
      <w:r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668CBE75" wp14:editId="743D6330">
                <wp:simplePos x="0" y="0"/>
                <wp:positionH relativeFrom="column">
                  <wp:posOffset>-85090</wp:posOffset>
                </wp:positionH>
                <wp:positionV relativeFrom="paragraph">
                  <wp:posOffset>296545</wp:posOffset>
                </wp:positionV>
                <wp:extent cx="5981700" cy="2301240"/>
                <wp:effectExtent l="0" t="0" r="19050" b="22860"/>
                <wp:wrapNone/>
                <wp:docPr id="605540434" name="四角形: 角を丸くする 6055404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81700" cy="2301240"/>
                        </a:xfrm>
                        <a:prstGeom prst="roundRect">
                          <a:avLst/>
                        </a:prstGeom>
                        <a:solidFill>
                          <a:srgbClr val="FA8C72"/>
                        </a:solidFill>
                        <a:ln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F618AB1" w14:textId="32C664D9" w:rsidR="007E6A40" w:rsidRPr="0010044E" w:rsidRDefault="007E6A40" w:rsidP="00A25EB2">
                            <w:pPr>
                              <w:pStyle w:val="afffffb"/>
                              <w:spacing w:before="100" w:beforeAutospacing="1" w:line="840" w:lineRule="exact"/>
                              <w:ind w:left="-181" w:right="-23" w:firstLineChars="100" w:firstLine="440"/>
                              <w:jc w:val="left"/>
                              <w:rPr>
                                <w:rFonts w:ascii="UD デジタル 教科書体 NK-B" w:eastAsia="UD デジタル 教科書体 NK-B"/>
                              </w:rPr>
                            </w:pPr>
                            <w:r w:rsidRPr="0010044E">
                              <w:rPr>
                                <w:rFonts w:ascii="UD デジタル 教科書体 NK-B" w:eastAsia="UD デジタル 教科書体 NK-B" w:hint="eastAsia"/>
                              </w:rPr>
                              <w:ruby>
                                <w:rubyPr>
                                  <w:rubyAlign w:val="distributeSpace"/>
                                  <w:hps w:val="22"/>
                                  <w:hpsRaise w:val="42"/>
                                  <w:hpsBaseText w:val="44"/>
                                  <w:lid w:val="ja-JP"/>
                                </w:rubyPr>
                                <w:rt>
                                  <w:r w:rsidR="007E6A40" w:rsidRPr="0010044E">
                                    <w:rPr>
                                      <w:rFonts w:ascii="UD デジタル 教科書体 NK-B" w:eastAsia="UD デジタル 教科書体 NK-B" w:hAnsi="Meiryo UI" w:hint="eastAsia"/>
                                      <w:sz w:val="22"/>
                                    </w:rPr>
                                    <w:t>みらい</w:t>
                                  </w:r>
                                </w:rt>
                                <w:rubyBase>
                                  <w:r w:rsidR="007E6A40" w:rsidRPr="0010044E">
                                    <w:rPr>
                                      <w:rFonts w:ascii="UD デジタル 教科書体 NK-B" w:eastAsia="UD デジタル 教科書体 NK-B" w:hint="eastAsia"/>
                                    </w:rPr>
                                    <w:t>未来</w:t>
                                  </w:r>
                                </w:rubyBase>
                              </w:ruby>
                            </w:r>
                            <w:r w:rsidRPr="0010044E">
                              <w:rPr>
                                <w:rFonts w:ascii="UD デジタル 教科書体 NK-B" w:eastAsia="UD デジタル 教科書体 NK-B" w:hint="eastAsia"/>
                              </w:rPr>
                              <w:t>（</w:t>
                            </w:r>
                            <w:r w:rsidRPr="0010044E">
                              <w:rPr>
                                <w:rFonts w:ascii="UD デジタル 教科書体 NK-B" w:eastAsia="UD デジタル 教科書体 NK-B" w:hint="eastAsia"/>
                              </w:rPr>
                              <w:t>２０５０年）に</w:t>
                            </w:r>
                            <w:r w:rsidRPr="0010044E">
                              <w:rPr>
                                <w:rFonts w:ascii="UD デジタル 教科書体 NK-B" w:eastAsia="UD デジタル 教科書体 NK-B" w:hint="eastAsia"/>
                              </w:rPr>
                              <w:ruby>
                                <w:rubyPr>
                                  <w:rubyAlign w:val="distributeSpace"/>
                                  <w:hps w:val="22"/>
                                  <w:hpsRaise w:val="42"/>
                                  <w:hpsBaseText w:val="44"/>
                                  <w:lid w:val="ja-JP"/>
                                </w:rubyPr>
                                <w:rt>
                                  <w:r w:rsidR="007E6A40" w:rsidRPr="0010044E">
                                    <w:rPr>
                                      <w:rFonts w:ascii="UD デジタル 教科書体 NK-B" w:eastAsia="UD デジタル 教科書体 NK-B" w:hAnsi="Meiryo UI" w:hint="eastAsia"/>
                                      <w:sz w:val="22"/>
                                    </w:rPr>
                                    <w:t>ひつよう</w:t>
                                  </w:r>
                                </w:rt>
                                <w:rubyBase>
                                  <w:r w:rsidR="007E6A40" w:rsidRPr="0010044E">
                                    <w:rPr>
                                      <w:rFonts w:ascii="UD デジタル 教科書体 NK-B" w:eastAsia="UD デジタル 教科書体 NK-B" w:hint="eastAsia"/>
                                    </w:rPr>
                                    <w:t>必要</w:t>
                                  </w:r>
                                </w:rubyBase>
                              </w:ruby>
                            </w:r>
                            <w:r w:rsidRPr="0010044E">
                              <w:rPr>
                                <w:rFonts w:ascii="UD デジタル 教科書体 NK-B" w:eastAsia="UD デジタル 教科書体 NK-B" w:hint="eastAsia"/>
                              </w:rPr>
                              <w:t>とされる</w:t>
                            </w:r>
                            <w:r w:rsidRPr="0010044E">
                              <w:rPr>
                                <w:rFonts w:ascii="UD デジタル 教科書体 NK-B" w:eastAsia="UD デジタル 教科書体 NK-B" w:hint="eastAsia"/>
                              </w:rPr>
                              <w:ruby>
                                <w:rubyPr>
                                  <w:rubyAlign w:val="distributeSpace"/>
                                  <w:hps w:val="22"/>
                                  <w:hpsRaise w:val="42"/>
                                  <w:hpsBaseText w:val="44"/>
                                  <w:lid w:val="ja-JP"/>
                                </w:rubyPr>
                                <w:rt>
                                  <w:r w:rsidR="007E6A40" w:rsidRPr="0010044E">
                                    <w:rPr>
                                      <w:rFonts w:ascii="UD デジタル 教科書体 NK-B" w:eastAsia="UD デジタル 教科書体 NK-B" w:hAnsi="Meiryo UI" w:hint="eastAsia"/>
                                      <w:sz w:val="22"/>
                                    </w:rPr>
                                    <w:t>ちから</w:t>
                                  </w:r>
                                </w:rt>
                                <w:rubyBase>
                                  <w:r w:rsidR="007E6A40" w:rsidRPr="0010044E">
                                    <w:rPr>
                                      <w:rFonts w:ascii="UD デジタル 教科書体 NK-B" w:eastAsia="UD デジタル 教科書体 NK-B" w:hint="eastAsia"/>
                                    </w:rPr>
                                    <w:t>力</w:t>
                                  </w:r>
                                </w:rubyBase>
                              </w:ruby>
                            </w:r>
                            <w:r w:rsidRPr="000139DB">
                              <w:rPr>
                                <w:rFonts w:ascii="UD デジタル 教科書体 NK-B" w:eastAsia="UD デジタル 教科書体 NK-B" w:hint="eastAsia"/>
                                <w:spacing w:val="50"/>
                              </w:rPr>
                              <w:t>「</w:t>
                            </w:r>
                            <w:r w:rsidRPr="000139DB">
                              <w:rPr>
                                <w:rFonts w:ascii="UD デジタル 教科書体 NK-B" w:eastAsia="UD デジタル 教科書体 NK-B" w:hint="eastAsia"/>
                                <w:spacing w:val="50"/>
                              </w:rPr>
                              <w:ruby>
                                <w:rubyPr>
                                  <w:rubyAlign w:val="distributeSpace"/>
                                  <w:hps w:val="22"/>
                                  <w:hpsRaise w:val="42"/>
                                  <w:hpsBaseText w:val="44"/>
                                  <w:lid w:val="ja-JP"/>
                                </w:rubyPr>
                                <w:rt>
                                  <w:r w:rsidR="007E6A40" w:rsidRPr="000139DB">
                                    <w:rPr>
                                      <w:rFonts w:ascii="UD デジタル 教科書体 NK-B" w:eastAsia="UD デジタル 教科書体 NK-B" w:hAnsi="Meiryo UI" w:hint="eastAsia"/>
                                      <w:spacing w:val="50"/>
                                      <w:sz w:val="22"/>
                                    </w:rPr>
                                    <w:t>かだい</w:t>
                                  </w:r>
                                </w:rt>
                                <w:rubyBase>
                                  <w:r w:rsidR="007E6A40" w:rsidRPr="000139DB">
                                    <w:rPr>
                                      <w:rFonts w:ascii="UD デジタル 教科書体 NK-B" w:eastAsia="UD デジタル 教科書体 NK-B" w:hint="eastAsia"/>
                                      <w:spacing w:val="50"/>
                                    </w:rPr>
                                    <w:t>課題</w:t>
                                  </w:r>
                                </w:rubyBase>
                              </w:ruby>
                            </w:r>
                            <w:r w:rsidRPr="000139DB">
                              <w:rPr>
                                <w:rFonts w:ascii="UD デジタル 教科書体 NK-B" w:eastAsia="UD デジタル 教科書体 NK-B" w:hint="eastAsia"/>
                                <w:spacing w:val="50"/>
                              </w:rPr>
                              <w:ruby>
                                <w:rubyPr>
                                  <w:rubyAlign w:val="distributeSpace"/>
                                  <w:hps w:val="22"/>
                                  <w:hpsRaise w:val="42"/>
                                  <w:hpsBaseText w:val="44"/>
                                  <w:lid w:val="ja-JP"/>
                                </w:rubyPr>
                                <w:rt>
                                  <w:r w:rsidR="007E6A40" w:rsidRPr="000139DB">
                                    <w:rPr>
                                      <w:rFonts w:ascii="UD デジタル 教科書体 NK-B" w:eastAsia="UD デジタル 教科書体 NK-B" w:hAnsi="Meiryo UI" w:hint="eastAsia"/>
                                      <w:spacing w:val="50"/>
                                      <w:sz w:val="22"/>
                                    </w:rPr>
                                    <w:t>はっけんりょく</w:t>
                                  </w:r>
                                </w:rt>
                                <w:rubyBase>
                                  <w:r w:rsidR="007E6A40" w:rsidRPr="000139DB">
                                    <w:rPr>
                                      <w:rFonts w:ascii="UD デジタル 教科書体 NK-B" w:eastAsia="UD デジタル 教科書体 NK-B" w:hint="eastAsia"/>
                                      <w:spacing w:val="50"/>
                                    </w:rPr>
                                    <w:t>発見力</w:t>
                                  </w:r>
                                </w:rubyBase>
                              </w:ruby>
                            </w:r>
                            <w:r w:rsidRPr="000139DB">
                              <w:rPr>
                                <w:rFonts w:ascii="UD デジタル 教科書体 NK-B" w:eastAsia="UD デジタル 教科書体 NK-B" w:hint="eastAsia"/>
                                <w:spacing w:val="50"/>
                              </w:rPr>
                              <w:t>」</w:t>
                            </w:r>
                            <w:r w:rsidR="000139DB" w:rsidRPr="000139DB">
                              <w:rPr>
                                <w:rFonts w:ascii="UD デジタル 教科書体 NK-B" w:eastAsia="UD デジタル 教科書体 NK-B" w:hint="eastAsia"/>
                                <w:spacing w:val="50"/>
                              </w:rPr>
                              <w:t>・</w:t>
                            </w:r>
                            <w:r w:rsidRPr="000139DB">
                              <w:rPr>
                                <w:rFonts w:ascii="UD デジタル 教科書体 NK-B" w:eastAsia="UD デジタル 教科書体 NK-B" w:hint="eastAsia"/>
                                <w:spacing w:val="50"/>
                              </w:rPr>
                              <w:t>「</w:t>
                            </w:r>
                            <w:r w:rsidRPr="000139DB">
                              <w:rPr>
                                <w:rFonts w:ascii="UD デジタル 教科書体 NK-B" w:eastAsia="UD デジタル 教科書体 NK-B" w:hint="eastAsia"/>
                                <w:spacing w:val="50"/>
                              </w:rPr>
                              <w:ruby>
                                <w:rubyPr>
                                  <w:rubyAlign w:val="distributeSpace"/>
                                  <w:hps w:val="22"/>
                                  <w:hpsRaise w:val="42"/>
                                  <w:hpsBaseText w:val="44"/>
                                  <w:lid w:val="ja-JP"/>
                                </w:rubyPr>
                                <w:rt>
                                  <w:r w:rsidR="007E6A40" w:rsidRPr="000139DB">
                                    <w:rPr>
                                      <w:rFonts w:ascii="UD デジタル 教科書体 NK-B" w:eastAsia="UD デジタル 教科書体 NK-B" w:hAnsi="Meiryo UI" w:hint="eastAsia"/>
                                      <w:spacing w:val="50"/>
                                      <w:sz w:val="22"/>
                                    </w:rPr>
                                    <w:t>てきかく</w:t>
                                  </w:r>
                                </w:rt>
                                <w:rubyBase>
                                  <w:r w:rsidR="007E6A40" w:rsidRPr="000139DB">
                                    <w:rPr>
                                      <w:rFonts w:ascii="UD デジタル 教科書体 NK-B" w:eastAsia="UD デジタル 教科書体 NK-B" w:hint="eastAsia"/>
                                      <w:spacing w:val="50"/>
                                    </w:rPr>
                                    <w:t>的確</w:t>
                                  </w:r>
                                </w:rubyBase>
                              </w:ruby>
                            </w:r>
                            <w:r w:rsidRPr="000139DB">
                              <w:rPr>
                                <w:rFonts w:ascii="UD デジタル 教科書体 NK-B" w:eastAsia="UD デジタル 教科書体 NK-B" w:hint="eastAsia"/>
                                <w:spacing w:val="50"/>
                              </w:rPr>
                              <w:t>な</w:t>
                            </w:r>
                            <w:r w:rsidRPr="000139DB">
                              <w:rPr>
                                <w:rFonts w:ascii="UD デジタル 教科書体 NK-B" w:eastAsia="UD デジタル 教科書体 NK-B" w:hint="eastAsia"/>
                                <w:spacing w:val="50"/>
                              </w:rPr>
                              <w:ruby>
                                <w:rubyPr>
                                  <w:rubyAlign w:val="distributeSpace"/>
                                  <w:hps w:val="22"/>
                                  <w:hpsRaise w:val="42"/>
                                  <w:hpsBaseText w:val="44"/>
                                  <w:lid w:val="ja-JP"/>
                                </w:rubyPr>
                                <w:rt>
                                  <w:r w:rsidR="007E6A40" w:rsidRPr="000139DB">
                                    <w:rPr>
                                      <w:rFonts w:ascii="UD デジタル 教科書体 NK-B" w:eastAsia="UD デジタル 教科書体 NK-B" w:hAnsi="Meiryo UI" w:hint="eastAsia"/>
                                      <w:spacing w:val="50"/>
                                      <w:sz w:val="22"/>
                                    </w:rPr>
                                    <w:t>よそう</w:t>
                                  </w:r>
                                </w:rt>
                                <w:rubyBase>
                                  <w:r w:rsidR="007E6A40" w:rsidRPr="000139DB">
                                    <w:rPr>
                                      <w:rFonts w:ascii="UD デジタル 教科書体 NK-B" w:eastAsia="UD デジタル 教科書体 NK-B" w:hint="eastAsia"/>
                                      <w:spacing w:val="50"/>
                                    </w:rPr>
                                    <w:t>予想</w:t>
                                  </w:r>
                                </w:rubyBase>
                              </w:ruby>
                            </w:r>
                            <w:r w:rsidRPr="000139DB">
                              <w:rPr>
                                <w:rFonts w:ascii="UD デジタル 教科書体 NK-B" w:eastAsia="UD デジタル 教科書体 NK-B" w:hint="eastAsia"/>
                                <w:spacing w:val="50"/>
                              </w:rPr>
                              <w:t>」</w:t>
                            </w:r>
                            <w:r w:rsidR="000139DB" w:rsidRPr="000139DB">
                              <w:rPr>
                                <w:rFonts w:ascii="UD デジタル 教科書体 NK-B" w:eastAsia="UD デジタル 教科書体 NK-B" w:hint="eastAsia"/>
                                <w:spacing w:val="50"/>
                              </w:rPr>
                              <w:t>・</w:t>
                            </w:r>
                            <w:r w:rsidRPr="000139DB">
                              <w:rPr>
                                <w:rFonts w:ascii="UD デジタル 教科書体 NK-B" w:eastAsia="UD デジタル 教科書体 NK-B" w:hint="eastAsia"/>
                                <w:spacing w:val="50"/>
                              </w:rPr>
                              <w:t>「</w:t>
                            </w:r>
                            <w:r w:rsidRPr="000139DB">
                              <w:rPr>
                                <w:rFonts w:ascii="UD デジタル 教科書体 NK-B" w:eastAsia="UD デジタル 教科書体 NK-B" w:hint="eastAsia"/>
                                <w:spacing w:val="50"/>
                              </w:rPr>
                              <w:ruby>
                                <w:rubyPr>
                                  <w:rubyAlign w:val="distributeSpace"/>
                                  <w:hps w:val="22"/>
                                  <w:hpsRaise w:val="42"/>
                                  <w:hpsBaseText w:val="44"/>
                                  <w:lid w:val="ja-JP"/>
                                </w:rubyPr>
                                <w:rt>
                                  <w:r w:rsidR="007E6A40" w:rsidRPr="000139DB">
                                    <w:rPr>
                                      <w:rFonts w:ascii="UD デジタル 教科書体 NK-B" w:eastAsia="UD デジタル 教科書体 NK-B" w:hAnsi="Meiryo UI" w:hint="eastAsia"/>
                                      <w:spacing w:val="50"/>
                                      <w:sz w:val="22"/>
                                    </w:rPr>
                                    <w:t>かくしんせい</w:t>
                                  </w:r>
                                </w:rt>
                                <w:rubyBase>
                                  <w:r w:rsidR="007E6A40" w:rsidRPr="000139DB">
                                    <w:rPr>
                                      <w:rFonts w:ascii="UD デジタル 教科書体 NK-B" w:eastAsia="UD デジタル 教科書体 NK-B" w:hint="eastAsia"/>
                                      <w:spacing w:val="50"/>
                                    </w:rPr>
                                    <w:t>革新性</w:t>
                                  </w:r>
                                </w:rubyBase>
                              </w:ruby>
                            </w:r>
                            <w:r w:rsidRPr="000139DB">
                              <w:rPr>
                                <w:rFonts w:ascii="UD デジタル 教科書体 NK-B" w:eastAsia="UD デジタル 教科書体 NK-B" w:hint="eastAsia"/>
                                <w:spacing w:val="50"/>
                              </w:rPr>
                              <w:t>」</w:t>
                            </w:r>
                            <w:r w:rsidRPr="0010044E">
                              <w:rPr>
                                <w:rFonts w:ascii="UD デジタル 教科書体 NK-B" w:eastAsia="UD デジタル 教科書体 NK-B" w:hint="eastAsia"/>
                              </w:rPr>
                              <w:t>を</w:t>
                            </w:r>
                            <w:r w:rsidRPr="0010044E">
                              <w:rPr>
                                <w:rFonts w:ascii="UD デジタル 教科書体 NK-B" w:eastAsia="UD デジタル 教科書体 NK-B" w:hint="eastAsia"/>
                              </w:rPr>
                              <w:ruby>
                                <w:rubyPr>
                                  <w:rubyAlign w:val="distributeSpace"/>
                                  <w:hps w:val="22"/>
                                  <w:hpsRaise w:val="42"/>
                                  <w:hpsBaseText w:val="44"/>
                                  <w:lid w:val="ja-JP"/>
                                </w:rubyPr>
                                <w:rt>
                                  <w:r w:rsidR="007E6A40" w:rsidRPr="0010044E">
                                    <w:rPr>
                                      <w:rFonts w:ascii="UD デジタル 教科書体 NK-B" w:eastAsia="UD デジタル 教科書体 NK-B" w:hAnsi="Meiryo UI" w:hint="eastAsia"/>
                                      <w:sz w:val="22"/>
                                    </w:rPr>
                                    <w:t>み</w:t>
                                  </w:r>
                                </w:rt>
                                <w:rubyBase>
                                  <w:r w:rsidR="007E6A40" w:rsidRPr="0010044E">
                                    <w:rPr>
                                      <w:rFonts w:ascii="UD デジタル 教科書体 NK-B" w:eastAsia="UD デジタル 教科書体 NK-B" w:hint="eastAsia"/>
                                    </w:rPr>
                                    <w:t>身</w:t>
                                  </w:r>
                                </w:rubyBase>
                              </w:ruby>
                            </w:r>
                            <w:r w:rsidRPr="0010044E">
                              <w:rPr>
                                <w:rFonts w:ascii="UD デジタル 教科書体 NK-B" w:eastAsia="UD デジタル 教科書体 NK-B" w:hint="eastAsia"/>
                              </w:rPr>
                              <w:t>に</w:t>
                            </w:r>
                            <w:r w:rsidRPr="0010044E">
                              <w:rPr>
                                <w:rFonts w:ascii="UD デジタル 教科書体 NK-B" w:eastAsia="UD デジタル 教科書体 NK-B" w:hint="eastAsia"/>
                              </w:rPr>
                              <w:ruby>
                                <w:rubyPr>
                                  <w:rubyAlign w:val="distributeSpace"/>
                                  <w:hps w:val="22"/>
                                  <w:hpsRaise w:val="42"/>
                                  <w:hpsBaseText w:val="44"/>
                                  <w:lid w:val="ja-JP"/>
                                </w:rubyPr>
                                <w:rt>
                                  <w:r w:rsidR="007E6A40" w:rsidRPr="0010044E">
                                    <w:rPr>
                                      <w:rFonts w:ascii="UD デジタル 教科書体 NK-B" w:eastAsia="UD デジタル 教科書体 NK-B" w:hAnsi="Meiryo UI" w:hint="eastAsia"/>
                                      <w:sz w:val="22"/>
                                    </w:rPr>
                                    <w:t>つ</w:t>
                                  </w:r>
                                </w:rt>
                                <w:rubyBase>
                                  <w:r w:rsidR="007E6A40" w:rsidRPr="0010044E">
                                    <w:rPr>
                                      <w:rFonts w:ascii="UD デジタル 教科書体 NK-B" w:eastAsia="UD デジタル 教科書体 NK-B" w:hint="eastAsia"/>
                                    </w:rPr>
                                    <w:t>付</w:t>
                                  </w:r>
                                </w:rubyBase>
                              </w:ruby>
                            </w:r>
                            <w:r w:rsidRPr="0010044E">
                              <w:rPr>
                                <w:rFonts w:ascii="UD デジタル 教科書体 NK-B" w:eastAsia="UD デジタル 教科書体 NK-B" w:hint="eastAsia"/>
                              </w:rPr>
                              <w:t>けよう！！！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68CBE75" id="四角形: 角を丸くする 605540434" o:spid="_x0000_s1028" style="position:absolute;margin-left:-6.7pt;margin-top:23.35pt;width:471pt;height:181.2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" fillcolor="#fa8c72" strokecolor="#f66 [1941]" strokeweight="1pt">
                <v:stroke joinstyle="miter"/>
                <v:textbox>
                  <w:txbxContent>
                    <w:p w14:paraId="5F618AB1" w14:textId="32C664D9" w:rsidR="007E6A40" w:rsidRPr="0010044E" w:rsidRDefault="007E6A40" w:rsidP="00A25EB2">
                      <w:pPr>
                        <w:pStyle w:val="afffffb"/>
                        <w:spacing w:before="100" w:beforeAutospacing="1" w:line="840" w:lineRule="exact"/>
                        <w:ind w:left="-181" w:right="-23" w:firstLineChars="100" w:firstLine="440"/>
                        <w:jc w:val="left"/>
                        <w:rPr>
                          <w:rFonts w:ascii="UD デジタル 教科書体 NK-B" w:eastAsia="UD デジタル 教科書体 NK-B"/>
                        </w:rPr>
                      </w:pPr>
                      <w:r w:rsidRPr="0010044E">
                        <w:rPr>
                          <w:rFonts w:ascii="UD デジタル 教科書体 NK-B" w:eastAsia="UD デジタル 教科書体 NK-B" w:hint="eastAsia"/>
                        </w:rPr>
                        <w:ruby>
                          <w:rubyPr>
                            <w:rubyAlign w:val="distributeSpace"/>
                            <w:hps w:val="22"/>
                            <w:hpsRaise w:val="42"/>
                            <w:hpsBaseText w:val="44"/>
                            <w:lid w:val="ja-JP"/>
                          </w:rubyPr>
                          <w:rt>
                            <w:r w:rsidR="007E6A40" w:rsidRPr="0010044E">
                              <w:rPr>
                                <w:rFonts w:ascii="UD デジタル 教科書体 NK-B" w:eastAsia="UD デジタル 教科書体 NK-B" w:hAnsi="Meiryo UI" w:hint="eastAsia"/>
                                <w:sz w:val="22"/>
                              </w:rPr>
                              <w:t>みらい</w:t>
                            </w:r>
                          </w:rt>
                          <w:rubyBase>
                            <w:r w:rsidR="007E6A40" w:rsidRPr="0010044E">
                              <w:rPr>
                                <w:rFonts w:ascii="UD デジタル 教科書体 NK-B" w:eastAsia="UD デジタル 教科書体 NK-B" w:hint="eastAsia"/>
                              </w:rPr>
                              <w:t>未来</w:t>
                            </w:r>
                          </w:rubyBase>
                        </w:ruby>
                      </w:r>
                      <w:r w:rsidRPr="0010044E">
                        <w:rPr>
                          <w:rFonts w:ascii="UD デジタル 教科書体 NK-B" w:eastAsia="UD デジタル 教科書体 NK-B" w:hint="eastAsia"/>
                        </w:rPr>
                        <w:t>（</w:t>
                      </w:r>
                      <w:r w:rsidRPr="0010044E">
                        <w:rPr>
                          <w:rFonts w:ascii="UD デジタル 教科書体 NK-B" w:eastAsia="UD デジタル 教科書体 NK-B" w:hint="eastAsia"/>
                        </w:rPr>
                        <w:t>２０５０年）に</w:t>
                      </w:r>
                      <w:r w:rsidRPr="0010044E">
                        <w:rPr>
                          <w:rFonts w:ascii="UD デジタル 教科書体 NK-B" w:eastAsia="UD デジタル 教科書体 NK-B" w:hint="eastAsia"/>
                        </w:rPr>
                        <w:ruby>
                          <w:rubyPr>
                            <w:rubyAlign w:val="distributeSpace"/>
                            <w:hps w:val="22"/>
                            <w:hpsRaise w:val="42"/>
                            <w:hpsBaseText w:val="44"/>
                            <w:lid w:val="ja-JP"/>
                          </w:rubyPr>
                          <w:rt>
                            <w:r w:rsidR="007E6A40" w:rsidRPr="0010044E">
                              <w:rPr>
                                <w:rFonts w:ascii="UD デジタル 教科書体 NK-B" w:eastAsia="UD デジタル 教科書体 NK-B" w:hAnsi="Meiryo UI" w:hint="eastAsia"/>
                                <w:sz w:val="22"/>
                              </w:rPr>
                              <w:t>ひつよう</w:t>
                            </w:r>
                          </w:rt>
                          <w:rubyBase>
                            <w:r w:rsidR="007E6A40" w:rsidRPr="0010044E">
                              <w:rPr>
                                <w:rFonts w:ascii="UD デジタル 教科書体 NK-B" w:eastAsia="UD デジタル 教科書体 NK-B" w:hint="eastAsia"/>
                              </w:rPr>
                              <w:t>必要</w:t>
                            </w:r>
                          </w:rubyBase>
                        </w:ruby>
                      </w:r>
                      <w:r w:rsidRPr="0010044E">
                        <w:rPr>
                          <w:rFonts w:ascii="UD デジタル 教科書体 NK-B" w:eastAsia="UD デジタル 教科書体 NK-B" w:hint="eastAsia"/>
                        </w:rPr>
                        <w:t>とされる</w:t>
                      </w:r>
                      <w:r w:rsidRPr="0010044E">
                        <w:rPr>
                          <w:rFonts w:ascii="UD デジタル 教科書体 NK-B" w:eastAsia="UD デジタル 教科書体 NK-B" w:hint="eastAsia"/>
                        </w:rPr>
                        <w:ruby>
                          <w:rubyPr>
                            <w:rubyAlign w:val="distributeSpace"/>
                            <w:hps w:val="22"/>
                            <w:hpsRaise w:val="42"/>
                            <w:hpsBaseText w:val="44"/>
                            <w:lid w:val="ja-JP"/>
                          </w:rubyPr>
                          <w:rt>
                            <w:r w:rsidR="007E6A40" w:rsidRPr="0010044E">
                              <w:rPr>
                                <w:rFonts w:ascii="UD デジタル 教科書体 NK-B" w:eastAsia="UD デジタル 教科書体 NK-B" w:hAnsi="Meiryo UI" w:hint="eastAsia"/>
                                <w:sz w:val="22"/>
                              </w:rPr>
                              <w:t>ちから</w:t>
                            </w:r>
                          </w:rt>
                          <w:rubyBase>
                            <w:r w:rsidR="007E6A40" w:rsidRPr="0010044E">
                              <w:rPr>
                                <w:rFonts w:ascii="UD デジタル 教科書体 NK-B" w:eastAsia="UD デジタル 教科書体 NK-B" w:hint="eastAsia"/>
                              </w:rPr>
                              <w:t>力</w:t>
                            </w:r>
                          </w:rubyBase>
                        </w:ruby>
                      </w:r>
                      <w:r w:rsidRPr="000139DB">
                        <w:rPr>
                          <w:rFonts w:ascii="UD デジタル 教科書体 NK-B" w:eastAsia="UD デジタル 教科書体 NK-B" w:hint="eastAsia"/>
                          <w:spacing w:val="50"/>
                        </w:rPr>
                        <w:t>「</w:t>
                      </w:r>
                      <w:r w:rsidRPr="000139DB">
                        <w:rPr>
                          <w:rFonts w:ascii="UD デジタル 教科書体 NK-B" w:eastAsia="UD デジタル 教科書体 NK-B" w:hint="eastAsia"/>
                          <w:spacing w:val="50"/>
                        </w:rPr>
                        <w:ruby>
                          <w:rubyPr>
                            <w:rubyAlign w:val="distributeSpace"/>
                            <w:hps w:val="22"/>
                            <w:hpsRaise w:val="42"/>
                            <w:hpsBaseText w:val="44"/>
                            <w:lid w:val="ja-JP"/>
                          </w:rubyPr>
                          <w:rt>
                            <w:r w:rsidR="007E6A40" w:rsidRPr="000139DB">
                              <w:rPr>
                                <w:rFonts w:ascii="UD デジタル 教科書体 NK-B" w:eastAsia="UD デジタル 教科書体 NK-B" w:hAnsi="Meiryo UI" w:hint="eastAsia"/>
                                <w:spacing w:val="50"/>
                                <w:sz w:val="22"/>
                              </w:rPr>
                              <w:t>かだい</w:t>
                            </w:r>
                          </w:rt>
                          <w:rubyBase>
                            <w:r w:rsidR="007E6A40" w:rsidRPr="000139DB">
                              <w:rPr>
                                <w:rFonts w:ascii="UD デジタル 教科書体 NK-B" w:eastAsia="UD デジタル 教科書体 NK-B" w:hint="eastAsia"/>
                                <w:spacing w:val="50"/>
                              </w:rPr>
                              <w:t>課題</w:t>
                            </w:r>
                          </w:rubyBase>
                        </w:ruby>
                      </w:r>
                      <w:r w:rsidRPr="000139DB">
                        <w:rPr>
                          <w:rFonts w:ascii="UD デジタル 教科書体 NK-B" w:eastAsia="UD デジタル 教科書体 NK-B" w:hint="eastAsia"/>
                          <w:spacing w:val="50"/>
                        </w:rPr>
                        <w:ruby>
                          <w:rubyPr>
                            <w:rubyAlign w:val="distributeSpace"/>
                            <w:hps w:val="22"/>
                            <w:hpsRaise w:val="42"/>
                            <w:hpsBaseText w:val="44"/>
                            <w:lid w:val="ja-JP"/>
                          </w:rubyPr>
                          <w:rt>
                            <w:r w:rsidR="007E6A40" w:rsidRPr="000139DB">
                              <w:rPr>
                                <w:rFonts w:ascii="UD デジタル 教科書体 NK-B" w:eastAsia="UD デジタル 教科書体 NK-B" w:hAnsi="Meiryo UI" w:hint="eastAsia"/>
                                <w:spacing w:val="50"/>
                                <w:sz w:val="22"/>
                              </w:rPr>
                              <w:t>はっけんりょく</w:t>
                            </w:r>
                          </w:rt>
                          <w:rubyBase>
                            <w:r w:rsidR="007E6A40" w:rsidRPr="000139DB">
                              <w:rPr>
                                <w:rFonts w:ascii="UD デジタル 教科書体 NK-B" w:eastAsia="UD デジタル 教科書体 NK-B" w:hint="eastAsia"/>
                                <w:spacing w:val="50"/>
                              </w:rPr>
                              <w:t>発見力</w:t>
                            </w:r>
                          </w:rubyBase>
                        </w:ruby>
                      </w:r>
                      <w:r w:rsidRPr="000139DB">
                        <w:rPr>
                          <w:rFonts w:ascii="UD デジタル 教科書体 NK-B" w:eastAsia="UD デジタル 教科書体 NK-B" w:hint="eastAsia"/>
                          <w:spacing w:val="50"/>
                        </w:rPr>
                        <w:t>」</w:t>
                      </w:r>
                      <w:r w:rsidR="000139DB" w:rsidRPr="000139DB">
                        <w:rPr>
                          <w:rFonts w:ascii="UD デジタル 教科書体 NK-B" w:eastAsia="UD デジタル 教科書体 NK-B" w:hint="eastAsia"/>
                          <w:spacing w:val="50"/>
                        </w:rPr>
                        <w:t>・</w:t>
                      </w:r>
                      <w:r w:rsidRPr="000139DB">
                        <w:rPr>
                          <w:rFonts w:ascii="UD デジタル 教科書体 NK-B" w:eastAsia="UD デジタル 教科書体 NK-B" w:hint="eastAsia"/>
                          <w:spacing w:val="50"/>
                        </w:rPr>
                        <w:t>「</w:t>
                      </w:r>
                      <w:r w:rsidRPr="000139DB">
                        <w:rPr>
                          <w:rFonts w:ascii="UD デジタル 教科書体 NK-B" w:eastAsia="UD デジタル 教科書体 NK-B" w:hint="eastAsia"/>
                          <w:spacing w:val="50"/>
                        </w:rPr>
                        <w:ruby>
                          <w:rubyPr>
                            <w:rubyAlign w:val="distributeSpace"/>
                            <w:hps w:val="22"/>
                            <w:hpsRaise w:val="42"/>
                            <w:hpsBaseText w:val="44"/>
                            <w:lid w:val="ja-JP"/>
                          </w:rubyPr>
                          <w:rt>
                            <w:r w:rsidR="007E6A40" w:rsidRPr="000139DB">
                              <w:rPr>
                                <w:rFonts w:ascii="UD デジタル 教科書体 NK-B" w:eastAsia="UD デジタル 教科書体 NK-B" w:hAnsi="Meiryo UI" w:hint="eastAsia"/>
                                <w:spacing w:val="50"/>
                                <w:sz w:val="22"/>
                              </w:rPr>
                              <w:t>てきかく</w:t>
                            </w:r>
                          </w:rt>
                          <w:rubyBase>
                            <w:r w:rsidR="007E6A40" w:rsidRPr="000139DB">
                              <w:rPr>
                                <w:rFonts w:ascii="UD デジタル 教科書体 NK-B" w:eastAsia="UD デジタル 教科書体 NK-B" w:hint="eastAsia"/>
                                <w:spacing w:val="50"/>
                              </w:rPr>
                              <w:t>的確</w:t>
                            </w:r>
                          </w:rubyBase>
                        </w:ruby>
                      </w:r>
                      <w:r w:rsidRPr="000139DB">
                        <w:rPr>
                          <w:rFonts w:ascii="UD デジタル 教科書体 NK-B" w:eastAsia="UD デジタル 教科書体 NK-B" w:hint="eastAsia"/>
                          <w:spacing w:val="50"/>
                        </w:rPr>
                        <w:t>な</w:t>
                      </w:r>
                      <w:r w:rsidRPr="000139DB">
                        <w:rPr>
                          <w:rFonts w:ascii="UD デジタル 教科書体 NK-B" w:eastAsia="UD デジタル 教科書体 NK-B" w:hint="eastAsia"/>
                          <w:spacing w:val="50"/>
                        </w:rPr>
                        <w:ruby>
                          <w:rubyPr>
                            <w:rubyAlign w:val="distributeSpace"/>
                            <w:hps w:val="22"/>
                            <w:hpsRaise w:val="42"/>
                            <w:hpsBaseText w:val="44"/>
                            <w:lid w:val="ja-JP"/>
                          </w:rubyPr>
                          <w:rt>
                            <w:r w:rsidR="007E6A40" w:rsidRPr="000139DB">
                              <w:rPr>
                                <w:rFonts w:ascii="UD デジタル 教科書体 NK-B" w:eastAsia="UD デジタル 教科書体 NK-B" w:hAnsi="Meiryo UI" w:hint="eastAsia"/>
                                <w:spacing w:val="50"/>
                                <w:sz w:val="22"/>
                              </w:rPr>
                              <w:t>よそう</w:t>
                            </w:r>
                          </w:rt>
                          <w:rubyBase>
                            <w:r w:rsidR="007E6A40" w:rsidRPr="000139DB">
                              <w:rPr>
                                <w:rFonts w:ascii="UD デジタル 教科書体 NK-B" w:eastAsia="UD デジタル 教科書体 NK-B" w:hint="eastAsia"/>
                                <w:spacing w:val="50"/>
                              </w:rPr>
                              <w:t>予想</w:t>
                            </w:r>
                          </w:rubyBase>
                        </w:ruby>
                      </w:r>
                      <w:r w:rsidRPr="000139DB">
                        <w:rPr>
                          <w:rFonts w:ascii="UD デジタル 教科書体 NK-B" w:eastAsia="UD デジタル 教科書体 NK-B" w:hint="eastAsia"/>
                          <w:spacing w:val="50"/>
                        </w:rPr>
                        <w:t>」</w:t>
                      </w:r>
                      <w:r w:rsidR="000139DB" w:rsidRPr="000139DB">
                        <w:rPr>
                          <w:rFonts w:ascii="UD デジタル 教科書体 NK-B" w:eastAsia="UD デジタル 教科書体 NK-B" w:hint="eastAsia"/>
                          <w:spacing w:val="50"/>
                        </w:rPr>
                        <w:t>・</w:t>
                      </w:r>
                      <w:r w:rsidRPr="000139DB">
                        <w:rPr>
                          <w:rFonts w:ascii="UD デジタル 教科書体 NK-B" w:eastAsia="UD デジタル 教科書体 NK-B" w:hint="eastAsia"/>
                          <w:spacing w:val="50"/>
                        </w:rPr>
                        <w:t>「</w:t>
                      </w:r>
                      <w:r w:rsidRPr="000139DB">
                        <w:rPr>
                          <w:rFonts w:ascii="UD デジタル 教科書体 NK-B" w:eastAsia="UD デジタル 教科書体 NK-B" w:hint="eastAsia"/>
                          <w:spacing w:val="50"/>
                        </w:rPr>
                        <w:ruby>
                          <w:rubyPr>
                            <w:rubyAlign w:val="distributeSpace"/>
                            <w:hps w:val="22"/>
                            <w:hpsRaise w:val="42"/>
                            <w:hpsBaseText w:val="44"/>
                            <w:lid w:val="ja-JP"/>
                          </w:rubyPr>
                          <w:rt>
                            <w:r w:rsidR="007E6A40" w:rsidRPr="000139DB">
                              <w:rPr>
                                <w:rFonts w:ascii="UD デジタル 教科書体 NK-B" w:eastAsia="UD デジタル 教科書体 NK-B" w:hAnsi="Meiryo UI" w:hint="eastAsia"/>
                                <w:spacing w:val="50"/>
                                <w:sz w:val="22"/>
                              </w:rPr>
                              <w:t>かくしんせい</w:t>
                            </w:r>
                          </w:rt>
                          <w:rubyBase>
                            <w:r w:rsidR="007E6A40" w:rsidRPr="000139DB">
                              <w:rPr>
                                <w:rFonts w:ascii="UD デジタル 教科書体 NK-B" w:eastAsia="UD デジタル 教科書体 NK-B" w:hint="eastAsia"/>
                                <w:spacing w:val="50"/>
                              </w:rPr>
                              <w:t>革新性</w:t>
                            </w:r>
                          </w:rubyBase>
                        </w:ruby>
                      </w:r>
                      <w:r w:rsidRPr="000139DB">
                        <w:rPr>
                          <w:rFonts w:ascii="UD デジタル 教科書体 NK-B" w:eastAsia="UD デジタル 教科書体 NK-B" w:hint="eastAsia"/>
                          <w:spacing w:val="50"/>
                        </w:rPr>
                        <w:t>」</w:t>
                      </w:r>
                      <w:r w:rsidRPr="0010044E">
                        <w:rPr>
                          <w:rFonts w:ascii="UD デジタル 教科書体 NK-B" w:eastAsia="UD デジタル 教科書体 NK-B" w:hint="eastAsia"/>
                        </w:rPr>
                        <w:t>を</w:t>
                      </w:r>
                      <w:r w:rsidRPr="0010044E">
                        <w:rPr>
                          <w:rFonts w:ascii="UD デジタル 教科書体 NK-B" w:eastAsia="UD デジタル 教科書体 NK-B" w:hint="eastAsia"/>
                        </w:rPr>
                        <w:ruby>
                          <w:rubyPr>
                            <w:rubyAlign w:val="distributeSpace"/>
                            <w:hps w:val="22"/>
                            <w:hpsRaise w:val="42"/>
                            <w:hpsBaseText w:val="44"/>
                            <w:lid w:val="ja-JP"/>
                          </w:rubyPr>
                          <w:rt>
                            <w:r w:rsidR="007E6A40" w:rsidRPr="0010044E">
                              <w:rPr>
                                <w:rFonts w:ascii="UD デジタル 教科書体 NK-B" w:eastAsia="UD デジタル 教科書体 NK-B" w:hAnsi="Meiryo UI" w:hint="eastAsia"/>
                                <w:sz w:val="22"/>
                              </w:rPr>
                              <w:t>み</w:t>
                            </w:r>
                          </w:rt>
                          <w:rubyBase>
                            <w:r w:rsidR="007E6A40" w:rsidRPr="0010044E">
                              <w:rPr>
                                <w:rFonts w:ascii="UD デジタル 教科書体 NK-B" w:eastAsia="UD デジタル 教科書体 NK-B" w:hint="eastAsia"/>
                              </w:rPr>
                              <w:t>身</w:t>
                            </w:r>
                          </w:rubyBase>
                        </w:ruby>
                      </w:r>
                      <w:r w:rsidRPr="0010044E">
                        <w:rPr>
                          <w:rFonts w:ascii="UD デジタル 教科書体 NK-B" w:eastAsia="UD デジタル 教科書体 NK-B" w:hint="eastAsia"/>
                        </w:rPr>
                        <w:t>に</w:t>
                      </w:r>
                      <w:r w:rsidRPr="0010044E">
                        <w:rPr>
                          <w:rFonts w:ascii="UD デジタル 教科書体 NK-B" w:eastAsia="UD デジタル 教科書体 NK-B" w:hint="eastAsia"/>
                        </w:rPr>
                        <w:ruby>
                          <w:rubyPr>
                            <w:rubyAlign w:val="distributeSpace"/>
                            <w:hps w:val="22"/>
                            <w:hpsRaise w:val="42"/>
                            <w:hpsBaseText w:val="44"/>
                            <w:lid w:val="ja-JP"/>
                          </w:rubyPr>
                          <w:rt>
                            <w:r w:rsidR="007E6A40" w:rsidRPr="0010044E">
                              <w:rPr>
                                <w:rFonts w:ascii="UD デジタル 教科書体 NK-B" w:eastAsia="UD デジタル 教科書体 NK-B" w:hAnsi="Meiryo UI" w:hint="eastAsia"/>
                                <w:sz w:val="22"/>
                              </w:rPr>
                              <w:t>つ</w:t>
                            </w:r>
                          </w:rt>
                          <w:rubyBase>
                            <w:r w:rsidR="007E6A40" w:rsidRPr="0010044E">
                              <w:rPr>
                                <w:rFonts w:ascii="UD デジタル 教科書体 NK-B" w:eastAsia="UD デジタル 教科書体 NK-B" w:hint="eastAsia"/>
                              </w:rPr>
                              <w:t>付</w:t>
                            </w:r>
                          </w:rubyBase>
                        </w:ruby>
                      </w:r>
                      <w:r w:rsidRPr="0010044E">
                        <w:rPr>
                          <w:rFonts w:ascii="UD デジタル 教科書体 NK-B" w:eastAsia="UD デジタル 教科書体 NK-B" w:hint="eastAsia"/>
                        </w:rPr>
                        <w:t>けよう！！！</w:t>
                      </w:r>
                    </w:p>
                  </w:txbxContent>
                </v:textbox>
              </v:roundrect>
            </w:pict>
          </mc:Fallback>
        </mc:AlternateContent>
      </w:r>
    </w:p>
    <w:p w14:paraId="6C637FCD" w14:textId="70B5EF93" w:rsidR="007E6A40" w:rsidRPr="0010044E" w:rsidRDefault="007E6A40" w:rsidP="0010044E"/>
    <w:p w14:paraId="402AC9D8" w14:textId="1C30421F" w:rsidR="007E6A40" w:rsidRPr="0010044E" w:rsidRDefault="007E6A40" w:rsidP="0010044E"/>
    <w:p w14:paraId="448E2C60" w14:textId="0CBF7D18" w:rsidR="007E6A40" w:rsidRPr="0010044E" w:rsidRDefault="007E6A40" w:rsidP="0010044E"/>
    <w:p w14:paraId="1D492E9A" w14:textId="11512B6E" w:rsidR="007E6A40" w:rsidRPr="0010044E" w:rsidRDefault="007E6A40" w:rsidP="0010044E"/>
    <w:p w14:paraId="1B8D879D" w14:textId="49872B8A" w:rsidR="007E6A40" w:rsidRPr="0010044E" w:rsidRDefault="007E6A40" w:rsidP="0010044E"/>
    <w:p w14:paraId="1F985852" w14:textId="42A3D32D" w:rsidR="007E6A40" w:rsidRDefault="007E6A40" w:rsidP="0010044E">
      <w:pPr>
        <w:rPr>
          <w:b/>
          <w:bCs/>
          <w:color w:val="000000" w:themeColor="text1"/>
        </w:rPr>
      </w:pPr>
    </w:p>
    <w:p w14:paraId="328103CD" w14:textId="5B995237" w:rsidR="007E6A40" w:rsidRDefault="007E6A40" w:rsidP="0010044E">
      <w:pPr>
        <w:tabs>
          <w:tab w:val="left" w:pos="3780"/>
        </w:tabs>
      </w:pPr>
      <w:r>
        <w:tab/>
      </w:r>
    </w:p>
    <w:p w14:paraId="1A7BAA4A" w14:textId="44E7D894" w:rsidR="007E6A40" w:rsidRDefault="004F0E47">
      <w:pPr>
        <w:spacing w:before="0" w:line="240" w:lineRule="auto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763B2BFB" wp14:editId="0D6C7112">
                <wp:simplePos x="0" y="0"/>
                <wp:positionH relativeFrom="column">
                  <wp:posOffset>44450</wp:posOffset>
                </wp:positionH>
                <wp:positionV relativeFrom="paragraph">
                  <wp:posOffset>952500</wp:posOffset>
                </wp:positionV>
                <wp:extent cx="5722620" cy="1264920"/>
                <wp:effectExtent l="0" t="0" r="11430" b="11430"/>
                <wp:wrapNone/>
                <wp:docPr id="292279350" name="四角形: 角を丸くする 2922793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22620" cy="126492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ED7C52D" w14:textId="77777777" w:rsidR="007E6A40" w:rsidRPr="007E6A40" w:rsidRDefault="007E6A40" w:rsidP="00404112">
                            <w:pPr>
                              <w:spacing w:line="720" w:lineRule="auto"/>
                              <w:rPr>
                                <w:rFonts w:ascii="UD デジタル 教科書体 NK-B" w:eastAsia="UD デジタル 教科書体 NK-B"/>
                                <w:color w:val="000000" w:themeColor="text1"/>
                                <w:sz w:val="96"/>
                                <w:szCs w:val="52"/>
                              </w:rPr>
                            </w:pPr>
                            <w:r w:rsidRPr="007E6A40">
                              <w:rPr>
                                <w:rFonts w:ascii="UD デジタル 教科書体 NK-B" w:eastAsia="UD デジタル 教科書体 NK-B" w:hint="eastAsia"/>
                                <w:color w:val="000000" w:themeColor="text1"/>
                                <w:sz w:val="96"/>
                                <w:szCs w:val="52"/>
                              </w:rPr>
                              <w:ruby>
                                <w:rubyPr>
                                  <w:rubyAlign w:val="distributeSpace"/>
                                  <w:hps w:val="28"/>
                                  <w:hpsRaise w:val="94"/>
                                  <w:hpsBaseText w:val="96"/>
                                  <w:lid w:val="ja-JP"/>
                                </w:rubyPr>
                                <w:rt>
                                  <w:r w:rsidR="007E6A40" w:rsidRPr="007E6A40">
                                    <w:rPr>
                                      <w:rFonts w:ascii="UD デジタル 教科書体 NK-B" w:eastAsia="UD デジタル 教科書体 NK-B" w:hint="eastAsia"/>
                                      <w:color w:val="000000" w:themeColor="text1"/>
                                      <w:sz w:val="28"/>
                                      <w:szCs w:val="52"/>
                                    </w:rPr>
                                    <w:t>なまえ</w:t>
                                  </w:r>
                                </w:rt>
                                <w:rubyBase>
                                  <w:r w:rsidR="007E6A40" w:rsidRPr="007E6A40">
                                    <w:rPr>
                                      <w:rFonts w:ascii="UD デジタル 教科書体 NK-B" w:eastAsia="UD デジタル 教科書体 NK-B" w:hint="eastAsia"/>
                                      <w:color w:val="000000" w:themeColor="text1"/>
                                      <w:sz w:val="96"/>
                                      <w:szCs w:val="52"/>
                                    </w:rPr>
                                    <w:t>名前</w:t>
                                  </w:r>
                                </w:rubyBase>
                              </w:ruby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63B2BFB" id="四角形: 角を丸くする 292279350" o:spid="_x0000_s1029" style="position:absolute;margin-left:3.5pt;margin-top:75pt;width:450.6pt;height:99.6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" filled="f" strokecolor="#f66 [1941]" strokeweight="1pt">
                <v:stroke joinstyle="miter"/>
                <v:textbox>
                  <w:txbxContent>
                    <w:p w14:paraId="6ED7C52D" w14:textId="77777777" w:rsidR="007E6A40" w:rsidRPr="007E6A40" w:rsidRDefault="007E6A40" w:rsidP="00404112">
                      <w:pPr>
                        <w:spacing w:line="720" w:lineRule="auto"/>
                        <w:rPr>
                          <w:rFonts w:ascii="UD デジタル 教科書体 NK-B" w:eastAsia="UD デジタル 教科書体 NK-B"/>
                          <w:color w:val="000000" w:themeColor="text1"/>
                          <w:sz w:val="96"/>
                          <w:szCs w:val="52"/>
                        </w:rPr>
                      </w:pPr>
                      <w:r w:rsidRPr="007E6A40">
                        <w:rPr>
                          <w:rFonts w:ascii="UD デジタル 教科書体 NK-B" w:eastAsia="UD デジタル 教科書体 NK-B" w:hint="eastAsia"/>
                          <w:color w:val="000000" w:themeColor="text1"/>
                          <w:sz w:val="96"/>
                          <w:szCs w:val="52"/>
                        </w:rPr>
                        <w:ruby>
                          <w:rubyPr>
                            <w:rubyAlign w:val="distributeSpace"/>
                            <w:hps w:val="28"/>
                            <w:hpsRaise w:val="94"/>
                            <w:hpsBaseText w:val="96"/>
                            <w:lid w:val="ja-JP"/>
                          </w:rubyPr>
                          <w:rt>
                            <w:r w:rsidR="007E6A40" w:rsidRPr="007E6A40">
                              <w:rPr>
                                <w:rFonts w:ascii="UD デジタル 教科書体 NK-B" w:eastAsia="UD デジタル 教科書体 NK-B" w:hint="eastAsia"/>
                                <w:color w:val="000000" w:themeColor="text1"/>
                                <w:sz w:val="28"/>
                                <w:szCs w:val="52"/>
                              </w:rPr>
                              <w:t>なまえ</w:t>
                            </w:r>
                          </w:rt>
                          <w:rubyBase>
                            <w:r w:rsidR="007E6A40" w:rsidRPr="007E6A40">
                              <w:rPr>
                                <w:rFonts w:ascii="UD デジタル 教科書体 NK-B" w:eastAsia="UD デジタル 教科書体 NK-B" w:hint="eastAsia"/>
                                <w:color w:val="000000" w:themeColor="text1"/>
                                <w:sz w:val="96"/>
                                <w:szCs w:val="52"/>
                              </w:rPr>
                              <w:t>名前</w:t>
                            </w:r>
                          </w:rubyBase>
                        </w:ruby>
                      </w:r>
                    </w:p>
                  </w:txbxContent>
                </v:textbox>
              </v:roundrect>
            </w:pict>
          </mc:Fallback>
        </mc:AlternateContent>
      </w:r>
      <w:r w:rsidR="002A4EB2">
        <w:rPr>
          <w:noProof/>
        </w:rPr>
        <w:drawing>
          <wp:anchor distT="0" distB="0" distL="114300" distR="114300" simplePos="0" relativeHeight="252196864" behindDoc="0" locked="0" layoutInCell="1" allowOverlap="1" wp14:anchorId="3790B57E" wp14:editId="795E4A4D">
            <wp:simplePos x="0" y="0"/>
            <wp:positionH relativeFrom="column">
              <wp:posOffset>-450850</wp:posOffset>
            </wp:positionH>
            <wp:positionV relativeFrom="paragraph">
              <wp:posOffset>122281</wp:posOffset>
            </wp:positionV>
            <wp:extent cx="1166487" cy="671830"/>
            <wp:effectExtent l="0" t="0" r="0" b="0"/>
            <wp:wrapNone/>
            <wp:docPr id="1089126439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6487" cy="671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2324C" w:rsidRPr="00A95C3B">
        <w:rPr>
          <w:rFonts w:ascii="UD デジタル 教科書体 NK-B" w:eastAsia="UD デジタル 教科書体 NK-B" w:hAnsi="BIZ UDゴシック" w:cs="Times New Roman" w:hint="eastAsia"/>
          <w:noProof/>
          <w:kern w:val="2"/>
          <w:sz w:val="26"/>
          <w:szCs w:val="26"/>
        </w:rPr>
        <w:drawing>
          <wp:anchor distT="0" distB="0" distL="114300" distR="114300" simplePos="0" relativeHeight="252187648" behindDoc="0" locked="0" layoutInCell="1" allowOverlap="1" wp14:anchorId="7BCAEC51" wp14:editId="1B8AAE5D">
            <wp:simplePos x="0" y="0"/>
            <wp:positionH relativeFrom="column">
              <wp:posOffset>1946910</wp:posOffset>
            </wp:positionH>
            <wp:positionV relativeFrom="paragraph">
              <wp:posOffset>2454275</wp:posOffset>
            </wp:positionV>
            <wp:extent cx="4869815" cy="304800"/>
            <wp:effectExtent l="0" t="0" r="0" b="0"/>
            <wp:wrapNone/>
            <wp:docPr id="2082814713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E6A40">
        <w:br w:type="page"/>
      </w:r>
    </w:p>
    <w:p w14:paraId="1540920E" w14:textId="6EDE45DE" w:rsidR="007E6A40" w:rsidRDefault="007E6A40" w:rsidP="00D40A5C">
      <w:pPr>
        <w:sectPr w:rsidR="007E6A40" w:rsidSect="007E6A40">
          <w:footerReference w:type="default" r:id="rId15"/>
          <w:pgSz w:w="11906" w:h="16838" w:code="9"/>
          <w:pgMar w:top="1418" w:right="1418" w:bottom="1418" w:left="1418" w:header="720" w:footer="720" w:gutter="0"/>
          <w:cols w:space="720"/>
          <w:docGrid w:linePitch="360"/>
        </w:sectPr>
      </w:pPr>
    </w:p>
    <w:p w14:paraId="56BFE80C" w14:textId="4DA09CEE" w:rsidR="001D7FE9" w:rsidRDefault="0068230B" w:rsidP="00F10DDA">
      <w:pPr>
        <w:tabs>
          <w:tab w:val="left" w:pos="6756"/>
        </w:tabs>
        <w:rPr>
          <w:noProof/>
          <w:lang w:val="ja-JP" w:bidi="ja-JP"/>
        </w:rPr>
      </w:pPr>
      <w:r>
        <w:rPr>
          <w:rFonts w:ascii="ＭＳ ゴシック" w:eastAsia="ＭＳ ゴシック" w:hAnsi="ＭＳ ゴシック"/>
          <w:b/>
          <w:bCs/>
          <w:noProof/>
          <w:sz w:val="52"/>
          <w:szCs w:val="36"/>
          <w:lang w:val="ja-JP" w:bidi="ja-JP"/>
        </w:rPr>
        <w:lastRenderedPageBreak/>
        <mc:AlternateContent>
          <mc:Choice Requires="wps">
            <w:drawing>
              <wp:anchor distT="0" distB="0" distL="114300" distR="114300" simplePos="0" relativeHeight="251724800" behindDoc="1" locked="0" layoutInCell="1" allowOverlap="1" wp14:anchorId="0FF70469" wp14:editId="2B02FF22">
                <wp:simplePos x="0" y="0"/>
                <wp:positionH relativeFrom="column">
                  <wp:posOffset>-6985</wp:posOffset>
                </wp:positionH>
                <wp:positionV relativeFrom="paragraph">
                  <wp:posOffset>-266065</wp:posOffset>
                </wp:positionV>
                <wp:extent cx="6492240" cy="2484120"/>
                <wp:effectExtent l="0" t="0" r="22860" b="11430"/>
                <wp:wrapNone/>
                <wp:docPr id="10" name="スクロール: 横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92240" cy="2484120"/>
                        </a:xfrm>
                        <a:prstGeom prst="horizontalScroll">
                          <a:avLst/>
                        </a:prstGeom>
                        <a:gradFill>
                          <a:gsLst>
                            <a:gs pos="0">
                              <a:srgbClr val="FF0000"/>
                            </a:gs>
                            <a:gs pos="42000">
                              <a:schemeClr val="accent2">
                                <a:lumMod val="40000"/>
                                <a:lumOff val="60000"/>
                              </a:schemeClr>
                            </a:gs>
                            <a:gs pos="8300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bg1">
                                <a:lumMod val="95000"/>
                              </a:schemeClr>
                            </a:gs>
                          </a:gsLst>
                          <a:lin ang="5400000" scaled="1"/>
                        </a:gra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6E7CBDB" w14:textId="6F3EB9D5" w:rsidR="0068230B" w:rsidRPr="00E71ECB" w:rsidRDefault="0068230B" w:rsidP="0068230B">
                            <w:pPr>
                              <w:spacing w:before="0"/>
                              <w:jc w:val="center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</w:pP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70"/>
                                  <w:hpsBaseText w:val="72"/>
                                  <w:lid w:val="ja-JP"/>
                                </w:rubyPr>
                                <w:rt>
                                  <w:r w:rsidR="0068230B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FFFFFF" w:themeColor="background1"/>
                                      <w:sz w:val="18"/>
                                      <w:szCs w:val="72"/>
                                    </w:rPr>
                                    <w:t>かがくてき</w:t>
                                  </w:r>
                                </w:rt>
                                <w:rubyBase>
                                  <w:r w:rsidR="0068230B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FFFFFF" w:themeColor="background1"/>
                                      <w:sz w:val="72"/>
                                      <w:szCs w:val="72"/>
                                    </w:rPr>
                                    <w:t>科学的</w:t>
                                  </w:r>
                                </w:rubyBase>
                              </w:ruby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  <w:t>に</w:t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70"/>
                                  <w:hpsBaseText w:val="72"/>
                                  <w:lid w:val="ja-JP"/>
                                </w:rubyPr>
                                <w:rt>
                                  <w:r w:rsidR="0068230B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FFFFFF" w:themeColor="background1"/>
                                      <w:sz w:val="18"/>
                                      <w:szCs w:val="72"/>
                                    </w:rPr>
                                    <w:t>たんきゅう</w:t>
                                  </w:r>
                                </w:rt>
                                <w:rubyBase>
                                  <w:r w:rsidR="0068230B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FFFFFF" w:themeColor="background1"/>
                                      <w:sz w:val="72"/>
                                      <w:szCs w:val="72"/>
                                    </w:rPr>
                                    <w:t>探究</w:t>
                                  </w:r>
                                </w:rubyBase>
                              </w:ruby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  <w:t>しよう！</w:t>
                            </w:r>
                          </w:p>
                          <w:p w14:paraId="75848152" w14:textId="53B625D0" w:rsidR="0068230B" w:rsidRDefault="0068230B" w:rsidP="0068230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FF70469"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スクロール: 横 10" o:spid="_x0000_s1030" type="#_x0000_t98" style="position:absolute;margin-left:-.55pt;margin-top:-20.95pt;width:511.2pt;height:195.6pt;z-index:-251591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" fillcolor="red" strokecolor="white [3212]" strokeweight="1pt">
                <v:fill color2="#f2f2f2 [3052]" colors="0 red;27525f #f99;54395f #fcc;1 #f2f2f2" focus="100%" type="gradient"/>
                <v:stroke joinstyle="miter"/>
                <v:textbox>
                  <w:txbxContent>
                    <w:p w14:paraId="76E7CBDB" w14:textId="6F3EB9D5" w:rsidR="0068230B" w:rsidRPr="00E71ECB" w:rsidRDefault="0068230B" w:rsidP="0068230B">
                      <w:pPr>
                        <w:spacing w:before="0"/>
                        <w:jc w:val="center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FFFFFF" w:themeColor="background1"/>
                          <w:sz w:val="72"/>
                          <w:szCs w:val="72"/>
                        </w:rPr>
                      </w:pP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FFFFFF" w:themeColor="background1"/>
                          <w:sz w:val="72"/>
                          <w:szCs w:val="72"/>
                        </w:rPr>
                        <w:ruby>
                          <w:rubyPr>
                            <w:rubyAlign w:val="distributeSpace"/>
                            <w:hps w:val="18"/>
                            <w:hpsRaise w:val="70"/>
                            <w:hpsBaseText w:val="72"/>
                            <w:lid w:val="ja-JP"/>
                          </w:rubyPr>
                          <w:rt>
                            <w:r w:rsidR="0068230B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FFFFFF" w:themeColor="background1"/>
                                <w:sz w:val="18"/>
                                <w:szCs w:val="72"/>
                              </w:rPr>
                              <w:t>かがくてき</w:t>
                            </w:r>
                          </w:rt>
                          <w:rubyBase>
                            <w:r w:rsidR="0068230B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  <w:t>科学的</w:t>
                            </w:r>
                          </w:rubyBase>
                        </w:ruby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FFFFFF" w:themeColor="background1"/>
                          <w:sz w:val="72"/>
                          <w:szCs w:val="72"/>
                        </w:rPr>
                        <w:t>に</w:t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FFFFFF" w:themeColor="background1"/>
                          <w:sz w:val="72"/>
                          <w:szCs w:val="72"/>
                        </w:rPr>
                        <w:ruby>
                          <w:rubyPr>
                            <w:rubyAlign w:val="distributeSpace"/>
                            <w:hps w:val="18"/>
                            <w:hpsRaise w:val="70"/>
                            <w:hpsBaseText w:val="72"/>
                            <w:lid w:val="ja-JP"/>
                          </w:rubyPr>
                          <w:rt>
                            <w:r w:rsidR="0068230B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FFFFFF" w:themeColor="background1"/>
                                <w:sz w:val="18"/>
                                <w:szCs w:val="72"/>
                              </w:rPr>
                              <w:t>たんきゅう</w:t>
                            </w:r>
                          </w:rt>
                          <w:rubyBase>
                            <w:r w:rsidR="0068230B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  <w:t>探究</w:t>
                            </w:r>
                          </w:rubyBase>
                        </w:ruby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FFFFFF" w:themeColor="background1"/>
                          <w:sz w:val="72"/>
                          <w:szCs w:val="72"/>
                        </w:rPr>
                        <w:t>しよう！</w:t>
                      </w:r>
                    </w:p>
                    <w:p w14:paraId="75848152" w14:textId="53B625D0" w:rsidR="0068230B" w:rsidRDefault="0068230B" w:rsidP="0068230B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F10DDA">
        <w:rPr>
          <w:noProof/>
          <w:lang w:val="ja-JP" w:bidi="ja-JP"/>
        </w:rPr>
        <w:tab/>
      </w:r>
    </w:p>
    <w:p w14:paraId="7FB2242D" w14:textId="18F4D211" w:rsidR="001D7FE9" w:rsidRDefault="001D7FE9" w:rsidP="0026504D">
      <w:pPr>
        <w:rPr>
          <w:noProof/>
          <w:lang w:val="ja-JP" w:bidi="ja-JP"/>
        </w:rPr>
      </w:pPr>
    </w:p>
    <w:p w14:paraId="0B0BCF12" w14:textId="0AE7DF62" w:rsidR="001D7FE9" w:rsidRDefault="000517A0" w:rsidP="0026504D">
      <w:pPr>
        <w:rPr>
          <w:noProof/>
          <w:lang w:val="ja-JP" w:bidi="ja-JP"/>
        </w:rPr>
      </w:pPr>
      <w:r>
        <w:rPr>
          <w:noProof/>
        </w:rPr>
        <w:drawing>
          <wp:anchor distT="0" distB="0" distL="114300" distR="114300" simplePos="0" relativeHeight="251725824" behindDoc="0" locked="0" layoutInCell="1" allowOverlap="1" wp14:anchorId="4FB39008" wp14:editId="5A49A05D">
            <wp:simplePos x="0" y="0"/>
            <wp:positionH relativeFrom="column">
              <wp:posOffset>5647055</wp:posOffset>
            </wp:positionH>
            <wp:positionV relativeFrom="paragraph">
              <wp:posOffset>198755</wp:posOffset>
            </wp:positionV>
            <wp:extent cx="800100" cy="800100"/>
            <wp:effectExtent l="0" t="0" r="0" b="0"/>
            <wp:wrapNone/>
            <wp:docPr id="5" name="図 5" descr="顕微鏡の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顕微鏡のイラスト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8230B">
        <w:rPr>
          <w:noProof/>
        </w:rPr>
        <w:drawing>
          <wp:anchor distT="0" distB="0" distL="114300" distR="114300" simplePos="0" relativeHeight="251670528" behindDoc="0" locked="0" layoutInCell="1" allowOverlap="1" wp14:anchorId="75618107" wp14:editId="35E35E5F">
            <wp:simplePos x="0" y="0"/>
            <wp:positionH relativeFrom="column">
              <wp:posOffset>351155</wp:posOffset>
            </wp:positionH>
            <wp:positionV relativeFrom="paragraph">
              <wp:posOffset>297815</wp:posOffset>
            </wp:positionV>
            <wp:extent cx="868680" cy="868680"/>
            <wp:effectExtent l="0" t="0" r="7620" b="7620"/>
            <wp:wrapNone/>
            <wp:docPr id="20" name="図 20" descr="レゴのキャラクター&#10;&#10;中程度の精度で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図 20" descr="レゴのキャラクター&#10;&#10;中程度の精度で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680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3B47A1" w14:textId="13BB1380" w:rsidR="001D7FE9" w:rsidRDefault="0068230B" w:rsidP="0026504D">
      <w:pPr>
        <w:rPr>
          <w:noProof/>
          <w:lang w:val="ja-JP" w:bidi="ja-JP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DB58EC5" wp14:editId="33B1EB51">
                <wp:simplePos x="0" y="0"/>
                <wp:positionH relativeFrom="column">
                  <wp:posOffset>1265555</wp:posOffset>
                </wp:positionH>
                <wp:positionV relativeFrom="paragraph">
                  <wp:posOffset>31115</wp:posOffset>
                </wp:positionV>
                <wp:extent cx="4055745" cy="731520"/>
                <wp:effectExtent l="0" t="0" r="20955" b="11430"/>
                <wp:wrapNone/>
                <wp:docPr id="8" name="四角形: 角を丸くする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55745" cy="731520"/>
                        </a:xfrm>
                        <a:prstGeom prst="roundRect">
                          <a:avLst/>
                        </a:prstGeom>
                        <a:solidFill>
                          <a:srgbClr val="F82841"/>
                        </a:solidFill>
                        <a:ln w="12700" cap="flat" cmpd="sng" algn="ctr">
                          <a:solidFill>
                            <a:schemeClr val="bg1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4F299EC" w14:textId="154C51D9" w:rsidR="001B5170" w:rsidRPr="00E71ECB" w:rsidRDefault="002E757B" w:rsidP="0068230B">
                            <w:pPr>
                              <w:widowControl w:val="0"/>
                              <w:snapToGrid w:val="0"/>
                              <w:spacing w:before="0" w:line="20" w:lineRule="atLeast"/>
                              <w:contextualSpacing/>
                              <w:jc w:val="center"/>
                              <w:rPr>
                                <w:rFonts w:ascii="UD デジタル 教科書体 NK-B" w:eastAsia="UD デジタル 教科書体 NK-B" w:hAnsi="ＭＳ ゴシック"/>
                                <w:color w:val="FFFFFF" w:themeColor="background1"/>
                                <w:sz w:val="68"/>
                                <w:szCs w:val="68"/>
                              </w:rPr>
                            </w:pP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color w:val="FFFFFF" w:themeColor="background1"/>
                                <w:sz w:val="68"/>
                                <w:szCs w:val="6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66"/>
                                  <w:hpsBaseText w:val="68"/>
                                  <w:lid w:val="ja-JP"/>
                                </w:rubyPr>
                                <w:rt>
                                  <w:r w:rsidR="002E757B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color w:val="FFFFFF" w:themeColor="background1"/>
                                      <w:sz w:val="14"/>
                                      <w:szCs w:val="68"/>
                                    </w:rPr>
                                    <w:t>じゆう</w:t>
                                  </w:r>
                                </w:rt>
                                <w:rubyBase>
                                  <w:r w:rsidR="002E757B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color w:val="FFFFFF" w:themeColor="background1"/>
                                      <w:sz w:val="68"/>
                                      <w:szCs w:val="68"/>
                                    </w:rPr>
                                    <w:t>自由</w:t>
                                  </w:r>
                                </w:rubyBase>
                              </w:ruby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color w:val="FFFFFF" w:themeColor="background1"/>
                                <w:sz w:val="68"/>
                                <w:szCs w:val="6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66"/>
                                  <w:hpsBaseText w:val="68"/>
                                  <w:lid w:val="ja-JP"/>
                                </w:rubyPr>
                                <w:rt>
                                  <w:r w:rsidR="002E757B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color w:val="FFFFFF" w:themeColor="background1"/>
                                      <w:sz w:val="14"/>
                                      <w:szCs w:val="68"/>
                                    </w:rPr>
                                    <w:t>けんきゅう</w:t>
                                  </w:r>
                                </w:rt>
                                <w:rubyBase>
                                  <w:r w:rsidR="002E757B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color w:val="FFFFFF" w:themeColor="background1"/>
                                      <w:sz w:val="68"/>
                                      <w:szCs w:val="68"/>
                                    </w:rPr>
                                    <w:t>研究</w:t>
                                  </w:r>
                                </w:rubyBase>
                              </w:ruby>
                            </w:r>
                            <w:r w:rsidR="001B5170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color w:val="FFFFFF" w:themeColor="background1"/>
                                <w:sz w:val="68"/>
                                <w:szCs w:val="68"/>
                              </w:rPr>
                              <w:t>の</w:t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color w:val="FFFFFF" w:themeColor="background1"/>
                                <w:sz w:val="68"/>
                                <w:szCs w:val="6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66"/>
                                  <w:hpsBaseText w:val="68"/>
                                  <w:lid w:val="ja-JP"/>
                                </w:rubyPr>
                                <w:rt>
                                  <w:r w:rsidR="002E757B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color w:val="FFFFFF" w:themeColor="background1"/>
                                      <w:sz w:val="14"/>
                                      <w:szCs w:val="68"/>
                                    </w:rPr>
                                    <w:t>すす</w:t>
                                  </w:r>
                                </w:rt>
                                <w:rubyBase>
                                  <w:r w:rsidR="002E757B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color w:val="FFFFFF" w:themeColor="background1"/>
                                      <w:sz w:val="68"/>
                                      <w:szCs w:val="68"/>
                                    </w:rPr>
                                    <w:t>進</w:t>
                                  </w:r>
                                </w:rubyBase>
                              </w:ruby>
                            </w:r>
                            <w:r w:rsidR="001B5170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color w:val="FFFFFF" w:themeColor="background1"/>
                                <w:sz w:val="68"/>
                                <w:szCs w:val="68"/>
                              </w:rPr>
                              <w:t>め</w:t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color w:val="FFFFFF" w:themeColor="background1"/>
                                <w:sz w:val="68"/>
                                <w:szCs w:val="6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66"/>
                                  <w:hpsBaseText w:val="68"/>
                                  <w:lid w:val="ja-JP"/>
                                </w:rubyPr>
                                <w:rt>
                                  <w:r w:rsidR="002E757B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color w:val="FFFFFF" w:themeColor="background1"/>
                                      <w:sz w:val="14"/>
                                      <w:szCs w:val="68"/>
                                    </w:rPr>
                                    <w:t>かた</w:t>
                                  </w:r>
                                </w:rt>
                                <w:rubyBase>
                                  <w:r w:rsidR="002E757B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color w:val="FFFFFF" w:themeColor="background1"/>
                                      <w:sz w:val="68"/>
                                      <w:szCs w:val="68"/>
                                    </w:rPr>
                                    <w:t>方</w:t>
                                  </w:r>
                                </w:rubyBase>
                              </w:ruby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DB58EC5" id="四角形: 角を丸くする 8" o:spid="_x0000_s1031" style="position:absolute;margin-left:99.65pt;margin-top:2.45pt;width:319.35pt;height:57.6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" fillcolor="#f82841" strokecolor="white [3212]" strokeweight="1pt">
                <v:stroke joinstyle="miter"/>
                <v:textbox>
                  <w:txbxContent>
                    <w:p w14:paraId="54F299EC" w14:textId="154C51D9" w:rsidR="001B5170" w:rsidRPr="00E71ECB" w:rsidRDefault="002E757B" w:rsidP="0068230B">
                      <w:pPr>
                        <w:widowControl w:val="0"/>
                        <w:snapToGrid w:val="0"/>
                        <w:spacing w:before="0" w:line="20" w:lineRule="atLeast"/>
                        <w:contextualSpacing/>
                        <w:jc w:val="center"/>
                        <w:rPr>
                          <w:rFonts w:ascii="UD デジタル 教科書体 NK-B" w:eastAsia="UD デジタル 教科書体 NK-B" w:hAnsi="ＭＳ ゴシック"/>
                          <w:color w:val="FFFFFF" w:themeColor="background1"/>
                          <w:sz w:val="68"/>
                          <w:szCs w:val="68"/>
                        </w:rPr>
                      </w:pP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color w:val="FFFFFF" w:themeColor="background1"/>
                          <w:sz w:val="68"/>
                          <w:szCs w:val="68"/>
                        </w:rPr>
                        <w:ruby>
                          <w:rubyPr>
                            <w:rubyAlign w:val="distributeSpace"/>
                            <w:hps w:val="14"/>
                            <w:hpsRaise w:val="66"/>
                            <w:hpsBaseText w:val="68"/>
                            <w:lid w:val="ja-JP"/>
                          </w:rubyPr>
                          <w:rt>
                            <w:r w:rsidR="002E757B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color w:val="FFFFFF" w:themeColor="background1"/>
                                <w:sz w:val="14"/>
                                <w:szCs w:val="68"/>
                              </w:rPr>
                              <w:t>じゆう</w:t>
                            </w:r>
                          </w:rt>
                          <w:rubyBase>
                            <w:r w:rsidR="002E757B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color w:val="FFFFFF" w:themeColor="background1"/>
                                <w:sz w:val="68"/>
                                <w:szCs w:val="68"/>
                              </w:rPr>
                              <w:t>自由</w:t>
                            </w:r>
                          </w:rubyBase>
                        </w:ruby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color w:val="FFFFFF" w:themeColor="background1"/>
                          <w:sz w:val="68"/>
                          <w:szCs w:val="68"/>
                        </w:rPr>
                        <w:ruby>
                          <w:rubyPr>
                            <w:rubyAlign w:val="distributeSpace"/>
                            <w:hps w:val="14"/>
                            <w:hpsRaise w:val="66"/>
                            <w:hpsBaseText w:val="68"/>
                            <w:lid w:val="ja-JP"/>
                          </w:rubyPr>
                          <w:rt>
                            <w:r w:rsidR="002E757B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color w:val="FFFFFF" w:themeColor="background1"/>
                                <w:sz w:val="14"/>
                                <w:szCs w:val="68"/>
                              </w:rPr>
                              <w:t>けんきゅう</w:t>
                            </w:r>
                          </w:rt>
                          <w:rubyBase>
                            <w:r w:rsidR="002E757B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color w:val="FFFFFF" w:themeColor="background1"/>
                                <w:sz w:val="68"/>
                                <w:szCs w:val="68"/>
                              </w:rPr>
                              <w:t>研究</w:t>
                            </w:r>
                          </w:rubyBase>
                        </w:ruby>
                      </w:r>
                      <w:r w:rsidR="001B5170" w:rsidRPr="00E71ECB">
                        <w:rPr>
                          <w:rFonts w:ascii="UD デジタル 教科書体 NK-B" w:eastAsia="UD デジタル 教科書体 NK-B" w:hAnsi="ＭＳ ゴシック" w:hint="eastAsia"/>
                          <w:color w:val="FFFFFF" w:themeColor="background1"/>
                          <w:sz w:val="68"/>
                          <w:szCs w:val="68"/>
                        </w:rPr>
                        <w:t>の</w:t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color w:val="FFFFFF" w:themeColor="background1"/>
                          <w:sz w:val="68"/>
                          <w:szCs w:val="68"/>
                        </w:rPr>
                        <w:ruby>
                          <w:rubyPr>
                            <w:rubyAlign w:val="distributeSpace"/>
                            <w:hps w:val="14"/>
                            <w:hpsRaise w:val="66"/>
                            <w:hpsBaseText w:val="68"/>
                            <w:lid w:val="ja-JP"/>
                          </w:rubyPr>
                          <w:rt>
                            <w:r w:rsidR="002E757B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color w:val="FFFFFF" w:themeColor="background1"/>
                                <w:sz w:val="14"/>
                                <w:szCs w:val="68"/>
                              </w:rPr>
                              <w:t>すす</w:t>
                            </w:r>
                          </w:rt>
                          <w:rubyBase>
                            <w:r w:rsidR="002E757B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color w:val="FFFFFF" w:themeColor="background1"/>
                                <w:sz w:val="68"/>
                                <w:szCs w:val="68"/>
                              </w:rPr>
                              <w:t>進</w:t>
                            </w:r>
                          </w:rubyBase>
                        </w:ruby>
                      </w:r>
                      <w:r w:rsidR="001B5170" w:rsidRPr="00E71ECB">
                        <w:rPr>
                          <w:rFonts w:ascii="UD デジタル 教科書体 NK-B" w:eastAsia="UD デジタル 教科書体 NK-B" w:hAnsi="ＭＳ ゴシック" w:hint="eastAsia"/>
                          <w:color w:val="FFFFFF" w:themeColor="background1"/>
                          <w:sz w:val="68"/>
                          <w:szCs w:val="68"/>
                        </w:rPr>
                        <w:t>め</w:t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color w:val="FFFFFF" w:themeColor="background1"/>
                          <w:sz w:val="68"/>
                          <w:szCs w:val="68"/>
                        </w:rPr>
                        <w:ruby>
                          <w:rubyPr>
                            <w:rubyAlign w:val="distributeSpace"/>
                            <w:hps w:val="14"/>
                            <w:hpsRaise w:val="66"/>
                            <w:hpsBaseText w:val="68"/>
                            <w:lid w:val="ja-JP"/>
                          </w:rubyPr>
                          <w:rt>
                            <w:r w:rsidR="002E757B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color w:val="FFFFFF" w:themeColor="background1"/>
                                <w:sz w:val="14"/>
                                <w:szCs w:val="68"/>
                              </w:rPr>
                              <w:t>かた</w:t>
                            </w:r>
                          </w:rt>
                          <w:rubyBase>
                            <w:r w:rsidR="002E757B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color w:val="FFFFFF" w:themeColor="background1"/>
                                <w:sz w:val="68"/>
                                <w:szCs w:val="68"/>
                              </w:rPr>
                              <w:t>方</w:t>
                            </w:r>
                          </w:rubyBase>
                        </w:ruby>
                      </w:r>
                    </w:p>
                  </w:txbxContent>
                </v:textbox>
              </v:roundrect>
            </w:pict>
          </mc:Fallback>
        </mc:AlternateContent>
      </w:r>
    </w:p>
    <w:p w14:paraId="3E613D36" w14:textId="176A919C" w:rsidR="0026484A" w:rsidRPr="00DB37C3" w:rsidRDefault="0026484A" w:rsidP="0026484A">
      <w:pPr>
        <w:rPr>
          <w:noProof/>
        </w:rPr>
      </w:pPr>
    </w:p>
    <w:p w14:paraId="167ADBBD" w14:textId="7B8AFDC3" w:rsidR="0068230B" w:rsidRDefault="0018574D" w:rsidP="00457BEB">
      <w:pPr>
        <w:rPr>
          <w:rFonts w:ascii="ＭＳ ゴシック" w:eastAsia="ＭＳ ゴシック" w:hAnsi="ＭＳ ゴシック"/>
          <w:b/>
          <w:bCs/>
          <w:noProof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4F62C3FE" wp14:editId="1C41BBAE">
                <wp:simplePos x="0" y="0"/>
                <wp:positionH relativeFrom="column">
                  <wp:posOffset>4831715</wp:posOffset>
                </wp:positionH>
                <wp:positionV relativeFrom="paragraph">
                  <wp:posOffset>122555</wp:posOffset>
                </wp:positionV>
                <wp:extent cx="2049780" cy="327660"/>
                <wp:effectExtent l="0" t="0" r="7620" b="0"/>
                <wp:wrapNone/>
                <wp:docPr id="202" name="テキスト ボックス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49780" cy="3276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947EBD9" w14:textId="3D0F85B4" w:rsidR="00541D79" w:rsidRPr="00E71ECB" w:rsidRDefault="00541D79" w:rsidP="00541D79">
                            <w:pPr>
                              <w:spacing w:before="0" w:line="240" w:lineRule="atLeast"/>
                              <w:jc w:val="center"/>
                              <w:rPr>
                                <w:rFonts w:ascii="UD デジタル 教科書体 NK-B" w:eastAsia="UD デジタル 教科書体 NK-B"/>
                              </w:rPr>
                            </w:pPr>
                            <w:r w:rsidRPr="00E71ECB">
                              <w:rPr>
                                <w:rFonts w:ascii="UD デジタル 教科書体 NK-B" w:eastAsia="UD デジタル 教科書体 NK-B" w:hint="eastAsia"/>
                              </w:rPr>
                              <w:t>・・・〇</w:t>
                            </w:r>
                            <w:r w:rsidR="00B33610">
                              <w:rPr>
                                <w:rFonts w:ascii="UD デジタル 教科書体 NK-B" w:eastAsia="UD デジタル 教科書体 NK-B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B33610" w:rsidRPr="00B33610">
                                    <w:rPr>
                                      <w:rFonts w:ascii="UD デジタル 教科書体 NK-B" w:eastAsia="UD デジタル 教科書体 NK-B"/>
                                      <w:sz w:val="11"/>
                                    </w:rPr>
                                    <w:t>ねんせい</w:t>
                                  </w:r>
                                </w:rt>
                                <w:rubyBase>
                                  <w:r w:rsidR="00B33610">
                                    <w:rPr>
                                      <w:rFonts w:ascii="UD デジタル 教科書体 NK-B" w:eastAsia="UD デジタル 教科書体 NK-B"/>
                                    </w:rPr>
                                    <w:t>年生</w:t>
                                  </w:r>
                                </w:rubyBase>
                              </w:ruby>
                            </w:r>
                            <w:r w:rsidRPr="00E71ECB">
                              <w:rPr>
                                <w:rFonts w:ascii="UD デジタル 教科書体 NK-B" w:eastAsia="UD デジタル 教科書体 NK-B" w:hint="eastAsia"/>
                              </w:rPr>
                              <w:t>で</w:t>
                            </w:r>
                            <w:r w:rsidR="00B33610">
                              <w:rPr>
                                <w:rFonts w:ascii="UD デジタル 教科書体 NK-B" w:eastAsia="UD デジタル 教科書体 NK-B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B33610" w:rsidRPr="00B33610">
                                    <w:rPr>
                                      <w:rFonts w:ascii="UD デジタル 教科書体 NK-B" w:eastAsia="UD デジタル 教科書体 NK-B"/>
                                      <w:sz w:val="11"/>
                                    </w:rPr>
                                    <w:t>み</w:t>
                                  </w:r>
                                </w:rt>
                                <w:rubyBase>
                                  <w:r w:rsidR="00B33610">
                                    <w:rPr>
                                      <w:rFonts w:ascii="UD デジタル 教科書体 NK-B" w:eastAsia="UD デジタル 教科書体 NK-B"/>
                                    </w:rPr>
                                    <w:t>身</w:t>
                                  </w:r>
                                </w:rubyBase>
                              </w:ruby>
                            </w:r>
                            <w:r w:rsidRPr="00E71ECB">
                              <w:rPr>
                                <w:rFonts w:ascii="UD デジタル 教科書体 NK-B" w:eastAsia="UD デジタル 教科書体 NK-B" w:hint="eastAsia"/>
                              </w:rPr>
                              <w:t>に</w:t>
                            </w:r>
                            <w:r w:rsidR="00B33610">
                              <w:rPr>
                                <w:rFonts w:ascii="UD デジタル 教科書体 NK-B" w:eastAsia="UD デジタル 教科書体 NK-B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B33610" w:rsidRPr="00B33610">
                                    <w:rPr>
                                      <w:rFonts w:ascii="UD デジタル 教科書体 NK-B" w:eastAsia="UD デジタル 教科書体 NK-B"/>
                                      <w:sz w:val="11"/>
                                    </w:rPr>
                                    <w:t>つ</w:t>
                                  </w:r>
                                </w:rt>
                                <w:rubyBase>
                                  <w:r w:rsidR="00B33610">
                                    <w:rPr>
                                      <w:rFonts w:ascii="UD デジタル 教科書体 NK-B" w:eastAsia="UD デジタル 教科書体 NK-B"/>
                                    </w:rPr>
                                    <w:t>付</w:t>
                                  </w:r>
                                </w:rubyBase>
                              </w:ruby>
                            </w:r>
                            <w:r w:rsidRPr="00E71ECB">
                              <w:rPr>
                                <w:rFonts w:ascii="UD デジタル 教科書体 NK-B" w:eastAsia="UD デジタル 教科書体 NK-B" w:hint="eastAsia"/>
                              </w:rPr>
                              <w:t>けたいこと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62C3FE" id="テキスト ボックス 202" o:spid="_x0000_s1032" type="#_x0000_t202" style="position:absolute;margin-left:380.45pt;margin-top:9.65pt;width:161.4pt;height:25.8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" fillcolor="white [3201]" stroked="f" strokeweight=".5pt">
                <v:textbox>
                  <w:txbxContent>
                    <w:p w14:paraId="6947EBD9" w14:textId="3D0F85B4" w:rsidR="00541D79" w:rsidRPr="00E71ECB" w:rsidRDefault="00541D79" w:rsidP="00541D79">
                      <w:pPr>
                        <w:spacing w:before="0" w:line="240" w:lineRule="atLeast"/>
                        <w:jc w:val="center"/>
                        <w:rPr>
                          <w:rFonts w:ascii="UD デジタル 教科書体 NK-B" w:eastAsia="UD デジタル 教科書体 NK-B"/>
                        </w:rPr>
                      </w:pPr>
                      <w:r w:rsidRPr="00E71ECB">
                        <w:rPr>
                          <w:rFonts w:ascii="UD デジタル 教科書体 NK-B" w:eastAsia="UD デジタル 教科書体 NK-B" w:hint="eastAsia"/>
                        </w:rPr>
                        <w:t>・・・〇</w:t>
                      </w:r>
                      <w:r w:rsidR="00B33610">
                        <w:rPr>
                          <w:rFonts w:ascii="UD デジタル 教科書体 NK-B" w:eastAsia="UD デジタル 教科書体 NK-B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B33610" w:rsidRPr="00B33610">
                              <w:rPr>
                                <w:rFonts w:ascii="UD デジタル 教科書体 NK-B" w:eastAsia="UD デジタル 教科書体 NK-B"/>
                                <w:sz w:val="11"/>
                              </w:rPr>
                              <w:t>ねんせい</w:t>
                            </w:r>
                          </w:rt>
                          <w:rubyBase>
                            <w:r w:rsidR="00B33610">
                              <w:rPr>
                                <w:rFonts w:ascii="UD デジタル 教科書体 NK-B" w:eastAsia="UD デジタル 教科書体 NK-B"/>
                              </w:rPr>
                              <w:t>年生</w:t>
                            </w:r>
                          </w:rubyBase>
                        </w:ruby>
                      </w:r>
                      <w:r w:rsidRPr="00E71ECB">
                        <w:rPr>
                          <w:rFonts w:ascii="UD デジタル 教科書体 NK-B" w:eastAsia="UD デジタル 教科書体 NK-B" w:hint="eastAsia"/>
                        </w:rPr>
                        <w:t>で</w:t>
                      </w:r>
                      <w:r w:rsidR="00B33610">
                        <w:rPr>
                          <w:rFonts w:ascii="UD デジタル 教科書体 NK-B" w:eastAsia="UD デジタル 教科書体 NK-B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B33610" w:rsidRPr="00B33610">
                              <w:rPr>
                                <w:rFonts w:ascii="UD デジタル 教科書体 NK-B" w:eastAsia="UD デジタル 教科書体 NK-B"/>
                                <w:sz w:val="11"/>
                              </w:rPr>
                              <w:t>み</w:t>
                            </w:r>
                          </w:rt>
                          <w:rubyBase>
                            <w:r w:rsidR="00B33610">
                              <w:rPr>
                                <w:rFonts w:ascii="UD デジタル 教科書体 NK-B" w:eastAsia="UD デジタル 教科書体 NK-B"/>
                              </w:rPr>
                              <w:t>身</w:t>
                            </w:r>
                          </w:rubyBase>
                        </w:ruby>
                      </w:r>
                      <w:r w:rsidRPr="00E71ECB">
                        <w:rPr>
                          <w:rFonts w:ascii="UD デジタル 教科書体 NK-B" w:eastAsia="UD デジタル 教科書体 NK-B" w:hint="eastAsia"/>
                        </w:rPr>
                        <w:t>に</w:t>
                      </w:r>
                      <w:r w:rsidR="00B33610">
                        <w:rPr>
                          <w:rFonts w:ascii="UD デジタル 教科書体 NK-B" w:eastAsia="UD デジタル 教科書体 NK-B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B33610" w:rsidRPr="00B33610">
                              <w:rPr>
                                <w:rFonts w:ascii="UD デジタル 教科書体 NK-B" w:eastAsia="UD デジタル 教科書体 NK-B"/>
                                <w:sz w:val="11"/>
                              </w:rPr>
                              <w:t>つ</w:t>
                            </w:r>
                          </w:rt>
                          <w:rubyBase>
                            <w:r w:rsidR="00B33610">
                              <w:rPr>
                                <w:rFonts w:ascii="UD デジタル 教科書体 NK-B" w:eastAsia="UD デジタル 教科書体 NK-B"/>
                              </w:rPr>
                              <w:t>付</w:t>
                            </w:r>
                          </w:rubyBase>
                        </w:ruby>
                      </w:r>
                      <w:r w:rsidRPr="00E71ECB">
                        <w:rPr>
                          <w:rFonts w:ascii="UD デジタル 教科書体 NK-B" w:eastAsia="UD デジタル 教科書体 NK-B" w:hint="eastAsia"/>
                        </w:rPr>
                        <w:t>けたいこと</w:t>
                      </w:r>
                    </w:p>
                  </w:txbxContent>
                </v:textbox>
              </v:shape>
            </w:pict>
          </mc:Fallback>
        </mc:AlternateContent>
      </w:r>
      <w:r w:rsidR="006F6B93"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2C7BA065" wp14:editId="63788637">
                <wp:simplePos x="0" y="0"/>
                <wp:positionH relativeFrom="column">
                  <wp:posOffset>3932555</wp:posOffset>
                </wp:positionH>
                <wp:positionV relativeFrom="paragraph">
                  <wp:posOffset>114935</wp:posOffset>
                </wp:positionV>
                <wp:extent cx="891540" cy="381000"/>
                <wp:effectExtent l="0" t="0" r="22860" b="19050"/>
                <wp:wrapNone/>
                <wp:docPr id="1769353048" name="フローチャート: 代替処理 17693530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1540" cy="381000"/>
                        </a:xfrm>
                        <a:prstGeom prst="flowChartAlternate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80C42C8" w14:textId="77777777" w:rsidR="00541D79" w:rsidRPr="00E71ECB" w:rsidRDefault="00541D79" w:rsidP="00541D79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32"/>
                                <w:szCs w:val="32"/>
                              </w:rPr>
                              <w:t>〇年生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C7BA065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フローチャート: 代替処理 1769353048" o:spid="_x0000_s1033" type="#_x0000_t176" style="position:absolute;margin-left:309.65pt;margin-top:9.05pt;width:70.2pt;height:30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" fillcolor="#5b9bd5 [3204]" strokecolor="#1f4d78 [1604]" strokeweight="1pt">
                <v:textbox>
                  <w:txbxContent>
                    <w:p w14:paraId="780C42C8" w14:textId="77777777" w:rsidR="00541D79" w:rsidRPr="00E71ECB" w:rsidRDefault="00541D79" w:rsidP="00541D79">
                      <w:pPr>
                        <w:spacing w:before="0"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z w:val="32"/>
                          <w:szCs w:val="32"/>
                        </w:rPr>
                      </w:pP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z w:val="32"/>
                          <w:szCs w:val="32"/>
                        </w:rPr>
                        <w:t>〇年生</w:t>
                      </w:r>
                    </w:p>
                  </w:txbxContent>
                </v:textbox>
              </v:shape>
            </w:pict>
          </mc:Fallback>
        </mc:AlternateContent>
      </w:r>
    </w:p>
    <w:p w14:paraId="11F7499D" w14:textId="4629FFC1" w:rsidR="00FE70E2" w:rsidRDefault="000517A0" w:rsidP="00DF5239">
      <w:pPr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</w:pPr>
      <w:bookmarkStart w:id="2" w:name="_Hlk187935950"/>
      <w:r w:rsidRPr="00E71ECB">
        <w:rPr>
          <w:rFonts w:ascii="UD デジタル 教科書体 NK-B" w:eastAsia="UD デジタル 教科書体 NK-B" w:hint="eastAsia"/>
          <w:noProof/>
        </w:rPr>
        <w:drawing>
          <wp:anchor distT="0" distB="0" distL="114300" distR="114300" simplePos="0" relativeHeight="251669504" behindDoc="0" locked="0" layoutInCell="1" allowOverlap="1" wp14:anchorId="66B24A63" wp14:editId="735BC56C">
            <wp:simplePos x="0" y="0"/>
            <wp:positionH relativeFrom="column">
              <wp:posOffset>4882515</wp:posOffset>
            </wp:positionH>
            <wp:positionV relativeFrom="paragraph">
              <wp:posOffset>391160</wp:posOffset>
            </wp:positionV>
            <wp:extent cx="847725" cy="856615"/>
            <wp:effectExtent l="0" t="0" r="9525" b="635"/>
            <wp:wrapNone/>
            <wp:docPr id="6" name="図 6" descr="アイコン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図 6" descr="アイコン&#10;&#10;自動的に生成された説明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856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E757B" w:rsidRPr="00E71ECB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0"/>
            <w:hpsRaise w:val="30"/>
            <w:hpsBaseText w:val="32"/>
            <w:lid w:val="ja-JP"/>
          </w:rubyPr>
          <w:rt>
            <w:r w:rsidR="002E757B" w:rsidRPr="00E71ECB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0"/>
                <w:szCs w:val="32"/>
              </w:rPr>
              <w:t>じゆう</w:t>
            </w:r>
          </w:rt>
          <w:rubyBase>
            <w:r w:rsidR="002E757B" w:rsidRPr="00E71ECB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自由</w:t>
            </w:r>
          </w:rubyBase>
        </w:ruby>
      </w:r>
      <w:r w:rsidR="002E757B" w:rsidRPr="00E71ECB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0"/>
            <w:hpsRaise w:val="30"/>
            <w:hpsBaseText w:val="32"/>
            <w:lid w:val="ja-JP"/>
          </w:rubyPr>
          <w:rt>
            <w:r w:rsidR="002E757B" w:rsidRPr="00E71ECB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0"/>
                <w:szCs w:val="32"/>
              </w:rPr>
              <w:t>けんきゅう</w:t>
            </w:r>
          </w:rt>
          <w:rubyBase>
            <w:r w:rsidR="002E757B" w:rsidRPr="00E71ECB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研究</w:t>
            </w:r>
          </w:rubyBase>
        </w:ruby>
      </w:r>
      <w:r w:rsidR="0027598B" w:rsidRPr="00E71ECB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は</w:t>
      </w:r>
      <w:r w:rsidR="00253844"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  <w:highlight w:val="yellow"/>
        </w:rPr>
        <w:ruby>
          <w:rubyPr>
            <w:rubyAlign w:val="distributeSpace"/>
            <w:hps w:val="10"/>
            <w:hpsRaise w:val="32"/>
            <w:hpsBaseText w:val="32"/>
            <w:lid w:val="ja-JP"/>
          </w:rubyPr>
          <w:rt>
            <w:r w:rsidR="00253844" w:rsidRPr="0025384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0"/>
                <w:szCs w:val="32"/>
                <w:highlight w:val="yellow"/>
              </w:rPr>
              <w:t>しっぱい</w:t>
            </w:r>
          </w:rt>
          <w:rubyBase>
            <w:r w:rsidR="0025384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32"/>
                <w:szCs w:val="32"/>
                <w:highlight w:val="yellow"/>
              </w:rPr>
              <w:t>失敗</w:t>
            </w:r>
          </w:rubyBase>
        </w:ruby>
      </w:r>
      <w:r w:rsidR="0027598B" w:rsidRPr="00E71ECB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  <w:highlight w:val="yellow"/>
        </w:rPr>
        <w:t>しても</w:t>
      </w:r>
      <w:r w:rsidR="00253844"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  <w:highlight w:val="yellow"/>
        </w:rPr>
        <w:ruby>
          <w:rubyPr>
            <w:rubyAlign w:val="distributeSpace"/>
            <w:hps w:val="10"/>
            <w:hpsRaise w:val="32"/>
            <w:hpsBaseText w:val="32"/>
            <w:lid w:val="ja-JP"/>
          </w:rubyPr>
          <w:rt>
            <w:r w:rsidR="00253844" w:rsidRPr="0025384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0"/>
                <w:szCs w:val="32"/>
                <w:highlight w:val="yellow"/>
              </w:rPr>
              <w:t>だいじょうぶ</w:t>
            </w:r>
          </w:rt>
          <w:rubyBase>
            <w:r w:rsidR="0025384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32"/>
                <w:szCs w:val="32"/>
                <w:highlight w:val="yellow"/>
              </w:rPr>
              <w:t>大丈夫</w:t>
            </w:r>
          </w:rubyBase>
        </w:ruby>
      </w:r>
      <w:r w:rsidR="0027598B" w:rsidRPr="00E71ECB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です。</w:t>
      </w:r>
      <w:r w:rsidR="002E757B" w:rsidRPr="00E71ECB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0"/>
            <w:hpsRaise w:val="30"/>
            <w:hpsBaseText w:val="32"/>
            <w:lid w:val="ja-JP"/>
          </w:rubyPr>
          <w:rt>
            <w:r w:rsidR="002E757B" w:rsidRPr="00E71ECB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0"/>
                <w:szCs w:val="32"/>
              </w:rPr>
              <w:t>けんきゅう</w:t>
            </w:r>
          </w:rt>
          <w:rubyBase>
            <w:r w:rsidR="002E757B" w:rsidRPr="00E71ECB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研究</w:t>
            </w:r>
          </w:rubyBase>
        </w:ruby>
      </w:r>
      <w:r w:rsidR="00122A8A" w:rsidRPr="00E71ECB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の</w:t>
      </w:r>
      <w:r w:rsidR="002E757B" w:rsidRPr="00E71ECB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0"/>
            <w:hpsRaise w:val="30"/>
            <w:hpsBaseText w:val="32"/>
            <w:lid w:val="ja-JP"/>
          </w:rubyPr>
          <w:rt>
            <w:r w:rsidR="002E757B" w:rsidRPr="00E71ECB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0"/>
                <w:szCs w:val="32"/>
              </w:rPr>
              <w:t>すす</w:t>
            </w:r>
          </w:rt>
          <w:rubyBase>
            <w:r w:rsidR="002E757B" w:rsidRPr="00E71ECB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進</w:t>
            </w:r>
          </w:rubyBase>
        </w:ruby>
      </w:r>
      <w:r w:rsidR="00122A8A" w:rsidRPr="00E71ECB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め</w:t>
      </w:r>
      <w:r w:rsidR="002E757B" w:rsidRPr="00E71ECB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0"/>
            <w:hpsRaise w:val="30"/>
            <w:hpsBaseText w:val="32"/>
            <w:lid w:val="ja-JP"/>
          </w:rubyPr>
          <w:rt>
            <w:r w:rsidR="002E757B" w:rsidRPr="00E71ECB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0"/>
                <w:szCs w:val="32"/>
              </w:rPr>
              <w:t>かた</w:t>
            </w:r>
          </w:rt>
          <w:rubyBase>
            <w:r w:rsidR="002E757B" w:rsidRPr="00E71ECB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方</w:t>
            </w:r>
          </w:rubyBase>
        </w:ruby>
      </w:r>
      <w:r w:rsidR="00122A8A" w:rsidRPr="00E71ECB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を</w:t>
      </w:r>
      <w:r w:rsidR="002E757B" w:rsidRPr="00E71ECB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0"/>
            <w:hpsRaise w:val="30"/>
            <w:hpsBaseText w:val="32"/>
            <w:lid w:val="ja-JP"/>
          </w:rubyPr>
          <w:rt>
            <w:r w:rsidR="002E757B" w:rsidRPr="00E71ECB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0"/>
                <w:szCs w:val="32"/>
              </w:rPr>
              <w:t>かくにん</w:t>
            </w:r>
          </w:rt>
          <w:rubyBase>
            <w:r w:rsidR="002E757B" w:rsidRPr="00E71ECB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確認</w:t>
            </w:r>
          </w:rubyBase>
        </w:ruby>
      </w:r>
      <w:r w:rsidR="00122A8A" w:rsidRPr="00E71ECB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してみよう</w:t>
      </w:r>
      <w:r w:rsidR="0027598B" w:rsidRPr="00E71ECB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。</w:t>
      </w:r>
    </w:p>
    <w:p w14:paraId="7EF47C76" w14:textId="13BDC42C" w:rsidR="00DF5239" w:rsidRPr="00E71ECB" w:rsidRDefault="000554ED" w:rsidP="00DF5239">
      <w:pPr>
        <w:rPr>
          <w:rFonts w:ascii="UD デジタル 教科書体 NK-B" w:eastAsia="UD デジタル 教科書体 NK-B"/>
          <w:noProof/>
        </w:rPr>
      </w:pPr>
      <w:r w:rsidRPr="00E71ECB">
        <w:rPr>
          <w:rFonts w:ascii="UD デジタル 教科書体 NK-B" w:eastAsia="UD デジタル 教科書体 NK-B" w:hint="eastAsia"/>
          <w:noProof/>
        </w:rPr>
        <w:drawing>
          <wp:anchor distT="0" distB="0" distL="114300" distR="114300" simplePos="0" relativeHeight="251803648" behindDoc="0" locked="0" layoutInCell="1" allowOverlap="1" wp14:anchorId="6D098331" wp14:editId="52868BE1">
            <wp:simplePos x="0" y="0"/>
            <wp:positionH relativeFrom="column">
              <wp:posOffset>6043295</wp:posOffset>
            </wp:positionH>
            <wp:positionV relativeFrom="paragraph">
              <wp:posOffset>284480</wp:posOffset>
            </wp:positionV>
            <wp:extent cx="662940" cy="662940"/>
            <wp:effectExtent l="0" t="0" r="3810" b="3810"/>
            <wp:wrapNone/>
            <wp:docPr id="1061811045" name="図 1061811045" descr="花の種を植える人のイラスト（男の子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花の種を植える人のイラスト（男の子）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" cy="66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71ECB">
        <w:rPr>
          <w:rFonts w:ascii="UD デジタル 教科書体 NK-B" w:eastAsia="UD デジタル 教科書体 NK-B" w:hint="eastAsia"/>
          <w:noProof/>
        </w:rPr>
        <w:drawing>
          <wp:anchor distT="0" distB="0" distL="114300" distR="114300" simplePos="0" relativeHeight="251786240" behindDoc="0" locked="0" layoutInCell="1" allowOverlap="1" wp14:anchorId="76628D34" wp14:editId="12EF611F">
            <wp:simplePos x="0" y="0"/>
            <wp:positionH relativeFrom="column">
              <wp:posOffset>2898775</wp:posOffset>
            </wp:positionH>
            <wp:positionV relativeFrom="paragraph">
              <wp:posOffset>18415</wp:posOffset>
            </wp:positionV>
            <wp:extent cx="769620" cy="769620"/>
            <wp:effectExtent l="0" t="0" r="0" b="0"/>
            <wp:wrapNone/>
            <wp:docPr id="110238887" name="図 110238887" descr="ガッツポーズのイラスト（白衣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ガッツポーズのイラスト（白衣）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9620" cy="76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71ECB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96BF9A4" wp14:editId="073CE42D">
                <wp:simplePos x="0" y="0"/>
                <wp:positionH relativeFrom="column">
                  <wp:posOffset>-83185</wp:posOffset>
                </wp:positionH>
                <wp:positionV relativeFrom="paragraph">
                  <wp:posOffset>43815</wp:posOffset>
                </wp:positionV>
                <wp:extent cx="2651760" cy="502920"/>
                <wp:effectExtent l="0" t="0" r="339090" b="11430"/>
                <wp:wrapNone/>
                <wp:docPr id="7" name="吹き出し: 角を丸めた四角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1760" cy="502920"/>
                        </a:xfrm>
                        <a:prstGeom prst="wedgeRoundRectCallout">
                          <a:avLst>
                            <a:gd name="adj1" fmla="val 61370"/>
                            <a:gd name="adj2" fmla="val -17070"/>
                            <a:gd name="adj3" fmla="val 16667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0B449C4" w14:textId="7EB9E34D" w:rsidR="00C11B97" w:rsidRPr="00E71ECB" w:rsidRDefault="00C11B97" w:rsidP="00904DF5">
                            <w:pPr>
                              <w:spacing w:before="100" w:beforeAutospacing="1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「</w:t>
                            </w:r>
                            <w:r w:rsidR="0025384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8"/>
                                  <w:hpsBaseText w:val="28"/>
                                  <w:lid w:val="ja-JP"/>
                                </w:rubyPr>
                                <w:rt>
                                  <w:r w:rsidR="00253844" w:rsidRPr="0025384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10"/>
                                      <w:szCs w:val="28"/>
                                      <w:highlight w:val="yellow"/>
                                    </w:rPr>
                                    <w:t>なん</w:t>
                                  </w:r>
                                </w:rt>
                                <w:rubyBase>
                                  <w:r w:rsidR="0025384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  <w:highlight w:val="yellow"/>
                                    </w:rPr>
                                    <w:t>何</w:t>
                                  </w:r>
                                </w:rubyBase>
                              </w:ruby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で？」「どうして？」</w:t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が</w:t>
                            </w:r>
                            <w:r w:rsidR="002E757B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2E757B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0"/>
                                      <w:szCs w:val="28"/>
                                    </w:rPr>
                                    <w:t>たいせつ</w:t>
                                  </w:r>
                                </w:rt>
                                <w:rubyBase>
                                  <w:r w:rsidR="002E757B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大切</w:t>
                                  </w:r>
                                </w:rubyBase>
                              </w:ruby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！</w:t>
                            </w:r>
                          </w:p>
                          <w:p w14:paraId="308826E5" w14:textId="77777777" w:rsidR="00C11B97" w:rsidRPr="00C11B97" w:rsidRDefault="00C11B97" w:rsidP="00C11B97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96BF9A4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吹き出し: 角を丸めた四角形 7" o:spid="_x0000_s1034" type="#_x0000_t62" style="position:absolute;margin-left:-6.55pt;margin-top:3.45pt;width:208.8pt;height:39.6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" adj="24056,7113" fillcolor="white [3212]" strokecolor="#1f4d78 [1604]" strokeweight="1pt">
                <v:textbox>
                  <w:txbxContent>
                    <w:p w14:paraId="10B449C4" w14:textId="7EB9E34D" w:rsidR="00C11B97" w:rsidRPr="00E71ECB" w:rsidRDefault="00C11B97" w:rsidP="00904DF5">
                      <w:pPr>
                        <w:spacing w:before="100" w:beforeAutospacing="1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t>「</w:t>
                      </w:r>
                      <w:r w:rsidR="00253844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ruby>
                          <w:rubyPr>
                            <w:rubyAlign w:val="distributeSpace"/>
                            <w:hps w:val="10"/>
                            <w:hpsRaise w:val="28"/>
                            <w:hpsBaseText w:val="28"/>
                            <w:lid w:val="ja-JP"/>
                          </w:rubyPr>
                          <w:rt>
                            <w:r w:rsidR="00253844" w:rsidRPr="0025384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10"/>
                                <w:szCs w:val="28"/>
                                <w:highlight w:val="yellow"/>
                              </w:rPr>
                              <w:t>なん</w:t>
                            </w:r>
                          </w:rt>
                          <w:rubyBase>
                            <w:r w:rsidR="0025384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何</w:t>
                            </w:r>
                          </w:rubyBase>
                        </w:ruby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t>で？」「どうして？」</w:t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が</w:t>
                      </w:r>
                      <w:r w:rsidR="002E757B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0"/>
                            <w:hpsRaise w:val="26"/>
                            <w:hpsBaseText w:val="28"/>
                            <w:lid w:val="ja-JP"/>
                          </w:rubyPr>
                          <w:rt>
                            <w:r w:rsidR="002E757B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0"/>
                                <w:szCs w:val="28"/>
                              </w:rPr>
                              <w:t>たいせつ</w:t>
                            </w:r>
                          </w:rt>
                          <w:rubyBase>
                            <w:r w:rsidR="002E757B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大切</w:t>
                            </w:r>
                          </w:rubyBase>
                        </w:ruby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！</w:t>
                      </w:r>
                    </w:p>
                    <w:p w14:paraId="308826E5" w14:textId="77777777" w:rsidR="00C11B97" w:rsidRPr="00C11B97" w:rsidRDefault="00C11B97" w:rsidP="00C11B97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DF5239" w:rsidRPr="00E71ECB">
        <w:rPr>
          <w:rFonts w:ascii="UD デジタル 教科書体 NK-B" w:eastAsia="UD デジタル 教科書体 NK-B" w:hint="eastAsia"/>
          <w:noProof/>
        </w:rPr>
        <w:drawing>
          <wp:anchor distT="0" distB="0" distL="114300" distR="114300" simplePos="0" relativeHeight="251783168" behindDoc="0" locked="0" layoutInCell="1" allowOverlap="1" wp14:anchorId="359F08A1" wp14:editId="311ACCAD">
            <wp:simplePos x="0" y="0"/>
            <wp:positionH relativeFrom="column">
              <wp:posOffset>-415290</wp:posOffset>
            </wp:positionH>
            <wp:positionV relativeFrom="paragraph">
              <wp:posOffset>3407410</wp:posOffset>
            </wp:positionV>
            <wp:extent cx="1345565" cy="934720"/>
            <wp:effectExtent l="0" t="0" r="0" b="0"/>
            <wp:wrapNone/>
            <wp:docPr id="1036379951" name="図 1036379951" descr="バンザイをしている白衣の人たちの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バンザイをしている白衣の人たちのイラスト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5565" cy="93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F5239" w:rsidRPr="00E71ECB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694B78CC" wp14:editId="73869642">
                <wp:simplePos x="0" y="0"/>
                <wp:positionH relativeFrom="column">
                  <wp:posOffset>759461</wp:posOffset>
                </wp:positionH>
                <wp:positionV relativeFrom="paragraph">
                  <wp:posOffset>2488709</wp:posOffset>
                </wp:positionV>
                <wp:extent cx="434340" cy="716280"/>
                <wp:effectExtent l="19050" t="0" r="80010" b="0"/>
                <wp:wrapNone/>
                <wp:docPr id="2144170467" name="矢印: 右 21441704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097055">
                          <a:off x="0" y="0"/>
                          <a:ext cx="434340" cy="716280"/>
                        </a:xfrm>
                        <a:prstGeom prst="rightArrow">
                          <a:avLst/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DAA5BEF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矢印: 右 2144170467" o:spid="_x0000_s1026" type="#_x0000_t13" style="position:absolute;margin-left:59.8pt;margin-top:195.95pt;width:34.2pt;height:56.4pt;rotation:-9287483fd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" adj="10800" fillcolor="#f66 [1941]" strokecolor="#1f4d78 [1604]" strokeweight="1pt"/>
            </w:pict>
          </mc:Fallback>
        </mc:AlternateContent>
      </w:r>
      <w:r w:rsidR="00DF5239" w:rsidRPr="00E71ECB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D63B161" wp14:editId="5498C43B">
                <wp:simplePos x="0" y="0"/>
                <wp:positionH relativeFrom="column">
                  <wp:posOffset>-93662</wp:posOffset>
                </wp:positionH>
                <wp:positionV relativeFrom="paragraph">
                  <wp:posOffset>2538160</wp:posOffset>
                </wp:positionV>
                <wp:extent cx="568370" cy="716280"/>
                <wp:effectExtent l="21273" t="16827" r="0" b="24448"/>
                <wp:wrapNone/>
                <wp:docPr id="754654555" name="矢印: 右 7546545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568370" cy="716280"/>
                        </a:xfrm>
                        <a:prstGeom prst="rightArrow">
                          <a:avLst/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2D7F92" id="矢印: 右 754654555" o:spid="_x0000_s1026" type="#_x0000_t13" style="position:absolute;margin-left:-7.35pt;margin-top:199.85pt;width:44.75pt;height:56.4pt;rotation:-90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" adj="10800" fillcolor="#f66 [1941]" strokecolor="#1f4d78 [1604]" strokeweight="1pt"/>
            </w:pict>
          </mc:Fallback>
        </mc:AlternateContent>
      </w:r>
      <w:r w:rsidR="00DF5239" w:rsidRPr="00E71ECB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45720" distB="45720" distL="114300" distR="114300" simplePos="0" relativeHeight="251781120" behindDoc="0" locked="0" layoutInCell="1" allowOverlap="1" wp14:anchorId="4E649289" wp14:editId="6501E138">
                <wp:simplePos x="0" y="0"/>
                <wp:positionH relativeFrom="column">
                  <wp:posOffset>4885055</wp:posOffset>
                </wp:positionH>
                <wp:positionV relativeFrom="paragraph">
                  <wp:posOffset>875030</wp:posOffset>
                </wp:positionV>
                <wp:extent cx="1828800" cy="1588135"/>
                <wp:effectExtent l="0" t="0" r="19050" b="12065"/>
                <wp:wrapSquare wrapText="bothSides"/>
                <wp:docPr id="576459188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8800" cy="15881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8CBD25" w14:textId="3DF18CC7" w:rsidR="00DF5239" w:rsidRPr="00E71ECB" w:rsidRDefault="00253844" w:rsidP="00DF5239">
                            <w:pPr>
                              <w:spacing w:before="0" w:line="560" w:lineRule="exac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36"/>
                                <w:szCs w:val="36"/>
                                <w:highlight w:val="yellow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6"/>
                                  <w:hpsBaseText w:val="36"/>
                                  <w:lid w:val="ja-JP"/>
                                </w:rubyPr>
                                <w:rt>
                                  <w:r w:rsidR="00253844" w:rsidRPr="0025384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z w:val="12"/>
                                      <w:szCs w:val="36"/>
                                      <w:highlight w:val="yellow"/>
                                    </w:rPr>
                                    <w:t>よそう</w:t>
                                  </w:r>
                                </w:rt>
                                <w:rubyBase>
                                  <w:r w:rsidR="0025384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z w:val="36"/>
                                      <w:szCs w:val="36"/>
                                      <w:highlight w:val="yellow"/>
                                    </w:rPr>
                                    <w:t>予想</w:t>
                                  </w:r>
                                </w:rubyBase>
                              </w:ruby>
                            </w:r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36"/>
                                <w:szCs w:val="36"/>
                                <w:highlight w:val="yellow"/>
                              </w:rPr>
                              <w:t>や</w:t>
                            </w: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36"/>
                                <w:szCs w:val="36"/>
                                <w:highlight w:val="yellow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6"/>
                                  <w:hpsBaseText w:val="36"/>
                                  <w:lid w:val="ja-JP"/>
                                </w:rubyPr>
                                <w:rt>
                                  <w:r w:rsidR="00253844" w:rsidRPr="0025384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z w:val="12"/>
                                      <w:szCs w:val="36"/>
                                      <w:highlight w:val="yellow"/>
                                    </w:rPr>
                                    <w:t>かせつ</w:t>
                                  </w:r>
                                </w:rt>
                                <w:rubyBase>
                                  <w:r w:rsidR="0025384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z w:val="36"/>
                                      <w:szCs w:val="36"/>
                                      <w:highlight w:val="yellow"/>
                                    </w:rPr>
                                    <w:t>仮説</w:t>
                                  </w:r>
                                </w:rubyBase>
                              </w:ruby>
                            </w:r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36"/>
                                <w:szCs w:val="36"/>
                              </w:rPr>
                              <w:t>を</w:t>
                            </w:r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z w:val="12"/>
                                      <w:szCs w:val="36"/>
                                    </w:rPr>
                                    <w:t>た</w:t>
                                  </w:r>
                                </w:rt>
                                <w:rubyBase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z w:val="36"/>
                                      <w:szCs w:val="36"/>
                                    </w:rPr>
                                    <w:t>立</w:t>
                                  </w:r>
                                </w:rubyBase>
                              </w:ruby>
                            </w:r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36"/>
                                <w:szCs w:val="36"/>
                              </w:rPr>
                              <w:t>てよう</w:t>
                            </w:r>
                            <w:r w:rsidR="004030C6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36"/>
                                <w:szCs w:val="36"/>
                              </w:rPr>
                              <w:t>。</w:t>
                            </w:r>
                          </w:p>
                          <w:p w14:paraId="084103B8" w14:textId="0696C68F" w:rsidR="00DF5239" w:rsidRPr="00E71ECB" w:rsidRDefault="00DF5239" w:rsidP="00DF5239">
                            <w:pPr>
                              <w:spacing w:before="0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</w:rPr>
                            </w:pP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z w:val="11"/>
                                    </w:rPr>
                                    <w:t>しら</w:t>
                                  </w:r>
                                </w:rt>
                                <w:rubyBase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</w:rPr>
                                    <w:t>調</w:t>
                                  </w:r>
                                </w:rubyBase>
                              </w:ruby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べたことから、</w:t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z w:val="11"/>
                                    </w:rPr>
                                    <w:t>ぎもん</w:t>
                                  </w:r>
                                </w:rt>
                                <w:rubyBase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</w:rPr>
                                    <w:t>疑問</w:t>
                                  </w:r>
                                </w:rubyBase>
                              </w:ruby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について</w:t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z w:val="11"/>
                                    </w:rPr>
                                    <w:t>なに</w:t>
                                  </w:r>
                                </w:rt>
                                <w:rubyBase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</w:rPr>
                                    <w:t>何</w:t>
                                  </w:r>
                                </w:rubyBase>
                              </w:ruby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が</w:t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z w:val="11"/>
                                    </w:rPr>
                                    <w:t>お</w:t>
                                  </w:r>
                                </w:rt>
                                <w:rubyBase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</w:rPr>
                                    <w:t>起</w:t>
                                  </w:r>
                                </w:rubyBase>
                              </w:ruby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きているのか</w:t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z w:val="11"/>
                                    </w:rPr>
                                    <w:t>かんが</w:t>
                                  </w:r>
                                </w:rt>
                                <w:rubyBase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</w:rPr>
                                    <w:t>考</w:t>
                                  </w:r>
                                </w:rubyBase>
                              </w:ruby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えよう</w:t>
                            </w:r>
                            <w:r w:rsidR="006E6672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649289" id="テキスト ボックス 2" o:spid="_x0000_s1035" type="#_x0000_t202" style="position:absolute;margin-left:384.65pt;margin-top:68.9pt;width:2in;height:125.05pt;z-index:2517811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" strokecolor="#0070c0">
                <v:textbox>
                  <w:txbxContent>
                    <w:p w14:paraId="4E8CBD25" w14:textId="3DF18CC7" w:rsidR="00DF5239" w:rsidRPr="00E71ECB" w:rsidRDefault="00253844" w:rsidP="00DF5239">
                      <w:pPr>
                        <w:spacing w:before="0" w:line="560" w:lineRule="exac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z w:val="36"/>
                          <w:szCs w:val="36"/>
                          <w:highlight w:val="yellow"/>
                        </w:rPr>
                        <w:ruby>
                          <w:rubyPr>
                            <w:rubyAlign w:val="distributeSpace"/>
                            <w:hps w:val="12"/>
                            <w:hpsRaise w:val="36"/>
                            <w:hpsBaseText w:val="36"/>
                            <w:lid w:val="ja-JP"/>
                          </w:rubyPr>
                          <w:rt>
                            <w:r w:rsidR="00253844" w:rsidRPr="0025384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12"/>
                                <w:szCs w:val="36"/>
                                <w:highlight w:val="yellow"/>
                              </w:rPr>
                              <w:t>よそう</w:t>
                            </w:r>
                          </w:rt>
                          <w:rubyBase>
                            <w:r w:rsidR="0025384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36"/>
                                <w:szCs w:val="36"/>
                                <w:highlight w:val="yellow"/>
                              </w:rPr>
                              <w:t>予想</w:t>
                            </w:r>
                          </w:rubyBase>
                        </w:ruby>
                      </w:r>
                      <w:r w:rsidR="00DF5239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z w:val="36"/>
                          <w:szCs w:val="36"/>
                          <w:highlight w:val="yellow"/>
                        </w:rPr>
                        <w:t>や</w:t>
                      </w: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z w:val="36"/>
                          <w:szCs w:val="36"/>
                          <w:highlight w:val="yellow"/>
                        </w:rPr>
                        <w:ruby>
                          <w:rubyPr>
                            <w:rubyAlign w:val="distributeSpace"/>
                            <w:hps w:val="12"/>
                            <w:hpsRaise w:val="36"/>
                            <w:hpsBaseText w:val="36"/>
                            <w:lid w:val="ja-JP"/>
                          </w:rubyPr>
                          <w:rt>
                            <w:r w:rsidR="00253844" w:rsidRPr="0025384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12"/>
                                <w:szCs w:val="36"/>
                                <w:highlight w:val="yellow"/>
                              </w:rPr>
                              <w:t>かせつ</w:t>
                            </w:r>
                          </w:rt>
                          <w:rubyBase>
                            <w:r w:rsidR="0025384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36"/>
                                <w:szCs w:val="36"/>
                                <w:highlight w:val="yellow"/>
                              </w:rPr>
                              <w:t>仮説</w:t>
                            </w:r>
                          </w:rubyBase>
                        </w:ruby>
                      </w:r>
                      <w:r w:rsidR="00DF5239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z w:val="36"/>
                          <w:szCs w:val="36"/>
                        </w:rPr>
                        <w:t>を</w:t>
                      </w:r>
                      <w:r w:rsidR="00DF5239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2"/>
                            <w:hpsRaise w:val="34"/>
                            <w:hpsBaseText w:val="36"/>
                            <w:lid w:val="ja-JP"/>
                          </w:rubyPr>
                          <w:rt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12"/>
                                <w:szCs w:val="36"/>
                              </w:rPr>
                              <w:t>た</w:t>
                            </w:r>
                          </w:rt>
                          <w:rubyBase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36"/>
                                <w:szCs w:val="36"/>
                              </w:rPr>
                              <w:t>立</w:t>
                            </w:r>
                          </w:rubyBase>
                        </w:ruby>
                      </w:r>
                      <w:r w:rsidR="00DF5239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z w:val="36"/>
                          <w:szCs w:val="36"/>
                        </w:rPr>
                        <w:t>てよう</w:t>
                      </w:r>
                      <w:r w:rsidR="004030C6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z w:val="36"/>
                          <w:szCs w:val="36"/>
                        </w:rPr>
                        <w:t>。</w:t>
                      </w:r>
                    </w:p>
                    <w:p w14:paraId="084103B8" w14:textId="0696C68F" w:rsidR="00DF5239" w:rsidRPr="00E71ECB" w:rsidRDefault="00DF5239" w:rsidP="00DF5239">
                      <w:pPr>
                        <w:spacing w:before="0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</w:rPr>
                      </w:pP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11"/>
                              </w:rPr>
                              <w:t>しら</w:t>
                            </w:r>
                          </w:rt>
                          <w:rubyBase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調</w:t>
                            </w:r>
                          </w:rubyBase>
                        </w:ruby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t>べたことから、</w:t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11"/>
                              </w:rPr>
                              <w:t>ぎもん</w:t>
                            </w:r>
                          </w:rt>
                          <w:rubyBase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疑問</w:t>
                            </w:r>
                          </w:rubyBase>
                        </w:ruby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t>について</w:t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11"/>
                              </w:rPr>
                              <w:t>なに</w:t>
                            </w:r>
                          </w:rt>
                          <w:rubyBase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何</w:t>
                            </w:r>
                          </w:rubyBase>
                        </w:ruby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t>が</w:t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11"/>
                              </w:rPr>
                              <w:t>お</w:t>
                            </w:r>
                          </w:rt>
                          <w:rubyBase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起</w:t>
                            </w:r>
                          </w:rubyBase>
                        </w:ruby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t>きているのか</w:t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11"/>
                              </w:rPr>
                              <w:t>かんが</w:t>
                            </w:r>
                          </w:rt>
                          <w:rubyBase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考</w:t>
                            </w:r>
                          </w:rubyBase>
                        </w:ruby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t>えよう</w:t>
                      </w:r>
                      <w:r w:rsidR="006E6672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t>。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F5239" w:rsidRPr="00E71ECB">
        <w:rPr>
          <w:rFonts w:ascii="UD デジタル 教科書体 NK-B" w:eastAsia="UD デジタル 教科書体 NK-B" w:hint="eastAsia"/>
          <w:noProof/>
        </w:rPr>
        <w:drawing>
          <wp:anchor distT="0" distB="0" distL="114300" distR="114300" simplePos="0" relativeHeight="251787264" behindDoc="0" locked="0" layoutInCell="1" allowOverlap="1" wp14:anchorId="670A0A53" wp14:editId="0C7577CB">
            <wp:simplePos x="0" y="0"/>
            <wp:positionH relativeFrom="column">
              <wp:posOffset>1745615</wp:posOffset>
            </wp:positionH>
            <wp:positionV relativeFrom="paragraph">
              <wp:posOffset>2296795</wp:posOffset>
            </wp:positionV>
            <wp:extent cx="906780" cy="906780"/>
            <wp:effectExtent l="0" t="0" r="7620" b="7620"/>
            <wp:wrapNone/>
            <wp:docPr id="1701019714" name="図 1701019714" descr="研究が上手く行かない人のイラスト（女性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研究が上手く行かない人のイラスト（女性）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780" cy="906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F5239" w:rsidRPr="00E71ECB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7E563495" wp14:editId="4C2C3DCD">
                <wp:simplePos x="0" y="0"/>
                <wp:positionH relativeFrom="column">
                  <wp:posOffset>1873250</wp:posOffset>
                </wp:positionH>
                <wp:positionV relativeFrom="paragraph">
                  <wp:posOffset>1950085</wp:posOffset>
                </wp:positionV>
                <wp:extent cx="434340" cy="371435"/>
                <wp:effectExtent l="19050" t="19050" r="22860" b="29210"/>
                <wp:wrapNone/>
                <wp:docPr id="137845815" name="矢印: 右 1378458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434340" cy="371435"/>
                        </a:xfrm>
                        <a:prstGeom prst="rightArrow">
                          <a:avLst/>
                        </a:prstGeom>
                        <a:solidFill>
                          <a:srgbClr val="0070C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6D60B7" id="矢印: 右 137845815" o:spid="_x0000_s1026" type="#_x0000_t13" style="position:absolute;margin-left:147.5pt;margin-top:153.55pt;width:34.2pt;height:29.25pt;rotation:180;z-index:2518108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" adj="12364" fillcolor="#0070c0" strokecolor="#1f4d78 [1604]" strokeweight="1pt"/>
            </w:pict>
          </mc:Fallback>
        </mc:AlternateContent>
      </w:r>
      <w:r w:rsidR="00DF5239" w:rsidRPr="00E71ECB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584BBD1C" wp14:editId="6CA2BAA1">
                <wp:simplePos x="0" y="0"/>
                <wp:positionH relativeFrom="column">
                  <wp:posOffset>1882775</wp:posOffset>
                </wp:positionH>
                <wp:positionV relativeFrom="paragraph">
                  <wp:posOffset>1181735</wp:posOffset>
                </wp:positionV>
                <wp:extent cx="434340" cy="716280"/>
                <wp:effectExtent l="0" t="38100" r="41910" b="64770"/>
                <wp:wrapNone/>
                <wp:docPr id="1517504169" name="矢印: 右 1517504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4340" cy="716280"/>
                        </a:xfrm>
                        <a:prstGeom prst="rightArrow">
                          <a:avLst/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F291C9" id="矢印: 右 1517504169" o:spid="_x0000_s1026" type="#_x0000_t13" style="position:absolute;margin-left:148.25pt;margin-top:93.05pt;width:34.2pt;height:56.4pt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" adj="10800" fillcolor="#f66 [1941]" strokecolor="#1f4d78 [1604]" strokeweight="1pt"/>
            </w:pict>
          </mc:Fallback>
        </mc:AlternateContent>
      </w:r>
      <w:r w:rsidR="00DF5239" w:rsidRPr="00E71ECB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5F9C7BBC" wp14:editId="1EA402AD">
                <wp:simplePos x="0" y="0"/>
                <wp:positionH relativeFrom="column">
                  <wp:posOffset>-72441</wp:posOffset>
                </wp:positionH>
                <wp:positionV relativeFrom="paragraph">
                  <wp:posOffset>4343175</wp:posOffset>
                </wp:positionV>
                <wp:extent cx="568370" cy="716280"/>
                <wp:effectExtent l="21273" t="16827" r="0" b="24448"/>
                <wp:wrapNone/>
                <wp:docPr id="12967829" name="矢印: 右 129678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568370" cy="716280"/>
                        </a:xfrm>
                        <a:prstGeom prst="rightArrow">
                          <a:avLst/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88C4348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矢印: 右 12967829" o:spid="_x0000_s1026" type="#_x0000_t13" style="position:absolute;margin-left:-5.7pt;margin-top:342pt;width:44.75pt;height:56.4pt;rotation:-90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" adj="10800" fillcolor="#f66 [1941]" strokecolor="#1f4d78 [1604]" strokeweight="1pt"/>
            </w:pict>
          </mc:Fallback>
        </mc:AlternateContent>
      </w:r>
      <w:r w:rsidR="00DF5239" w:rsidRPr="00E71ECB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44295D7B" wp14:editId="24012306">
                <wp:simplePos x="0" y="0"/>
                <wp:positionH relativeFrom="column">
                  <wp:posOffset>4346575</wp:posOffset>
                </wp:positionH>
                <wp:positionV relativeFrom="paragraph">
                  <wp:posOffset>3892550</wp:posOffset>
                </wp:positionV>
                <wp:extent cx="434340" cy="370840"/>
                <wp:effectExtent l="0" t="19050" r="41910" b="29210"/>
                <wp:wrapNone/>
                <wp:docPr id="1450622168" name="矢印: 右 1450622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4340" cy="370840"/>
                        </a:xfrm>
                        <a:prstGeom prst="rightArrow">
                          <a:avLst/>
                        </a:prstGeom>
                        <a:solidFill>
                          <a:srgbClr val="0070C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FE6E87" id="矢印: 右 1450622168" o:spid="_x0000_s1026" type="#_x0000_t13" style="position:absolute;margin-left:342.25pt;margin-top:306.5pt;width:34.2pt;height:29.2pt;z-index:251806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" adj="12379" fillcolor="#0070c0" strokecolor="#1f4d78 [1604]" strokeweight="1pt"/>
            </w:pict>
          </mc:Fallback>
        </mc:AlternateContent>
      </w:r>
      <w:r w:rsidR="00DF5239" w:rsidRPr="00E71ECB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0BE68CA1" wp14:editId="26ADBF67">
                <wp:simplePos x="0" y="0"/>
                <wp:positionH relativeFrom="column">
                  <wp:posOffset>4336415</wp:posOffset>
                </wp:positionH>
                <wp:positionV relativeFrom="paragraph">
                  <wp:posOffset>3481070</wp:posOffset>
                </wp:positionV>
                <wp:extent cx="434340" cy="371435"/>
                <wp:effectExtent l="19050" t="19050" r="22860" b="29210"/>
                <wp:wrapNone/>
                <wp:docPr id="801839048" name="矢印: 右 8018390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434340" cy="371435"/>
                        </a:xfrm>
                        <a:prstGeom prst="rightArrow">
                          <a:avLst/>
                        </a:prstGeom>
                        <a:solidFill>
                          <a:srgbClr val="0070C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CD82A6" id="矢印: 右 801839048" o:spid="_x0000_s1026" type="#_x0000_t13" style="position:absolute;margin-left:341.45pt;margin-top:274.1pt;width:34.2pt;height:29.25pt;rotation:180;z-index:2518077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" adj="12364" fillcolor="#0070c0" strokecolor="#1f4d78 [1604]" strokeweight="1pt"/>
            </w:pict>
          </mc:Fallback>
        </mc:AlternateContent>
      </w:r>
      <w:r w:rsidR="00DF5239" w:rsidRPr="00E71ECB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7294A4C1" wp14:editId="4B81629B">
                <wp:simplePos x="0" y="0"/>
                <wp:positionH relativeFrom="column">
                  <wp:posOffset>4315191</wp:posOffset>
                </wp:positionH>
                <wp:positionV relativeFrom="paragraph">
                  <wp:posOffset>2521347</wp:posOffset>
                </wp:positionV>
                <wp:extent cx="434340" cy="371435"/>
                <wp:effectExtent l="38100" t="0" r="0" b="48260"/>
                <wp:wrapNone/>
                <wp:docPr id="215305693" name="矢印: 右 2153056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250697">
                          <a:off x="0" y="0"/>
                          <a:ext cx="434340" cy="371435"/>
                        </a:xfrm>
                        <a:prstGeom prst="rightArrow">
                          <a:avLst/>
                        </a:prstGeom>
                        <a:solidFill>
                          <a:srgbClr val="0070C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0EB29D" id="矢印: 右 215305693" o:spid="_x0000_s1026" type="#_x0000_t13" style="position:absolute;margin-left:339.8pt;margin-top:198.55pt;width:34.2pt;height:29.25pt;rotation:-2566065fd;z-index:2518056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" adj="12364" fillcolor="#0070c0" strokecolor="#1f4d78 [1604]" strokeweight="1pt"/>
            </w:pict>
          </mc:Fallback>
        </mc:AlternateContent>
      </w:r>
      <w:r w:rsidR="00DF5239" w:rsidRPr="00E71ECB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3DB0B87D" wp14:editId="3FA267A1">
                <wp:simplePos x="0" y="0"/>
                <wp:positionH relativeFrom="column">
                  <wp:posOffset>3023870</wp:posOffset>
                </wp:positionH>
                <wp:positionV relativeFrom="paragraph">
                  <wp:posOffset>2545715</wp:posOffset>
                </wp:positionV>
                <wp:extent cx="434340" cy="371435"/>
                <wp:effectExtent l="12700" t="25400" r="35560" b="16510"/>
                <wp:wrapNone/>
                <wp:docPr id="79246802" name="矢印: 右 792468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434340" cy="371435"/>
                        </a:xfrm>
                        <a:prstGeom prst="rightArrow">
                          <a:avLst/>
                        </a:prstGeom>
                        <a:solidFill>
                          <a:srgbClr val="0070C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FC8F49" id="矢印: 右 79246802" o:spid="_x0000_s1026" type="#_x0000_t13" style="position:absolute;margin-left:238.1pt;margin-top:200.45pt;width:34.2pt;height:29.25pt;rotation:-90;z-index:2518046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" adj="12364" fillcolor="#0070c0" strokecolor="#1f4d78 [1604]" strokeweight="1pt"/>
            </w:pict>
          </mc:Fallback>
        </mc:AlternateContent>
      </w:r>
      <w:r w:rsidR="00DF5239" w:rsidRPr="00E71ECB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46E6B9F" wp14:editId="2B238E53">
                <wp:simplePos x="0" y="0"/>
                <wp:positionH relativeFrom="column">
                  <wp:posOffset>4316830</wp:posOffset>
                </wp:positionH>
                <wp:positionV relativeFrom="paragraph">
                  <wp:posOffset>4785077</wp:posOffset>
                </wp:positionV>
                <wp:extent cx="434340" cy="371435"/>
                <wp:effectExtent l="0" t="0" r="54610" b="16510"/>
                <wp:wrapNone/>
                <wp:docPr id="1047699250" name="矢印: 右 10476992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3513958">
                          <a:off x="0" y="0"/>
                          <a:ext cx="434340" cy="371435"/>
                        </a:xfrm>
                        <a:prstGeom prst="rightArrow">
                          <a:avLst/>
                        </a:prstGeom>
                        <a:solidFill>
                          <a:srgbClr val="0070C0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C6B1A4" id="矢印: 右 1047699250" o:spid="_x0000_s1026" type="#_x0000_t13" style="position:absolute;margin-left:339.9pt;margin-top:376.8pt;width:34.2pt;height:29.25pt;rotation:-8832114fd;z-index:251796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" adj="12364" fillcolor="#0070c0" strokecolor="#1f4d78 [1604]" strokeweight="1pt"/>
            </w:pict>
          </mc:Fallback>
        </mc:AlternateContent>
      </w:r>
      <w:r w:rsidR="00DF5239" w:rsidRPr="00E71ECB">
        <w:rPr>
          <w:rFonts w:ascii="UD デジタル 教科書体 NK-B" w:eastAsia="UD デジタル 教科書体 NK-B" w:hint="eastAsia"/>
          <w:noProof/>
        </w:rPr>
        <w:drawing>
          <wp:anchor distT="0" distB="0" distL="114300" distR="114300" simplePos="0" relativeHeight="251802624" behindDoc="0" locked="0" layoutInCell="1" allowOverlap="1" wp14:anchorId="0E17DEA5" wp14:editId="44C52746">
            <wp:simplePos x="0" y="0"/>
            <wp:positionH relativeFrom="column">
              <wp:posOffset>6169660</wp:posOffset>
            </wp:positionH>
            <wp:positionV relativeFrom="paragraph">
              <wp:posOffset>2662555</wp:posOffset>
            </wp:positionV>
            <wp:extent cx="541020" cy="541020"/>
            <wp:effectExtent l="0" t="0" r="0" b="0"/>
            <wp:wrapNone/>
            <wp:docPr id="2021231437" name="図 2021231437" descr="PDCAサイクルのイラスト（アイコン付き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DCAサイクルのイラスト（アイコン付き）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" cy="54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F5239" w:rsidRPr="00E71ECB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5A807F45" wp14:editId="0E9F67EA">
                <wp:simplePos x="0" y="0"/>
                <wp:positionH relativeFrom="column">
                  <wp:posOffset>5593080</wp:posOffset>
                </wp:positionH>
                <wp:positionV relativeFrom="paragraph">
                  <wp:posOffset>2407285</wp:posOffset>
                </wp:positionV>
                <wp:extent cx="434340" cy="716280"/>
                <wp:effectExtent l="11430" t="7620" r="0" b="34290"/>
                <wp:wrapNone/>
                <wp:docPr id="1583892354" name="矢印: 右 15838923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34340" cy="716280"/>
                        </a:xfrm>
                        <a:prstGeom prst="rightArrow">
                          <a:avLst/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17764E" id="矢印: 右 1583892354" o:spid="_x0000_s1026" type="#_x0000_t13" style="position:absolute;margin-left:440.4pt;margin-top:189.55pt;width:34.2pt;height:56.4pt;rotation:90;z-index:251784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" adj="10800" fillcolor="#f66 [1941]" strokecolor="#1f4d78 [1604]" strokeweight="1pt"/>
            </w:pict>
          </mc:Fallback>
        </mc:AlternateContent>
      </w:r>
      <w:r w:rsidR="00DF5239" w:rsidRPr="00E71ECB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11A6C546" wp14:editId="6773CFE3">
                <wp:simplePos x="0" y="0"/>
                <wp:positionH relativeFrom="column">
                  <wp:posOffset>1832610</wp:posOffset>
                </wp:positionH>
                <wp:positionV relativeFrom="paragraph">
                  <wp:posOffset>5661025</wp:posOffset>
                </wp:positionV>
                <wp:extent cx="434340" cy="716280"/>
                <wp:effectExtent l="19050" t="38100" r="22860" b="64770"/>
                <wp:wrapNone/>
                <wp:docPr id="685103748" name="矢印: 右 6851037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434340" cy="716280"/>
                        </a:xfrm>
                        <a:prstGeom prst="rightArrow">
                          <a:avLst/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C65E11D" id="矢印: 右 685103748" o:spid="_x0000_s1026" type="#_x0000_t13" style="position:absolute;margin-left:144.3pt;margin-top:445.75pt;width:34.2pt;height:56.4pt;rotation:180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" adj="10800" fillcolor="#f66 [1941]" strokecolor="#1f4d78 [1604]" strokeweight="1pt"/>
            </w:pict>
          </mc:Fallback>
        </mc:AlternateContent>
      </w:r>
      <w:r w:rsidR="00DF5239" w:rsidRPr="00E71ECB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5AD2CACE" wp14:editId="63BB2324">
                <wp:simplePos x="0" y="0"/>
                <wp:positionH relativeFrom="column">
                  <wp:posOffset>4339590</wp:posOffset>
                </wp:positionH>
                <wp:positionV relativeFrom="paragraph">
                  <wp:posOffset>5687060</wp:posOffset>
                </wp:positionV>
                <wp:extent cx="434340" cy="716280"/>
                <wp:effectExtent l="19050" t="38100" r="22860" b="64770"/>
                <wp:wrapNone/>
                <wp:docPr id="1482043675" name="矢印: 右 14820436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434340" cy="716280"/>
                        </a:xfrm>
                        <a:prstGeom prst="rightArrow">
                          <a:avLst/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A3EB99D" id="矢印: 右 1482043675" o:spid="_x0000_s1026" type="#_x0000_t13" style="position:absolute;margin-left:341.7pt;margin-top:447.8pt;width:34.2pt;height:56.4pt;rotation:180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" adj="10800" fillcolor="#f66 [1941]" strokecolor="#1f4d78 [1604]" strokeweight="1pt"/>
            </w:pict>
          </mc:Fallback>
        </mc:AlternateContent>
      </w:r>
      <w:r w:rsidR="00DF5239" w:rsidRPr="00E71ECB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45720" distB="45720" distL="114300" distR="114300" simplePos="0" relativeHeight="251785216" behindDoc="1" locked="0" layoutInCell="1" allowOverlap="1" wp14:anchorId="02F24FE5" wp14:editId="73B0A46D">
                <wp:simplePos x="0" y="0"/>
                <wp:positionH relativeFrom="column">
                  <wp:posOffset>4885055</wp:posOffset>
                </wp:positionH>
                <wp:positionV relativeFrom="paragraph">
                  <wp:posOffset>3035935</wp:posOffset>
                </wp:positionV>
                <wp:extent cx="1828800" cy="1607820"/>
                <wp:effectExtent l="0" t="0" r="19050" b="11430"/>
                <wp:wrapNone/>
                <wp:docPr id="370803851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8800" cy="16078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A085F4" w14:textId="549BC2A2" w:rsidR="00DF5239" w:rsidRPr="00E71ECB" w:rsidRDefault="00253844" w:rsidP="00DF5239">
                            <w:pPr>
                              <w:spacing w:line="420" w:lineRule="exac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36"/>
                                <w:szCs w:val="36"/>
                                <w:highlight w:val="yellow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6"/>
                                  <w:hpsBaseText w:val="36"/>
                                  <w:lid w:val="ja-JP"/>
                                </w:rubyPr>
                                <w:rt>
                                  <w:r w:rsidR="00253844" w:rsidRPr="0025384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z w:val="12"/>
                                      <w:szCs w:val="36"/>
                                      <w:highlight w:val="yellow"/>
                                    </w:rPr>
                                    <w:t>けいかく</w:t>
                                  </w:r>
                                </w:rt>
                                <w:rubyBase>
                                  <w:r w:rsidR="0025384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z w:val="36"/>
                                      <w:szCs w:val="36"/>
                                      <w:highlight w:val="yellow"/>
                                    </w:rPr>
                                    <w:t>計画</w:t>
                                  </w:r>
                                </w:rubyBase>
                              </w:ruby>
                            </w:r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36"/>
                                <w:szCs w:val="36"/>
                              </w:rPr>
                              <w:t>を</w:t>
                            </w:r>
                            <w:r w:rsidR="00DF5239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DF5239" w:rsidRPr="00611296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z w:val="12"/>
                                      <w:szCs w:val="36"/>
                                    </w:rPr>
                                    <w:t>た</w:t>
                                  </w:r>
                                </w:rt>
                                <w:rubyBase>
                                  <w:r w:rsidR="00DF5239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z w:val="36"/>
                                      <w:szCs w:val="36"/>
                                    </w:rPr>
                                    <w:t>立</w:t>
                                  </w:r>
                                </w:rubyBase>
                              </w:ruby>
                            </w:r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36"/>
                                <w:szCs w:val="36"/>
                              </w:rPr>
                              <w:t>てよう</w:t>
                            </w:r>
                            <w:r w:rsidR="004030C6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36"/>
                                <w:szCs w:val="36"/>
                              </w:rPr>
                              <w:t>。</w:t>
                            </w:r>
                          </w:p>
                          <w:p w14:paraId="513FBCE7" w14:textId="4E3FE065" w:rsidR="00DF5239" w:rsidRPr="00E71ECB" w:rsidRDefault="00DF5239" w:rsidP="00DF5239">
                            <w:pPr>
                              <w:spacing w:line="420" w:lineRule="exac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</w:rPr>
                            </w:pP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z w:val="11"/>
                                    </w:rPr>
                                    <w:t>よそう</w:t>
                                  </w:r>
                                </w:rt>
                                <w:rubyBase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</w:rPr>
                                    <w:t>予想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や</w:t>
                            </w: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DF5239" w:rsidRPr="00611296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z w:val="11"/>
                                    </w:rPr>
                                    <w:t>かせつ</w:t>
                                  </w:r>
                                </w:rt>
                                <w:rubyBase>
                                  <w:r w:rsidR="00DF5239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</w:rPr>
                                    <w:t>仮説</w:t>
                                  </w:r>
                                </w:rubyBase>
                              </w:ruby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が</w:t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z w:val="11"/>
                                    </w:rPr>
                                    <w:t>ただ</w:t>
                                  </w:r>
                                </w:rt>
                                <w:rubyBase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</w:rPr>
                                    <w:t>正</w:t>
                                  </w:r>
                                </w:rubyBase>
                              </w:ruby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しいのか</w:t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z w:val="11"/>
                                    </w:rPr>
                                    <w:t>かくにん</w:t>
                                  </w:r>
                                </w:rt>
                                <w:rubyBase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</w:rPr>
                                    <w:t>確認</w:t>
                                  </w:r>
                                </w:rubyBase>
                              </w:ruby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するための</w:t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z w:val="11"/>
                                    </w:rPr>
                                    <w:t>ほうほう</w:t>
                                  </w:r>
                                </w:rt>
                                <w:rubyBase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</w:rPr>
                                    <w:t>方法</w:t>
                                  </w:r>
                                </w:rubyBase>
                              </w:ruby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と、</w:t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z w:val="11"/>
                                    </w:rPr>
                                    <w:t>ひつよう</w:t>
                                  </w:r>
                                </w:rt>
                                <w:rubyBase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</w:rPr>
                                    <w:t>必要</w:t>
                                  </w:r>
                                </w:rubyBase>
                              </w:ruby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な</w:t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z w:val="11"/>
                                    </w:rPr>
                                    <w:t>どうぐ</w:t>
                                  </w:r>
                                </w:rt>
                                <w:rubyBase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</w:rPr>
                                    <w:t>道具</w:t>
                                  </w:r>
                                </w:rubyBase>
                              </w:ruby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を</w:t>
                            </w:r>
                            <w:r w:rsidR="00B25FE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B25FE4" w:rsidRPr="00B25FE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z w:val="11"/>
                                    </w:rPr>
                                    <w:t>かんが</w:t>
                                  </w:r>
                                </w:rt>
                                <w:rubyBase>
                                  <w:r w:rsidR="00B25FE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</w:rPr>
                                    <w:t>考</w:t>
                                  </w:r>
                                </w:rubyBase>
                              </w:ruby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えよう</w:t>
                            </w:r>
                            <w:r w:rsidR="006E6672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F24FE5" id="_x0000_s1036" type="#_x0000_t202" style="position:absolute;margin-left:384.65pt;margin-top:239.05pt;width:2in;height:126.6pt;z-index:-251531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" strokecolor="#0070c0">
                <v:textbox>
                  <w:txbxContent>
                    <w:p w14:paraId="48A085F4" w14:textId="549BC2A2" w:rsidR="00DF5239" w:rsidRPr="00E71ECB" w:rsidRDefault="00253844" w:rsidP="00DF5239">
                      <w:pPr>
                        <w:spacing w:line="420" w:lineRule="exac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z w:val="36"/>
                          <w:szCs w:val="36"/>
                          <w:highlight w:val="yellow"/>
                        </w:rPr>
                        <w:ruby>
                          <w:rubyPr>
                            <w:rubyAlign w:val="distributeSpace"/>
                            <w:hps w:val="12"/>
                            <w:hpsRaise w:val="36"/>
                            <w:hpsBaseText w:val="36"/>
                            <w:lid w:val="ja-JP"/>
                          </w:rubyPr>
                          <w:rt>
                            <w:r w:rsidR="00253844" w:rsidRPr="0025384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12"/>
                                <w:szCs w:val="36"/>
                                <w:highlight w:val="yellow"/>
                              </w:rPr>
                              <w:t>けいかく</w:t>
                            </w:r>
                          </w:rt>
                          <w:rubyBase>
                            <w:r w:rsidR="0025384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36"/>
                                <w:szCs w:val="36"/>
                                <w:highlight w:val="yellow"/>
                              </w:rPr>
                              <w:t>計画</w:t>
                            </w:r>
                          </w:rubyBase>
                        </w:ruby>
                      </w:r>
                      <w:r w:rsidR="00DF5239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z w:val="36"/>
                          <w:szCs w:val="36"/>
                        </w:rPr>
                        <w:t>を</w:t>
                      </w:r>
                      <w:r w:rsidR="00DF5239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2"/>
                            <w:hpsRaise w:val="34"/>
                            <w:hpsBaseText w:val="36"/>
                            <w:lid w:val="ja-JP"/>
                          </w:rubyPr>
                          <w:rt>
                            <w:r w:rsidR="00DF5239" w:rsidRPr="00611296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12"/>
                                <w:szCs w:val="36"/>
                              </w:rPr>
                              <w:t>た</w:t>
                            </w:r>
                          </w:rt>
                          <w:rubyBase>
                            <w:r w:rsidR="00DF5239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36"/>
                                <w:szCs w:val="36"/>
                              </w:rPr>
                              <w:t>立</w:t>
                            </w:r>
                          </w:rubyBase>
                        </w:ruby>
                      </w:r>
                      <w:r w:rsidR="00DF5239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z w:val="36"/>
                          <w:szCs w:val="36"/>
                        </w:rPr>
                        <w:t>てよう</w:t>
                      </w:r>
                      <w:r w:rsidR="004030C6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z w:val="36"/>
                          <w:szCs w:val="36"/>
                        </w:rPr>
                        <w:t>。</w:t>
                      </w:r>
                    </w:p>
                    <w:p w14:paraId="513FBCE7" w14:textId="4E3FE065" w:rsidR="00DF5239" w:rsidRPr="00E71ECB" w:rsidRDefault="00DF5239" w:rsidP="00DF5239">
                      <w:pPr>
                        <w:spacing w:line="420" w:lineRule="exac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</w:rPr>
                      </w:pP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11"/>
                              </w:rPr>
                              <w:t>よそう</w:t>
                            </w:r>
                          </w:rt>
                          <w:rubyBase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予想</w:t>
                            </w:r>
                          </w:rubyBase>
                        </w:ruby>
                      </w:r>
                      <w:r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t>や</w:t>
                      </w: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DF5239" w:rsidRPr="00611296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11"/>
                              </w:rPr>
                              <w:t>かせつ</w:t>
                            </w:r>
                          </w:rt>
                          <w:rubyBase>
                            <w:r w:rsidR="00DF5239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</w:rPr>
                              <w:t>仮説</w:t>
                            </w:r>
                          </w:rubyBase>
                        </w:ruby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t>が</w:t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11"/>
                              </w:rPr>
                              <w:t>ただ</w:t>
                            </w:r>
                          </w:rt>
                          <w:rubyBase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正</w:t>
                            </w:r>
                          </w:rubyBase>
                        </w:ruby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t>しいのか</w:t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11"/>
                              </w:rPr>
                              <w:t>かくにん</w:t>
                            </w:r>
                          </w:rt>
                          <w:rubyBase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確認</w:t>
                            </w:r>
                          </w:rubyBase>
                        </w:ruby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t>するための</w:t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11"/>
                              </w:rPr>
                              <w:t>ほうほう</w:t>
                            </w:r>
                          </w:rt>
                          <w:rubyBase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方法</w:t>
                            </w:r>
                          </w:rubyBase>
                        </w:ruby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t>と、</w:t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11"/>
                              </w:rPr>
                              <w:t>ひつよう</w:t>
                            </w:r>
                          </w:rt>
                          <w:rubyBase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必要</w:t>
                            </w:r>
                          </w:rubyBase>
                        </w:ruby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t>な</w:t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11"/>
                              </w:rPr>
                              <w:t>どうぐ</w:t>
                            </w:r>
                          </w:rt>
                          <w:rubyBase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道具</w:t>
                            </w:r>
                          </w:rubyBase>
                        </w:ruby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t>を</w:t>
                      </w:r>
                      <w:r w:rsidR="00B25FE4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B25FE4" w:rsidRPr="00B25FE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11"/>
                              </w:rPr>
                              <w:t>かんが</w:t>
                            </w:r>
                          </w:rt>
                          <w:rubyBase>
                            <w:r w:rsidR="00B25FE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</w:rPr>
                              <w:t>考</w:t>
                            </w:r>
                          </w:rubyBase>
                        </w:ruby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t>えよう</w:t>
                      </w:r>
                      <w:r w:rsidR="006E6672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t>。</w:t>
                      </w:r>
                    </w:p>
                  </w:txbxContent>
                </v:textbox>
              </v:shape>
            </w:pict>
          </mc:Fallback>
        </mc:AlternateContent>
      </w:r>
      <w:r w:rsidR="00DF5239" w:rsidRPr="00E71ECB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45720" distB="45720" distL="114300" distR="114300" simplePos="0" relativeHeight="251789312" behindDoc="0" locked="0" layoutInCell="1" allowOverlap="1" wp14:anchorId="1CE43B99" wp14:editId="5BAADCA5">
                <wp:simplePos x="0" y="0"/>
                <wp:positionH relativeFrom="column">
                  <wp:posOffset>4877435</wp:posOffset>
                </wp:positionH>
                <wp:positionV relativeFrom="paragraph">
                  <wp:posOffset>5215890</wp:posOffset>
                </wp:positionV>
                <wp:extent cx="1828800" cy="1607820"/>
                <wp:effectExtent l="0" t="0" r="19050" b="11430"/>
                <wp:wrapSquare wrapText="bothSides"/>
                <wp:docPr id="649111013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8800" cy="16078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476B5F" w14:textId="308E5EA0" w:rsidR="00DF5239" w:rsidRPr="004030C6" w:rsidRDefault="00253844" w:rsidP="00DF5239">
                            <w:pP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pacing w:val="-16"/>
                                <w:sz w:val="36"/>
                                <w:szCs w:val="36"/>
                              </w:rPr>
                            </w:pPr>
                            <w:r w:rsidRPr="004030C6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pacing w:val="-16"/>
                                <w:sz w:val="36"/>
                                <w:szCs w:val="36"/>
                                <w:highlight w:val="yellow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8"/>
                                  <w:hpsBaseText w:val="36"/>
                                  <w:lid w:val="ja-JP"/>
                                </w:rubyPr>
                                <w:rt>
                                  <w:r w:rsidR="00253844" w:rsidRPr="004030C6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pacing w:val="-16"/>
                                      <w:sz w:val="18"/>
                                      <w:szCs w:val="36"/>
                                      <w:highlight w:val="yellow"/>
                                    </w:rPr>
                                    <w:t>かんさつ</w:t>
                                  </w:r>
                                </w:rt>
                                <w:rubyBase>
                                  <w:r w:rsidR="00253844" w:rsidRPr="004030C6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pacing w:val="-16"/>
                                      <w:sz w:val="36"/>
                                      <w:szCs w:val="36"/>
                                      <w:highlight w:val="yellow"/>
                                    </w:rPr>
                                    <w:t>観察</w:t>
                                  </w:r>
                                </w:rubyBase>
                              </w:ruby>
                            </w:r>
                            <w:r w:rsidR="00DF5239" w:rsidRPr="004030C6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pacing w:val="-16"/>
                                <w:sz w:val="36"/>
                                <w:szCs w:val="36"/>
                                <w:highlight w:val="yellow"/>
                              </w:rPr>
                              <w:t>・</w:t>
                            </w:r>
                            <w:r w:rsidRPr="004030C6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pacing w:val="-16"/>
                                <w:sz w:val="36"/>
                                <w:szCs w:val="36"/>
                                <w:highlight w:val="yellow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8"/>
                                  <w:hpsBaseText w:val="36"/>
                                  <w:lid w:val="ja-JP"/>
                                </w:rubyPr>
                                <w:rt>
                                  <w:r w:rsidR="00253844" w:rsidRPr="004030C6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pacing w:val="-16"/>
                                      <w:sz w:val="18"/>
                                      <w:szCs w:val="36"/>
                                      <w:highlight w:val="yellow"/>
                                    </w:rPr>
                                    <w:t>じっけん</w:t>
                                  </w:r>
                                </w:rt>
                                <w:rubyBase>
                                  <w:r w:rsidR="00253844" w:rsidRPr="004030C6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pacing w:val="-16"/>
                                      <w:sz w:val="36"/>
                                      <w:szCs w:val="36"/>
                                      <w:highlight w:val="yellow"/>
                                    </w:rPr>
                                    <w:t>実験</w:t>
                                  </w:r>
                                </w:rubyBase>
                              </w:ruby>
                            </w:r>
                            <w:r w:rsidR="00DF5239" w:rsidRPr="004030C6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pacing w:val="-16"/>
                                <w:sz w:val="36"/>
                                <w:szCs w:val="36"/>
                              </w:rPr>
                              <w:t>しよう</w:t>
                            </w:r>
                            <w:r w:rsidR="004030C6" w:rsidRPr="004030C6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pacing w:val="-16"/>
                                <w:sz w:val="36"/>
                                <w:szCs w:val="36"/>
                              </w:rPr>
                              <w:t>。</w:t>
                            </w:r>
                          </w:p>
                          <w:p w14:paraId="3FEEF0DB" w14:textId="77777777" w:rsidR="00DF5239" w:rsidRPr="00E71ECB" w:rsidRDefault="00DF5239" w:rsidP="00DF5239">
                            <w:pP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</w:rPr>
                            </w:pP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z w:val="11"/>
                                    </w:rPr>
                                    <w:t>けっか</w:t>
                                  </w:r>
                                </w:rt>
                                <w:rubyBase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</w:rPr>
                                    <w:t>結果</w:t>
                                  </w:r>
                                </w:rubyBase>
                              </w:ruby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が</w:t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z w:val="11"/>
                                    </w:rPr>
                                    <w:t>よそう</w:t>
                                  </w:r>
                                </w:rt>
                                <w:rubyBase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</w:rPr>
                                    <w:t>予想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や</w:t>
                            </w: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DF5239" w:rsidRPr="00611296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z w:val="11"/>
                                    </w:rPr>
                                    <w:t>かせつ</w:t>
                                  </w:r>
                                </w:rt>
                                <w:rubyBase>
                                  <w:r w:rsidR="00DF5239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</w:rPr>
                                    <w:t>仮説</w:t>
                                  </w:r>
                                </w:rubyBase>
                              </w:ruby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とちがっても、</w:t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z w:val="11"/>
                                    </w:rPr>
                                    <w:t>きろく</w:t>
                                  </w:r>
                                </w:rt>
                                <w:rubyBase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</w:rPr>
                                    <w:t>記録</w:t>
                                  </w:r>
                                </w:rubyBase>
                              </w:ruby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しておこう。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E43B99" id="_x0000_s1037" type="#_x0000_t202" style="position:absolute;margin-left:384.05pt;margin-top:410.7pt;width:2in;height:126.6pt;z-index:251789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" strokecolor="#0070c0">
                <v:textbox>
                  <w:txbxContent>
                    <w:p w14:paraId="25476B5F" w14:textId="308E5EA0" w:rsidR="00DF5239" w:rsidRPr="004030C6" w:rsidRDefault="00253844" w:rsidP="00DF5239">
                      <w:pP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pacing w:val="-16"/>
                          <w:sz w:val="36"/>
                          <w:szCs w:val="36"/>
                        </w:rPr>
                      </w:pPr>
                      <w:r w:rsidRPr="004030C6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pacing w:val="-16"/>
                          <w:sz w:val="36"/>
                          <w:szCs w:val="36"/>
                          <w:highlight w:val="yellow"/>
                        </w:rPr>
                        <w:ruby>
                          <w:rubyPr>
                            <w:rubyAlign w:val="distributeSpace"/>
                            <w:hps w:val="18"/>
                            <w:hpsRaise w:val="38"/>
                            <w:hpsBaseText w:val="36"/>
                            <w:lid w:val="ja-JP"/>
                          </w:rubyPr>
                          <w:rt>
                            <w:r w:rsidR="00253844" w:rsidRPr="004030C6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pacing w:val="-16"/>
                                <w:sz w:val="18"/>
                                <w:szCs w:val="36"/>
                                <w:highlight w:val="yellow"/>
                              </w:rPr>
                              <w:t>かんさつ</w:t>
                            </w:r>
                          </w:rt>
                          <w:rubyBase>
                            <w:r w:rsidR="00253844" w:rsidRPr="004030C6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pacing w:val="-16"/>
                                <w:sz w:val="36"/>
                                <w:szCs w:val="36"/>
                                <w:highlight w:val="yellow"/>
                              </w:rPr>
                              <w:t>観察</w:t>
                            </w:r>
                          </w:rubyBase>
                        </w:ruby>
                      </w:r>
                      <w:r w:rsidR="00DF5239" w:rsidRPr="004030C6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pacing w:val="-16"/>
                          <w:sz w:val="36"/>
                          <w:szCs w:val="36"/>
                          <w:highlight w:val="yellow"/>
                        </w:rPr>
                        <w:t>・</w:t>
                      </w:r>
                      <w:r w:rsidRPr="004030C6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pacing w:val="-16"/>
                          <w:sz w:val="36"/>
                          <w:szCs w:val="36"/>
                          <w:highlight w:val="yellow"/>
                        </w:rPr>
                        <w:ruby>
                          <w:rubyPr>
                            <w:rubyAlign w:val="distributeSpace"/>
                            <w:hps w:val="18"/>
                            <w:hpsRaise w:val="38"/>
                            <w:hpsBaseText w:val="36"/>
                            <w:lid w:val="ja-JP"/>
                          </w:rubyPr>
                          <w:rt>
                            <w:r w:rsidR="00253844" w:rsidRPr="004030C6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pacing w:val="-16"/>
                                <w:sz w:val="18"/>
                                <w:szCs w:val="36"/>
                                <w:highlight w:val="yellow"/>
                              </w:rPr>
                              <w:t>じっけん</w:t>
                            </w:r>
                          </w:rt>
                          <w:rubyBase>
                            <w:r w:rsidR="00253844" w:rsidRPr="004030C6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pacing w:val="-16"/>
                                <w:sz w:val="36"/>
                                <w:szCs w:val="36"/>
                                <w:highlight w:val="yellow"/>
                              </w:rPr>
                              <w:t>実験</w:t>
                            </w:r>
                          </w:rubyBase>
                        </w:ruby>
                      </w:r>
                      <w:r w:rsidR="00DF5239" w:rsidRPr="004030C6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pacing w:val="-16"/>
                          <w:sz w:val="36"/>
                          <w:szCs w:val="36"/>
                        </w:rPr>
                        <w:t>しよう</w:t>
                      </w:r>
                      <w:r w:rsidR="004030C6" w:rsidRPr="004030C6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pacing w:val="-16"/>
                          <w:sz w:val="36"/>
                          <w:szCs w:val="36"/>
                        </w:rPr>
                        <w:t>。</w:t>
                      </w:r>
                    </w:p>
                    <w:p w14:paraId="3FEEF0DB" w14:textId="77777777" w:rsidR="00DF5239" w:rsidRPr="00E71ECB" w:rsidRDefault="00DF5239" w:rsidP="00DF5239">
                      <w:pP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</w:rPr>
                      </w:pP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11"/>
                              </w:rPr>
                              <w:t>けっか</w:t>
                            </w:r>
                          </w:rt>
                          <w:rubyBase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結果</w:t>
                            </w:r>
                          </w:rubyBase>
                        </w:ruby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t>が</w:t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11"/>
                              </w:rPr>
                              <w:t>よそう</w:t>
                            </w:r>
                          </w:rt>
                          <w:rubyBase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予想</w:t>
                            </w:r>
                          </w:rubyBase>
                        </w:ruby>
                      </w:r>
                      <w:r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t>や</w:t>
                      </w: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DF5239" w:rsidRPr="00611296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11"/>
                              </w:rPr>
                              <w:t>かせつ</w:t>
                            </w:r>
                          </w:rt>
                          <w:rubyBase>
                            <w:r w:rsidR="00DF5239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</w:rPr>
                              <w:t>仮説</w:t>
                            </w:r>
                          </w:rubyBase>
                        </w:ruby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t>とちがっても、</w:t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11"/>
                              </w:rPr>
                              <w:t>きろく</w:t>
                            </w:r>
                          </w:rt>
                          <w:rubyBase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記録</w:t>
                            </w:r>
                          </w:rubyBase>
                        </w:ruby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t>しておこう。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F5239" w:rsidRPr="00E71ECB">
        <w:rPr>
          <w:rFonts w:ascii="UD デジタル 教科書体 NK-B" w:eastAsia="UD デジタル 教科書体 NK-B" w:hint="eastAsia"/>
          <w:noProof/>
        </w:rPr>
        <w:drawing>
          <wp:anchor distT="0" distB="0" distL="114300" distR="114300" simplePos="0" relativeHeight="251798528" behindDoc="0" locked="0" layoutInCell="1" allowOverlap="1" wp14:anchorId="53D58086" wp14:editId="40B07171">
            <wp:simplePos x="0" y="0"/>
            <wp:positionH relativeFrom="column">
              <wp:posOffset>3772535</wp:posOffset>
            </wp:positionH>
            <wp:positionV relativeFrom="paragraph">
              <wp:posOffset>368935</wp:posOffset>
            </wp:positionV>
            <wp:extent cx="723900" cy="723900"/>
            <wp:effectExtent l="0" t="0" r="0" b="0"/>
            <wp:wrapNone/>
            <wp:docPr id="1247313387" name="図 1247313387" descr="本を読む博士の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本を読む博士のイラスト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F5239" w:rsidRPr="00E71ECB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45720" distB="45720" distL="114300" distR="114300" simplePos="0" relativeHeight="251790336" behindDoc="0" locked="0" layoutInCell="1" allowOverlap="1" wp14:anchorId="4436841B" wp14:editId="33C8951C">
                <wp:simplePos x="0" y="0"/>
                <wp:positionH relativeFrom="column">
                  <wp:posOffset>2408555</wp:posOffset>
                </wp:positionH>
                <wp:positionV relativeFrom="paragraph">
                  <wp:posOffset>5558155</wp:posOffset>
                </wp:positionV>
                <wp:extent cx="1836420" cy="1562100"/>
                <wp:effectExtent l="0" t="0" r="11430" b="19050"/>
                <wp:wrapSquare wrapText="bothSides"/>
                <wp:docPr id="333324637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36420" cy="1562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0E138C" w14:textId="7A9447A2" w:rsidR="009B2C6B" w:rsidRDefault="00253844" w:rsidP="00DF5239">
                            <w:pPr>
                              <w:spacing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pacing w:val="-50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pacing w:val="-50"/>
                                <w:sz w:val="36"/>
                                <w:szCs w:val="36"/>
                                <w:highlight w:val="yellow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6"/>
                                  <w:hpsBaseText w:val="36"/>
                                  <w:lid w:val="ja-JP"/>
                                </w:rubyPr>
                                <w:rt>
                                  <w:r w:rsidR="00253844" w:rsidRPr="0025384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pacing w:val="-50"/>
                                      <w:sz w:val="12"/>
                                      <w:szCs w:val="36"/>
                                      <w:highlight w:val="yellow"/>
                                    </w:rPr>
                                    <w:t>けっか</w:t>
                                  </w:r>
                                </w:rt>
                                <w:rubyBase>
                                  <w:r w:rsidR="0025384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pacing w:val="-50"/>
                                      <w:sz w:val="36"/>
                                      <w:szCs w:val="36"/>
                                      <w:highlight w:val="yellow"/>
                                    </w:rPr>
                                    <w:t>結果</w:t>
                                  </w:r>
                                </w:rubyBase>
                              </w:ruby>
                            </w:r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pacing w:val="-50"/>
                                <w:sz w:val="36"/>
                                <w:szCs w:val="36"/>
                                <w:highlight w:val="yellow"/>
                              </w:rPr>
                              <w:t>を</w:t>
                            </w:r>
                            <w:r w:rsidR="00DF5239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pacing w:val="-50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DF5239" w:rsidRPr="00611296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pacing w:val="-50"/>
                                      <w:sz w:val="12"/>
                                      <w:szCs w:val="36"/>
                                    </w:rPr>
                                    <w:t>ず</w:t>
                                  </w:r>
                                </w:rt>
                                <w:rubyBase>
                                  <w:r w:rsidR="00DF5239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pacing w:val="-50"/>
                                      <w:sz w:val="36"/>
                                      <w:szCs w:val="36"/>
                                    </w:rPr>
                                    <w:t>図</w:t>
                                  </w:r>
                                </w:rubyBase>
                              </w:ruby>
                            </w:r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pacing w:val="-50"/>
                                <w:sz w:val="36"/>
                                <w:szCs w:val="36"/>
                              </w:rPr>
                              <w:t>や</w:t>
                            </w:r>
                            <w:r w:rsidR="00DF5239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pacing w:val="-50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DF5239" w:rsidRPr="00611296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pacing w:val="-50"/>
                                      <w:sz w:val="12"/>
                                      <w:szCs w:val="36"/>
                                    </w:rPr>
                                    <w:t>しゃしん</w:t>
                                  </w:r>
                                </w:rt>
                                <w:rubyBase>
                                  <w:r w:rsidR="00DF5239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pacing w:val="-50"/>
                                      <w:sz w:val="36"/>
                                      <w:szCs w:val="36"/>
                                    </w:rPr>
                                    <w:t>写真</w:t>
                                  </w:r>
                                </w:rubyBase>
                              </w:ruby>
                            </w:r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pacing w:val="-50"/>
                                <w:sz w:val="36"/>
                                <w:szCs w:val="36"/>
                              </w:rPr>
                              <w:t>、</w:t>
                            </w:r>
                            <w:r w:rsidR="00DF5239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pacing w:val="-50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DF5239" w:rsidRPr="00611296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pacing w:val="-50"/>
                                      <w:sz w:val="12"/>
                                      <w:szCs w:val="36"/>
                                    </w:rPr>
                                    <w:t>ひょう</w:t>
                                  </w:r>
                                </w:rt>
                                <w:rubyBase>
                                  <w:r w:rsidR="00DF5239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pacing w:val="-50"/>
                                      <w:sz w:val="36"/>
                                      <w:szCs w:val="36"/>
                                    </w:rPr>
                                    <w:t>表</w:t>
                                  </w:r>
                                </w:rubyBase>
                              </w:ruby>
                            </w:r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pacing w:val="-50"/>
                                <w:sz w:val="36"/>
                                <w:szCs w:val="36"/>
                              </w:rPr>
                              <w:t>、グラフなどで</w:t>
                            </w:r>
                          </w:p>
                          <w:p w14:paraId="43DAF64B" w14:textId="317327FF" w:rsidR="00DF5239" w:rsidRPr="00E71ECB" w:rsidRDefault="00DF5239" w:rsidP="00DF5239">
                            <w:pPr>
                              <w:spacing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pacing w:val="-50"/>
                                <w:sz w:val="36"/>
                                <w:szCs w:val="36"/>
                              </w:rPr>
                            </w:pPr>
                            <w:r w:rsidRPr="004030C6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pacing w:val="-60"/>
                                <w:sz w:val="36"/>
                                <w:szCs w:val="36"/>
                                <w:highlight w:val="yellow"/>
                              </w:rPr>
                              <w:t>わかりやすく</w:t>
                            </w:r>
                            <w:r w:rsidRPr="004030C6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pacing w:val="-60"/>
                                <w:sz w:val="36"/>
                                <w:szCs w:val="36"/>
                              </w:rPr>
                              <w:t>しよう</w:t>
                            </w:r>
                            <w:r w:rsidR="004030C6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pacing w:val="-50"/>
                                <w:sz w:val="36"/>
                                <w:szCs w:val="36"/>
                              </w:rPr>
                              <w:t>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36841B" id="_x0000_s1038" type="#_x0000_t202" style="position:absolute;margin-left:189.65pt;margin-top:437.65pt;width:144.6pt;height:123pt;z-index:251790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" strokecolor="#0070c0">
                <v:textbox>
                  <w:txbxContent>
                    <w:p w14:paraId="630E138C" w14:textId="7A9447A2" w:rsidR="009B2C6B" w:rsidRDefault="00253844" w:rsidP="00DF5239">
                      <w:pPr>
                        <w:spacing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pacing w:val="-50"/>
                          <w:sz w:val="36"/>
                          <w:szCs w:val="36"/>
                        </w:rPr>
                      </w:pP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pacing w:val="-50"/>
                          <w:sz w:val="36"/>
                          <w:szCs w:val="36"/>
                          <w:highlight w:val="yellow"/>
                        </w:rPr>
                        <w:ruby>
                          <w:rubyPr>
                            <w:rubyAlign w:val="distributeSpace"/>
                            <w:hps w:val="12"/>
                            <w:hpsRaise w:val="36"/>
                            <w:hpsBaseText w:val="36"/>
                            <w:lid w:val="ja-JP"/>
                          </w:rubyPr>
                          <w:rt>
                            <w:r w:rsidR="00253844" w:rsidRPr="0025384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pacing w:val="-50"/>
                                <w:sz w:val="12"/>
                                <w:szCs w:val="36"/>
                                <w:highlight w:val="yellow"/>
                              </w:rPr>
                              <w:t>けっか</w:t>
                            </w:r>
                          </w:rt>
                          <w:rubyBase>
                            <w:r w:rsidR="0025384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pacing w:val="-50"/>
                                <w:sz w:val="36"/>
                                <w:szCs w:val="36"/>
                                <w:highlight w:val="yellow"/>
                              </w:rPr>
                              <w:t>結果</w:t>
                            </w:r>
                          </w:rubyBase>
                        </w:ruby>
                      </w:r>
                      <w:r w:rsidR="00DF5239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pacing w:val="-50"/>
                          <w:sz w:val="36"/>
                          <w:szCs w:val="36"/>
                          <w:highlight w:val="yellow"/>
                        </w:rPr>
                        <w:t>を</w:t>
                      </w:r>
                      <w:r w:rsidR="00DF5239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pacing w:val="-50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2"/>
                            <w:hpsRaise w:val="34"/>
                            <w:hpsBaseText w:val="36"/>
                            <w:lid w:val="ja-JP"/>
                          </w:rubyPr>
                          <w:rt>
                            <w:r w:rsidR="00DF5239" w:rsidRPr="00611296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pacing w:val="-50"/>
                                <w:sz w:val="12"/>
                                <w:szCs w:val="36"/>
                              </w:rPr>
                              <w:t>ず</w:t>
                            </w:r>
                          </w:rt>
                          <w:rubyBase>
                            <w:r w:rsidR="00DF5239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pacing w:val="-50"/>
                                <w:sz w:val="36"/>
                                <w:szCs w:val="36"/>
                              </w:rPr>
                              <w:t>図</w:t>
                            </w:r>
                          </w:rubyBase>
                        </w:ruby>
                      </w:r>
                      <w:r w:rsidR="00DF5239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pacing w:val="-50"/>
                          <w:sz w:val="36"/>
                          <w:szCs w:val="36"/>
                        </w:rPr>
                        <w:t>や</w:t>
                      </w:r>
                      <w:r w:rsidR="00DF5239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pacing w:val="-50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2"/>
                            <w:hpsRaise w:val="34"/>
                            <w:hpsBaseText w:val="36"/>
                            <w:lid w:val="ja-JP"/>
                          </w:rubyPr>
                          <w:rt>
                            <w:r w:rsidR="00DF5239" w:rsidRPr="00611296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pacing w:val="-50"/>
                                <w:sz w:val="12"/>
                                <w:szCs w:val="36"/>
                              </w:rPr>
                              <w:t>しゃしん</w:t>
                            </w:r>
                          </w:rt>
                          <w:rubyBase>
                            <w:r w:rsidR="00DF5239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pacing w:val="-50"/>
                                <w:sz w:val="36"/>
                                <w:szCs w:val="36"/>
                              </w:rPr>
                              <w:t>写真</w:t>
                            </w:r>
                          </w:rubyBase>
                        </w:ruby>
                      </w:r>
                      <w:r w:rsidR="00DF5239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pacing w:val="-50"/>
                          <w:sz w:val="36"/>
                          <w:szCs w:val="36"/>
                        </w:rPr>
                        <w:t>、</w:t>
                      </w:r>
                      <w:r w:rsidR="00DF5239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pacing w:val="-50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2"/>
                            <w:hpsRaise w:val="34"/>
                            <w:hpsBaseText w:val="36"/>
                            <w:lid w:val="ja-JP"/>
                          </w:rubyPr>
                          <w:rt>
                            <w:r w:rsidR="00DF5239" w:rsidRPr="00611296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pacing w:val="-50"/>
                                <w:sz w:val="12"/>
                                <w:szCs w:val="36"/>
                              </w:rPr>
                              <w:t>ひょう</w:t>
                            </w:r>
                          </w:rt>
                          <w:rubyBase>
                            <w:r w:rsidR="00DF5239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pacing w:val="-50"/>
                                <w:sz w:val="36"/>
                                <w:szCs w:val="36"/>
                              </w:rPr>
                              <w:t>表</w:t>
                            </w:r>
                          </w:rubyBase>
                        </w:ruby>
                      </w:r>
                      <w:r w:rsidR="00DF5239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pacing w:val="-50"/>
                          <w:sz w:val="36"/>
                          <w:szCs w:val="36"/>
                        </w:rPr>
                        <w:t>、グラフなどで</w:t>
                      </w:r>
                    </w:p>
                    <w:p w14:paraId="43DAF64B" w14:textId="317327FF" w:rsidR="00DF5239" w:rsidRPr="00E71ECB" w:rsidRDefault="00DF5239" w:rsidP="00DF5239">
                      <w:pPr>
                        <w:spacing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pacing w:val="-50"/>
                          <w:sz w:val="36"/>
                          <w:szCs w:val="36"/>
                        </w:rPr>
                      </w:pPr>
                      <w:r w:rsidRPr="004030C6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pacing w:val="-60"/>
                          <w:sz w:val="36"/>
                          <w:szCs w:val="36"/>
                          <w:highlight w:val="yellow"/>
                        </w:rPr>
                        <w:t>わかりやすく</w:t>
                      </w:r>
                      <w:r w:rsidRPr="004030C6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pacing w:val="-60"/>
                          <w:sz w:val="36"/>
                          <w:szCs w:val="36"/>
                        </w:rPr>
                        <w:t>しよう</w:t>
                      </w:r>
                      <w:r w:rsidR="004030C6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pacing w:val="-50"/>
                          <w:sz w:val="36"/>
                          <w:szCs w:val="36"/>
                        </w:rPr>
                        <w:t>。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F5239" w:rsidRPr="00E71ECB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3CD6237C" wp14:editId="7E1C2954">
                <wp:simplePos x="0" y="0"/>
                <wp:positionH relativeFrom="column">
                  <wp:posOffset>4343400</wp:posOffset>
                </wp:positionH>
                <wp:positionV relativeFrom="paragraph">
                  <wp:posOffset>1188085</wp:posOffset>
                </wp:positionV>
                <wp:extent cx="434340" cy="716280"/>
                <wp:effectExtent l="0" t="38100" r="41910" b="64770"/>
                <wp:wrapNone/>
                <wp:docPr id="1738792342" name="矢印: 右 1738792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4340" cy="716280"/>
                        </a:xfrm>
                        <a:prstGeom prst="rightArrow">
                          <a:avLst/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B887735" id="矢印: 右 1738792342" o:spid="_x0000_s1026" type="#_x0000_t13" style="position:absolute;margin-left:342pt;margin-top:93.55pt;width:34.2pt;height:56.4pt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" adj="10800" fillcolor="#f66 [1941]" strokecolor="#1f4d78 [1604]" strokeweight="1pt"/>
            </w:pict>
          </mc:Fallback>
        </mc:AlternateContent>
      </w:r>
    </w:p>
    <w:p w14:paraId="4F292422" w14:textId="3BF78C45" w:rsidR="00457BEB" w:rsidRPr="00E71ECB" w:rsidRDefault="000554ED" w:rsidP="00457BEB">
      <w:pPr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</w:pPr>
      <w:r w:rsidRPr="00E71ECB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06457F5D" wp14:editId="64F7990D">
                <wp:simplePos x="0" y="0"/>
                <wp:positionH relativeFrom="column">
                  <wp:posOffset>-220345</wp:posOffset>
                </wp:positionH>
                <wp:positionV relativeFrom="paragraph">
                  <wp:posOffset>294640</wp:posOffset>
                </wp:positionV>
                <wp:extent cx="952500" cy="362585"/>
                <wp:effectExtent l="0" t="0" r="19050" b="18415"/>
                <wp:wrapNone/>
                <wp:docPr id="897442849" name="フローチャート: 代替処理 8974428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2500" cy="362585"/>
                        </a:xfrm>
                        <a:prstGeom prst="flowChartAlternateProcess">
                          <a:avLst/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6C2177F" w14:textId="77777777" w:rsidR="00DF5239" w:rsidRPr="00E71ECB" w:rsidRDefault="00DF5239" w:rsidP="00DF5239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32"/>
                                <w:szCs w:val="32"/>
                              </w:rPr>
                              <w:t>スタート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457F5D" id="フローチャート: 代替処理 897442849" o:spid="_x0000_s1039" type="#_x0000_t176" style="position:absolute;margin-left:-17.35pt;margin-top:23.2pt;width:75pt;height:28.5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" fillcolor="#f66 [1941]" strokecolor="#1f4d78 [1604]" strokeweight="1pt">
                <v:textbox>
                  <w:txbxContent>
                    <w:p w14:paraId="56C2177F" w14:textId="77777777" w:rsidR="00DF5239" w:rsidRPr="00E71ECB" w:rsidRDefault="00DF5239" w:rsidP="00DF5239">
                      <w:pPr>
                        <w:spacing w:before="0"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z w:val="32"/>
                          <w:szCs w:val="32"/>
                        </w:rPr>
                      </w:pP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z w:val="32"/>
                          <w:szCs w:val="32"/>
                        </w:rPr>
                        <w:t>スタート</w:t>
                      </w:r>
                    </w:p>
                  </w:txbxContent>
                </v:textbox>
              </v:shape>
            </w:pict>
          </mc:Fallback>
        </mc:AlternateContent>
      </w:r>
    </w:p>
    <w:p w14:paraId="78058594" w14:textId="3359E48A" w:rsidR="000554ED" w:rsidRDefault="004030C6">
      <w:pPr>
        <w:rPr>
          <w:rFonts w:ascii="UD デジタル 教科書体 NK-B" w:eastAsia="UD デジタル 教科書体 NK-B"/>
          <w:noProof/>
        </w:rPr>
      </w:pPr>
      <w:r w:rsidRPr="00E71ECB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45720" distB="45720" distL="114300" distR="114300" simplePos="0" relativeHeight="251780096" behindDoc="0" locked="0" layoutInCell="1" allowOverlap="1" wp14:anchorId="2511F55B" wp14:editId="09D43EDB">
                <wp:simplePos x="0" y="0"/>
                <wp:positionH relativeFrom="column">
                  <wp:posOffset>2369185</wp:posOffset>
                </wp:positionH>
                <wp:positionV relativeFrom="paragraph">
                  <wp:posOffset>109220</wp:posOffset>
                </wp:positionV>
                <wp:extent cx="1828800" cy="1595755"/>
                <wp:effectExtent l="0" t="0" r="19050" b="23495"/>
                <wp:wrapSquare wrapText="bothSides"/>
                <wp:docPr id="655868029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8800" cy="1595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6398D3" w14:textId="355929E3" w:rsidR="00DF5239" w:rsidRPr="00E71ECB" w:rsidRDefault="00253844" w:rsidP="00DF5239">
                            <w:pP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36"/>
                                <w:szCs w:val="36"/>
                                <w:highlight w:val="yellow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36"/>
                                  <w:hpsBaseText w:val="36"/>
                                  <w:lid w:val="ja-JP"/>
                                </w:rubyPr>
                                <w:rt>
                                  <w:r w:rsidR="00253844" w:rsidRPr="0025384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z w:val="10"/>
                                      <w:szCs w:val="36"/>
                                      <w:highlight w:val="yellow"/>
                                    </w:rPr>
                                    <w:t>しら</w:t>
                                  </w:r>
                                </w:rt>
                                <w:rubyBase>
                                  <w:r w:rsidR="0025384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z w:val="36"/>
                                      <w:szCs w:val="36"/>
                                      <w:highlight w:val="yellow"/>
                                    </w:rPr>
                                    <w:t>調</w:t>
                                  </w:r>
                                </w:rubyBase>
                              </w:ruby>
                            </w:r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36"/>
                                <w:szCs w:val="36"/>
                                <w:highlight w:val="yellow"/>
                              </w:rPr>
                              <w:t>べたいことは</w:t>
                            </w: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36"/>
                                <w:szCs w:val="36"/>
                                <w:highlight w:val="yellow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6"/>
                                  <w:hpsBaseText w:val="36"/>
                                  <w:lid w:val="ja-JP"/>
                                </w:rubyPr>
                                <w:rt>
                                  <w:r w:rsidR="00253844" w:rsidRPr="0025384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z w:val="12"/>
                                      <w:szCs w:val="36"/>
                                      <w:highlight w:val="yellow"/>
                                    </w:rPr>
                                    <w:t>なん</w:t>
                                  </w:r>
                                </w:rt>
                                <w:rubyBase>
                                  <w:r w:rsidR="0025384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z w:val="36"/>
                                      <w:szCs w:val="36"/>
                                      <w:highlight w:val="yellow"/>
                                    </w:rPr>
                                    <w:t>何</w:t>
                                  </w:r>
                                </w:rubyBase>
                              </w:ruby>
                            </w:r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36"/>
                                <w:szCs w:val="36"/>
                                <w:highlight w:val="yellow"/>
                              </w:rPr>
                              <w:t>だろう？</w:t>
                            </w:r>
                          </w:p>
                          <w:p w14:paraId="26EA966B" w14:textId="77777777" w:rsidR="00DF5239" w:rsidRPr="00E71ECB" w:rsidRDefault="00DF5239" w:rsidP="00DF5239">
                            <w:pPr>
                              <w:spacing w:line="240" w:lineRule="exac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21"/>
                                <w:szCs w:val="21"/>
                              </w:rPr>
                            </w:pP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21"/>
                                <w:szCs w:val="21"/>
                              </w:rPr>
                              <w:t>なぜＡはＢなの？</w:t>
                            </w:r>
                          </w:p>
                          <w:p w14:paraId="10995074" w14:textId="77777777" w:rsidR="00DF5239" w:rsidRPr="00E71ECB" w:rsidRDefault="00DF5239" w:rsidP="00DF5239">
                            <w:pPr>
                              <w:spacing w:line="240" w:lineRule="exac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21"/>
                                <w:szCs w:val="21"/>
                              </w:rPr>
                            </w:pP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21"/>
                                <w:szCs w:val="21"/>
                              </w:rPr>
                              <w:t>ＣとＤの</w:t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21"/>
                                <w:szCs w:val="21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z w:val="10"/>
                                      <w:szCs w:val="21"/>
                                    </w:rPr>
                                    <w:t>ちが</w:t>
                                  </w:r>
                                </w:rt>
                                <w:rubyBase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z w:val="21"/>
                                      <w:szCs w:val="21"/>
                                    </w:rPr>
                                    <w:t>違</w:t>
                                  </w:r>
                                </w:rubyBase>
                              </w:ruby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21"/>
                                <w:szCs w:val="21"/>
                              </w:rPr>
                              <w:t>いは？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11F55B" id="_x0000_s1040" type="#_x0000_t202" style="position:absolute;margin-left:186.55pt;margin-top:8.6pt;width:2in;height:125.65pt;z-index:251780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" strokecolor="#0070c0">
                <v:textbox>
                  <w:txbxContent>
                    <w:p w14:paraId="2B6398D3" w14:textId="355929E3" w:rsidR="00DF5239" w:rsidRPr="00E71ECB" w:rsidRDefault="00253844" w:rsidP="00DF5239">
                      <w:pP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z w:val="36"/>
                          <w:szCs w:val="36"/>
                          <w:highlight w:val="yellow"/>
                        </w:rPr>
                        <w:ruby>
                          <w:rubyPr>
                            <w:rubyAlign w:val="distributeSpace"/>
                            <w:hps w:val="10"/>
                            <w:hpsRaise w:val="36"/>
                            <w:hpsBaseText w:val="36"/>
                            <w:lid w:val="ja-JP"/>
                          </w:rubyPr>
                          <w:rt>
                            <w:r w:rsidR="00253844" w:rsidRPr="0025384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10"/>
                                <w:szCs w:val="36"/>
                                <w:highlight w:val="yellow"/>
                              </w:rPr>
                              <w:t>しら</w:t>
                            </w:r>
                          </w:rt>
                          <w:rubyBase>
                            <w:r w:rsidR="0025384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36"/>
                                <w:szCs w:val="36"/>
                                <w:highlight w:val="yellow"/>
                              </w:rPr>
                              <w:t>調</w:t>
                            </w:r>
                          </w:rubyBase>
                        </w:ruby>
                      </w:r>
                      <w:r w:rsidR="00DF5239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z w:val="36"/>
                          <w:szCs w:val="36"/>
                          <w:highlight w:val="yellow"/>
                        </w:rPr>
                        <w:t>べたいことは</w:t>
                      </w: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z w:val="36"/>
                          <w:szCs w:val="36"/>
                          <w:highlight w:val="yellow"/>
                        </w:rPr>
                        <w:ruby>
                          <w:rubyPr>
                            <w:rubyAlign w:val="distributeSpace"/>
                            <w:hps w:val="12"/>
                            <w:hpsRaise w:val="36"/>
                            <w:hpsBaseText w:val="36"/>
                            <w:lid w:val="ja-JP"/>
                          </w:rubyPr>
                          <w:rt>
                            <w:r w:rsidR="00253844" w:rsidRPr="0025384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12"/>
                                <w:szCs w:val="36"/>
                                <w:highlight w:val="yellow"/>
                              </w:rPr>
                              <w:t>なん</w:t>
                            </w:r>
                          </w:rt>
                          <w:rubyBase>
                            <w:r w:rsidR="0025384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36"/>
                                <w:szCs w:val="36"/>
                                <w:highlight w:val="yellow"/>
                              </w:rPr>
                              <w:t>何</w:t>
                            </w:r>
                          </w:rubyBase>
                        </w:ruby>
                      </w:r>
                      <w:r w:rsidR="00DF5239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z w:val="36"/>
                          <w:szCs w:val="36"/>
                          <w:highlight w:val="yellow"/>
                        </w:rPr>
                        <w:t>だろう？</w:t>
                      </w:r>
                    </w:p>
                    <w:p w14:paraId="26EA966B" w14:textId="77777777" w:rsidR="00DF5239" w:rsidRPr="00E71ECB" w:rsidRDefault="00DF5239" w:rsidP="00DF5239">
                      <w:pPr>
                        <w:spacing w:line="240" w:lineRule="exac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z w:val="21"/>
                          <w:szCs w:val="21"/>
                        </w:rPr>
                      </w:pP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z w:val="21"/>
                          <w:szCs w:val="21"/>
                        </w:rPr>
                        <w:t>なぜＡはＢなの？</w:t>
                      </w:r>
                    </w:p>
                    <w:p w14:paraId="10995074" w14:textId="77777777" w:rsidR="00DF5239" w:rsidRPr="00E71ECB" w:rsidRDefault="00DF5239" w:rsidP="00DF5239">
                      <w:pPr>
                        <w:spacing w:line="240" w:lineRule="exac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z w:val="21"/>
                          <w:szCs w:val="21"/>
                        </w:rPr>
                      </w:pP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z w:val="21"/>
                          <w:szCs w:val="21"/>
                        </w:rPr>
                        <w:t>ＣとＤの</w:t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z w:val="21"/>
                          <w:szCs w:val="21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1"/>
                            <w:lid w:val="ja-JP"/>
                          </w:rubyPr>
                          <w:rt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10"/>
                                <w:szCs w:val="21"/>
                              </w:rPr>
                              <w:t>ちが</w:t>
                            </w:r>
                          </w:rt>
                          <w:rubyBase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21"/>
                                <w:szCs w:val="21"/>
                              </w:rPr>
                              <w:t>違</w:t>
                            </w:r>
                          </w:rubyBase>
                        </w:ruby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z w:val="21"/>
                          <w:szCs w:val="21"/>
                        </w:rPr>
                        <w:t>いは？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E71ECB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45720" distB="45720" distL="114300" distR="114300" simplePos="0" relativeHeight="251799552" behindDoc="0" locked="0" layoutInCell="1" allowOverlap="1" wp14:anchorId="03ACFE27" wp14:editId="198B96CA">
                <wp:simplePos x="0" y="0"/>
                <wp:positionH relativeFrom="column">
                  <wp:posOffset>-222885</wp:posOffset>
                </wp:positionH>
                <wp:positionV relativeFrom="paragraph">
                  <wp:posOffset>100965</wp:posOffset>
                </wp:positionV>
                <wp:extent cx="2052320" cy="1687195"/>
                <wp:effectExtent l="0" t="0" r="24130" b="27305"/>
                <wp:wrapSquare wrapText="bothSides"/>
                <wp:docPr id="590029102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2320" cy="16871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AE4735" w14:textId="726A76B9" w:rsidR="00DF5239" w:rsidRPr="00E71ECB" w:rsidRDefault="00DF5239" w:rsidP="00DF5239">
                            <w:pP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pacing w:val="-30"/>
                                <w:sz w:val="36"/>
                                <w:szCs w:val="36"/>
                              </w:rPr>
                            </w:pP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pacing w:val="-30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pacing w:val="-30"/>
                                      <w:sz w:val="8"/>
                                      <w:szCs w:val="36"/>
                                    </w:rPr>
                                    <w:t>きょうみ</w:t>
                                  </w:r>
                                </w:rt>
                                <w:rubyBase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pacing w:val="-30"/>
                                      <w:sz w:val="36"/>
                                      <w:szCs w:val="36"/>
                                    </w:rPr>
                                    <w:t>興味</w:t>
                                  </w:r>
                                </w:rubyBase>
                              </w:ruby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pacing w:val="-30"/>
                                <w:sz w:val="32"/>
                                <w:szCs w:val="32"/>
                              </w:rPr>
                              <w:t>・</w:t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pacing w:val="-30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pacing w:val="-30"/>
                                      <w:sz w:val="8"/>
                                      <w:szCs w:val="36"/>
                                    </w:rPr>
                                    <w:t>かんしん</w:t>
                                  </w:r>
                                </w:rt>
                                <w:rubyBase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pacing w:val="-30"/>
                                      <w:sz w:val="36"/>
                                      <w:szCs w:val="36"/>
                                    </w:rPr>
                                    <w:t>関心</w:t>
                                  </w:r>
                                </w:rubyBase>
                              </w:ruby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pacing w:val="-30"/>
                                <w:sz w:val="36"/>
                                <w:szCs w:val="36"/>
                              </w:rPr>
                              <w:t>のあることや、</w:t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pacing w:val="-30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pacing w:val="-30"/>
                                      <w:sz w:val="8"/>
                                      <w:szCs w:val="36"/>
                                    </w:rPr>
                                    <w:t>ぎもん</w:t>
                                  </w:r>
                                </w:rt>
                                <w:rubyBase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pacing w:val="-30"/>
                                      <w:sz w:val="36"/>
                                      <w:szCs w:val="36"/>
                                    </w:rPr>
                                    <w:t>疑問</w:t>
                                  </w:r>
                                </w:rubyBase>
                              </w:ruby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pacing w:val="-30"/>
                                <w:sz w:val="36"/>
                                <w:szCs w:val="36"/>
                              </w:rPr>
                              <w:t>のあること</w:t>
                            </w:r>
                            <w:r w:rsidRPr="004030C6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pacing w:val="-50"/>
                                <w:sz w:val="36"/>
                                <w:szCs w:val="36"/>
                              </w:rPr>
                              <w:t>(テーマ)を</w:t>
                            </w:r>
                            <w:r w:rsidR="00253844" w:rsidRPr="004030C6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pacing w:val="-50"/>
                                <w:sz w:val="36"/>
                                <w:szCs w:val="36"/>
                                <w:highlight w:val="yellow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36"/>
                                  <w:hpsBaseText w:val="36"/>
                                  <w:lid w:val="ja-JP"/>
                                </w:rubyPr>
                                <w:rt>
                                  <w:r w:rsidR="00253844" w:rsidRPr="004030C6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pacing w:val="-50"/>
                                      <w:sz w:val="10"/>
                                      <w:szCs w:val="36"/>
                                      <w:highlight w:val="yellow"/>
                                    </w:rPr>
                                    <w:t>み</w:t>
                                  </w:r>
                                </w:rt>
                                <w:rubyBase>
                                  <w:r w:rsidR="00253844" w:rsidRPr="004030C6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pacing w:val="-50"/>
                                      <w:sz w:val="36"/>
                                      <w:szCs w:val="36"/>
                                      <w:highlight w:val="yellow"/>
                                    </w:rPr>
                                    <w:t>見</w:t>
                                  </w:r>
                                </w:rubyBase>
                              </w:ruby>
                            </w:r>
                            <w:r w:rsidRPr="004030C6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pacing w:val="-50"/>
                                <w:sz w:val="36"/>
                                <w:szCs w:val="36"/>
                                <w:highlight w:val="yellow"/>
                              </w:rPr>
                              <w:t>つけよう</w:t>
                            </w:r>
                            <w:r w:rsidR="004030C6" w:rsidRPr="004030C6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pacing w:val="-50"/>
                                <w:sz w:val="36"/>
                                <w:szCs w:val="36"/>
                                <w:highlight w:val="yellow"/>
                              </w:rPr>
                              <w:t>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ACFE27" id="_x0000_s1041" type="#_x0000_t202" style="position:absolute;margin-left:-17.55pt;margin-top:7.95pt;width:161.6pt;height:132.85pt;z-index:251799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" strokecolor="#0070c0">
                <v:textbox>
                  <w:txbxContent>
                    <w:p w14:paraId="74AE4735" w14:textId="726A76B9" w:rsidR="00DF5239" w:rsidRPr="00E71ECB" w:rsidRDefault="00DF5239" w:rsidP="00DF5239">
                      <w:pP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pacing w:val="-30"/>
                          <w:sz w:val="36"/>
                          <w:szCs w:val="36"/>
                        </w:rPr>
                      </w:pP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pacing w:val="-30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pacing w:val="-30"/>
                                <w:sz w:val="8"/>
                                <w:szCs w:val="36"/>
                              </w:rPr>
                              <w:t>きょうみ</w:t>
                            </w:r>
                          </w:rt>
                          <w:rubyBase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pacing w:val="-30"/>
                                <w:sz w:val="36"/>
                                <w:szCs w:val="36"/>
                              </w:rPr>
                              <w:t>興味</w:t>
                            </w:r>
                          </w:rubyBase>
                        </w:ruby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pacing w:val="-30"/>
                          <w:sz w:val="32"/>
                          <w:szCs w:val="32"/>
                        </w:rPr>
                        <w:t>・</w:t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pacing w:val="-30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pacing w:val="-30"/>
                                <w:sz w:val="8"/>
                                <w:szCs w:val="36"/>
                              </w:rPr>
                              <w:t>かんしん</w:t>
                            </w:r>
                          </w:rt>
                          <w:rubyBase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pacing w:val="-30"/>
                                <w:sz w:val="36"/>
                                <w:szCs w:val="36"/>
                              </w:rPr>
                              <w:t>関心</w:t>
                            </w:r>
                          </w:rubyBase>
                        </w:ruby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pacing w:val="-30"/>
                          <w:sz w:val="36"/>
                          <w:szCs w:val="36"/>
                        </w:rPr>
                        <w:t>のあることや、</w:t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pacing w:val="-30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pacing w:val="-30"/>
                                <w:sz w:val="8"/>
                                <w:szCs w:val="36"/>
                              </w:rPr>
                              <w:t>ぎもん</w:t>
                            </w:r>
                          </w:rt>
                          <w:rubyBase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pacing w:val="-30"/>
                                <w:sz w:val="36"/>
                                <w:szCs w:val="36"/>
                              </w:rPr>
                              <w:t>疑問</w:t>
                            </w:r>
                          </w:rubyBase>
                        </w:ruby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pacing w:val="-30"/>
                          <w:sz w:val="36"/>
                          <w:szCs w:val="36"/>
                        </w:rPr>
                        <w:t>のあること</w:t>
                      </w:r>
                      <w:r w:rsidRPr="004030C6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pacing w:val="-50"/>
                          <w:sz w:val="36"/>
                          <w:szCs w:val="36"/>
                        </w:rPr>
                        <w:t>(テーマ)を</w:t>
                      </w:r>
                      <w:r w:rsidR="00253844" w:rsidRPr="004030C6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pacing w:val="-50"/>
                          <w:sz w:val="36"/>
                          <w:szCs w:val="36"/>
                          <w:highlight w:val="yellow"/>
                        </w:rPr>
                        <w:ruby>
                          <w:rubyPr>
                            <w:rubyAlign w:val="distributeSpace"/>
                            <w:hps w:val="10"/>
                            <w:hpsRaise w:val="36"/>
                            <w:hpsBaseText w:val="36"/>
                            <w:lid w:val="ja-JP"/>
                          </w:rubyPr>
                          <w:rt>
                            <w:r w:rsidR="00253844" w:rsidRPr="004030C6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pacing w:val="-50"/>
                                <w:sz w:val="10"/>
                                <w:szCs w:val="36"/>
                                <w:highlight w:val="yellow"/>
                              </w:rPr>
                              <w:t>み</w:t>
                            </w:r>
                          </w:rt>
                          <w:rubyBase>
                            <w:r w:rsidR="00253844" w:rsidRPr="004030C6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pacing w:val="-50"/>
                                <w:sz w:val="36"/>
                                <w:szCs w:val="36"/>
                                <w:highlight w:val="yellow"/>
                              </w:rPr>
                              <w:t>見</w:t>
                            </w:r>
                          </w:rubyBase>
                        </w:ruby>
                      </w:r>
                      <w:r w:rsidRPr="004030C6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pacing w:val="-50"/>
                          <w:sz w:val="36"/>
                          <w:szCs w:val="36"/>
                          <w:highlight w:val="yellow"/>
                        </w:rPr>
                        <w:t>つけよう</w:t>
                      </w:r>
                      <w:r w:rsidR="004030C6" w:rsidRPr="004030C6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pacing w:val="-50"/>
                          <w:sz w:val="36"/>
                          <w:szCs w:val="36"/>
                          <w:highlight w:val="yellow"/>
                        </w:rPr>
                        <w:t>。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38DD710C" w14:textId="77777777" w:rsidR="000554ED" w:rsidRDefault="000554ED">
      <w:pPr>
        <w:rPr>
          <w:rFonts w:ascii="UD デジタル 教科書体 NK-B" w:eastAsia="UD デジタル 教科書体 NK-B"/>
          <w:noProof/>
        </w:rPr>
      </w:pPr>
    </w:p>
    <w:p w14:paraId="0CDFA281" w14:textId="77777777" w:rsidR="000554ED" w:rsidRDefault="000554ED">
      <w:pPr>
        <w:rPr>
          <w:rFonts w:ascii="UD デジタル 教科書体 NK-B" w:eastAsia="UD デジタル 教科書体 NK-B"/>
          <w:noProof/>
        </w:rPr>
      </w:pPr>
    </w:p>
    <w:p w14:paraId="2C50B1C8" w14:textId="721B7FC2" w:rsidR="00A95C3B" w:rsidRDefault="00021851">
      <w:pPr>
        <w:rPr>
          <w:rFonts w:ascii="UD デジタル 教科書体 NK-B" w:eastAsia="UD デジタル 教科書体 NK-B"/>
          <w:noProof/>
        </w:rPr>
        <w:sectPr w:rsidR="00A95C3B" w:rsidSect="007E6A40">
          <w:footerReference w:type="default" r:id="rId25"/>
          <w:type w:val="continuous"/>
          <w:pgSz w:w="11906" w:h="16838" w:code="9"/>
          <w:pgMar w:top="851" w:right="851" w:bottom="851" w:left="851" w:header="289" w:footer="720" w:gutter="0"/>
          <w:pgNumType w:start="0"/>
          <w:cols w:space="720"/>
          <w:docGrid w:linePitch="360"/>
        </w:sectPr>
      </w:pPr>
      <w:r w:rsidRPr="00E71ECB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7137A6F7" wp14:editId="016DED04">
                <wp:simplePos x="0" y="0"/>
                <wp:positionH relativeFrom="column">
                  <wp:posOffset>803910</wp:posOffset>
                </wp:positionH>
                <wp:positionV relativeFrom="paragraph">
                  <wp:posOffset>2727960</wp:posOffset>
                </wp:positionV>
                <wp:extent cx="434340" cy="716280"/>
                <wp:effectExtent l="95250" t="0" r="41910" b="0"/>
                <wp:wrapNone/>
                <wp:docPr id="1799322116" name="矢印: 右 1799322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170003">
                          <a:off x="0" y="0"/>
                          <a:ext cx="434340" cy="716280"/>
                        </a:xfrm>
                        <a:prstGeom prst="rightArrow">
                          <a:avLst/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C26952" id="矢印: 右 1799322116" o:spid="_x0000_s1026" type="#_x0000_t13" style="position:absolute;margin-left:63.3pt;margin-top:214.8pt;width:34.2pt;height:56.4pt;rotation:-2654205fd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" adj="10800" fillcolor="#f66 [1941]" strokecolor="#1f4d78 [1604]" strokeweight="1pt"/>
            </w:pict>
          </mc:Fallback>
        </mc:AlternateContent>
      </w:r>
      <w:r w:rsidRPr="00E71ECB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45720" distB="45720" distL="114300" distR="114300" simplePos="0" relativeHeight="251794432" behindDoc="1" locked="0" layoutInCell="1" allowOverlap="1" wp14:anchorId="39DE9C10" wp14:editId="067404A6">
                <wp:simplePos x="0" y="0"/>
                <wp:positionH relativeFrom="column">
                  <wp:posOffset>1221740</wp:posOffset>
                </wp:positionH>
                <wp:positionV relativeFrom="paragraph">
                  <wp:posOffset>1314450</wp:posOffset>
                </wp:positionV>
                <wp:extent cx="2979420" cy="1624682"/>
                <wp:effectExtent l="0" t="0" r="11430" b="13970"/>
                <wp:wrapNone/>
                <wp:docPr id="1026105200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79420" cy="162468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DEEE36" w14:textId="0A1FB4F6" w:rsidR="00DF5239" w:rsidRPr="00E71ECB" w:rsidRDefault="00253844" w:rsidP="00DF5239">
                            <w:pPr>
                              <w:spacing w:before="0" w:line="18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36"/>
                                <w:szCs w:val="36"/>
                                <w:highlight w:val="yellow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6"/>
                                  <w:hpsBaseText w:val="36"/>
                                  <w:lid w:val="ja-JP"/>
                                </w:rubyPr>
                                <w:rt>
                                  <w:r w:rsidR="00253844" w:rsidRPr="0025384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z w:val="12"/>
                                      <w:szCs w:val="36"/>
                                      <w:highlight w:val="yellow"/>
                                    </w:rPr>
                                    <w:t>しっぱい</w:t>
                                  </w:r>
                                </w:rt>
                                <w:rubyBase>
                                  <w:r w:rsidR="0025384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z w:val="36"/>
                                      <w:szCs w:val="36"/>
                                      <w:highlight w:val="yellow"/>
                                    </w:rPr>
                                    <w:t>失敗</w:t>
                                  </w:r>
                                </w:rubyBase>
                              </w:ruby>
                            </w:r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36"/>
                                <w:szCs w:val="36"/>
                                <w:highlight w:val="yellow"/>
                              </w:rPr>
                              <w:t>した！？</w:t>
                            </w:r>
                          </w:p>
                          <w:p w14:paraId="71656EF2" w14:textId="3745D8E0" w:rsidR="00DF5239" w:rsidRPr="00E71ECB" w:rsidRDefault="00253844" w:rsidP="00DF5239">
                            <w:pPr>
                              <w:spacing w:before="0" w:line="18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28"/>
                                <w:szCs w:val="28"/>
                                <w:highlight w:val="yellow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8"/>
                                  <w:hpsBaseText w:val="28"/>
                                  <w:lid w:val="ja-JP"/>
                                </w:rubyPr>
                                <w:rt>
                                  <w:r w:rsidR="00253844" w:rsidRPr="0025384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z w:val="10"/>
                                      <w:szCs w:val="28"/>
                                      <w:highlight w:val="yellow"/>
                                    </w:rPr>
                                    <w:t>だいじょうぶ</w:t>
                                  </w:r>
                                </w:rt>
                                <w:rubyBase>
                                  <w:r w:rsidR="0025384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z w:val="28"/>
                                      <w:szCs w:val="28"/>
                                      <w:highlight w:val="yellow"/>
                                    </w:rPr>
                                    <w:t>大丈夫</w:t>
                                  </w:r>
                                </w:rubyBase>
                              </w:ruby>
                            </w:r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28"/>
                                <w:szCs w:val="28"/>
                                <w:highlight w:val="yellow"/>
                              </w:rPr>
                              <w:t>です！</w:t>
                            </w:r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z w:val="11"/>
                                    </w:rPr>
                                    <w:t>げんいん</w:t>
                                  </w:r>
                                </w:rt>
                                <w:rubyBase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</w:rPr>
                                    <w:t>原因</w:t>
                                  </w:r>
                                </w:rubyBase>
                              </w:ruby>
                            </w:r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を考えて、</w:t>
                            </w:r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z w:val="11"/>
                                    </w:rPr>
                                    <w:t>じょうけん</w:t>
                                  </w:r>
                                </w:rt>
                                <w:rubyBase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</w:rPr>
                                    <w:t>条件</w:t>
                                  </w:r>
                                </w:rubyBase>
                              </w:ruby>
                            </w:r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を１つだけ</w:t>
                            </w:r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z w:val="11"/>
                                    </w:rPr>
                                    <w:t>か</w:t>
                                  </w:r>
                                </w:rt>
                                <w:rubyBase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</w:rPr>
                                    <w:t>変</w:t>
                                  </w:r>
                                </w:rubyBase>
                              </w:ruby>
                            </w:r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えてみたり、テーマを</w:t>
                            </w:r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z w:val="11"/>
                                    </w:rPr>
                                    <w:t>か</w:t>
                                  </w:r>
                                </w:rt>
                                <w:rubyBase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</w:rPr>
                                    <w:t>変</w:t>
                                  </w:r>
                                </w:rubyBase>
                              </w:ruby>
                            </w:r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えてみたり、</w:t>
                            </w:r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z w:val="11"/>
                                    </w:rPr>
                                    <w:t>じっけん</w:t>
                                  </w:r>
                                </w:rt>
                                <w:rubyBase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</w:rPr>
                                    <w:t>実験</w:t>
                                  </w:r>
                                </w:rubyBase>
                              </w:ruby>
                            </w:r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z w:val="11"/>
                                    </w:rPr>
                                    <w:t>ほうほう</w:t>
                                  </w:r>
                                </w:rt>
                                <w:rubyBase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</w:rPr>
                                    <w:t>方法</w:t>
                                  </w:r>
                                </w:rubyBase>
                              </w:ruby>
                            </w:r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を</w:t>
                            </w:r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z w:val="11"/>
                                    </w:rPr>
                                    <w:t>か</w:t>
                                  </w:r>
                                </w:rt>
                                <w:rubyBase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</w:rPr>
                                    <w:t>変</w:t>
                                  </w:r>
                                </w:rubyBase>
                              </w:ruby>
                            </w:r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えみて、もう</w:t>
                            </w:r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z w:val="11"/>
                                    </w:rPr>
                                    <w:t>いちど</w:t>
                                  </w:r>
                                </w:rt>
                                <w:rubyBase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</w:rPr>
                                    <w:t>一度</w:t>
                                  </w:r>
                                </w:rubyBase>
                              </w:ruby>
                            </w:r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やってみよう。</w:t>
                            </w:r>
                            <w:bookmarkStart w:id="3" w:name="_Hlk188950215"/>
                            <w:bookmarkStart w:id="4" w:name="_Hlk188950216"/>
                            <w:bookmarkStart w:id="5" w:name="_Hlk188950217"/>
                            <w:bookmarkStart w:id="6" w:name="_Hlk188950218"/>
                            <w:r w:rsidR="006E6672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6E6672" w:rsidRPr="006E6672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z w:val="10"/>
                                    </w:rPr>
                                    <w:t>あたら</w:t>
                                  </w:r>
                                </w:rt>
                                <w:rubyBase>
                                  <w:r w:rsidR="006E6672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</w:rPr>
                                    <w:t>新</w:t>
                                  </w:r>
                                </w:rubyBase>
                              </w:ruby>
                            </w:r>
                            <w:r w:rsidR="006E6672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しい</w:t>
                            </w:r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sz w:val="11"/>
                                    </w:rPr>
                                    <w:t>ぎもん</w:t>
                                  </w:r>
                                </w:rt>
                                <w:rubyBase>
                                  <w:r w:rsidR="00DF5239" w:rsidRPr="00E71ECB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</w:rPr>
                                    <w:t>疑問</w:t>
                                  </w:r>
                                </w:rubyBase>
                              </w:ruby>
                            </w:r>
                            <w:r w:rsidR="006E6672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が</w:t>
                            </w:r>
                            <w:r w:rsidR="00021851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021851" w:rsidRPr="00021851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z w:val="11"/>
                                    </w:rPr>
                                    <w:t>み</w:t>
                                  </w:r>
                                </w:rt>
                                <w:rubyBase>
                                  <w:r w:rsidR="00021851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</w:rPr>
                                    <w:t>見</w:t>
                                  </w:r>
                                </w:rubyBase>
                              </w:ruby>
                            </w:r>
                            <w:r w:rsidR="006E6672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つかる</w:t>
                            </w:r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かも</w:t>
                            </w:r>
                            <w:r w:rsidR="006E6672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しれません</w:t>
                            </w:r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。</w:t>
                            </w:r>
                            <w:bookmarkEnd w:id="3"/>
                            <w:bookmarkEnd w:id="4"/>
                            <w:bookmarkEnd w:id="5"/>
                            <w:bookmarkEnd w:id="6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DE9C10" id="_x0000_s1042" type="#_x0000_t202" style="position:absolute;margin-left:96.2pt;margin-top:103.5pt;width:234.6pt;height:127.95pt;z-index:-2515220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" strokecolor="#0070c0">
                <v:textbox>
                  <w:txbxContent>
                    <w:p w14:paraId="46DEEE36" w14:textId="0A1FB4F6" w:rsidR="00DF5239" w:rsidRPr="00E71ECB" w:rsidRDefault="00253844" w:rsidP="00DF5239">
                      <w:pPr>
                        <w:spacing w:before="0" w:line="18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z w:val="36"/>
                          <w:szCs w:val="36"/>
                          <w:highlight w:val="yellow"/>
                        </w:rPr>
                        <w:ruby>
                          <w:rubyPr>
                            <w:rubyAlign w:val="distributeSpace"/>
                            <w:hps w:val="12"/>
                            <w:hpsRaise w:val="36"/>
                            <w:hpsBaseText w:val="36"/>
                            <w:lid w:val="ja-JP"/>
                          </w:rubyPr>
                          <w:rt>
                            <w:r w:rsidR="00253844" w:rsidRPr="0025384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12"/>
                                <w:szCs w:val="36"/>
                                <w:highlight w:val="yellow"/>
                              </w:rPr>
                              <w:t>しっぱい</w:t>
                            </w:r>
                          </w:rt>
                          <w:rubyBase>
                            <w:r w:rsidR="0025384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36"/>
                                <w:szCs w:val="36"/>
                                <w:highlight w:val="yellow"/>
                              </w:rPr>
                              <w:t>失敗</w:t>
                            </w:r>
                          </w:rubyBase>
                        </w:ruby>
                      </w:r>
                      <w:r w:rsidR="00DF5239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z w:val="36"/>
                          <w:szCs w:val="36"/>
                          <w:highlight w:val="yellow"/>
                        </w:rPr>
                        <w:t>した！？</w:t>
                      </w:r>
                    </w:p>
                    <w:p w14:paraId="71656EF2" w14:textId="3745D8E0" w:rsidR="00DF5239" w:rsidRPr="00E71ECB" w:rsidRDefault="00253844" w:rsidP="00DF5239">
                      <w:pPr>
                        <w:spacing w:before="0" w:line="18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</w:rPr>
                      </w:pP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z w:val="28"/>
                          <w:szCs w:val="28"/>
                          <w:highlight w:val="yellow"/>
                        </w:rPr>
                        <w:ruby>
                          <w:rubyPr>
                            <w:rubyAlign w:val="distributeSpace"/>
                            <w:hps w:val="10"/>
                            <w:hpsRaise w:val="28"/>
                            <w:hpsBaseText w:val="28"/>
                            <w:lid w:val="ja-JP"/>
                          </w:rubyPr>
                          <w:rt>
                            <w:r w:rsidR="00253844" w:rsidRPr="0025384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10"/>
                                <w:szCs w:val="28"/>
                                <w:highlight w:val="yellow"/>
                              </w:rPr>
                              <w:t>だいじょうぶ</w:t>
                            </w:r>
                          </w:rt>
                          <w:rubyBase>
                            <w:r w:rsidR="0025384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28"/>
                                <w:szCs w:val="28"/>
                                <w:highlight w:val="yellow"/>
                              </w:rPr>
                              <w:t>大丈夫</w:t>
                            </w:r>
                          </w:rubyBase>
                        </w:ruby>
                      </w:r>
                      <w:r w:rsidR="00DF5239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z w:val="28"/>
                          <w:szCs w:val="28"/>
                          <w:highlight w:val="yellow"/>
                        </w:rPr>
                        <w:t>です！</w:t>
                      </w:r>
                      <w:r w:rsidR="00DF5239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11"/>
                              </w:rPr>
                              <w:t>げんいん</w:t>
                            </w:r>
                          </w:rt>
                          <w:rubyBase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原因</w:t>
                            </w:r>
                          </w:rubyBase>
                        </w:ruby>
                      </w:r>
                      <w:r w:rsidR="00DF5239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t>を考えて、</w:t>
                      </w:r>
                      <w:r w:rsidR="00DF5239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11"/>
                              </w:rPr>
                              <w:t>じょうけん</w:t>
                            </w:r>
                          </w:rt>
                          <w:rubyBase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条件</w:t>
                            </w:r>
                          </w:rubyBase>
                        </w:ruby>
                      </w:r>
                      <w:r w:rsidR="00DF5239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t>を１つだけ</w:t>
                      </w:r>
                      <w:r w:rsidR="00DF5239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11"/>
                              </w:rPr>
                              <w:t>か</w:t>
                            </w:r>
                          </w:rt>
                          <w:rubyBase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変</w:t>
                            </w:r>
                          </w:rubyBase>
                        </w:ruby>
                      </w:r>
                      <w:r w:rsidR="00DF5239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t>えてみたり、テーマを</w:t>
                      </w:r>
                      <w:r w:rsidR="00DF5239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11"/>
                              </w:rPr>
                              <w:t>か</w:t>
                            </w:r>
                          </w:rt>
                          <w:rubyBase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変</w:t>
                            </w:r>
                          </w:rubyBase>
                        </w:ruby>
                      </w:r>
                      <w:r w:rsidR="00DF5239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t>えてみたり、</w:t>
                      </w:r>
                      <w:r w:rsidR="00DF5239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11"/>
                              </w:rPr>
                              <w:t>じっけん</w:t>
                            </w:r>
                          </w:rt>
                          <w:rubyBase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実験</w:t>
                            </w:r>
                          </w:rubyBase>
                        </w:ruby>
                      </w:r>
                      <w:r w:rsidR="00DF5239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11"/>
                              </w:rPr>
                              <w:t>ほうほう</w:t>
                            </w:r>
                          </w:rt>
                          <w:rubyBase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方法</w:t>
                            </w:r>
                          </w:rubyBase>
                        </w:ruby>
                      </w:r>
                      <w:r w:rsidR="00DF5239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t>を</w:t>
                      </w:r>
                      <w:r w:rsidR="00DF5239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11"/>
                              </w:rPr>
                              <w:t>か</w:t>
                            </w:r>
                          </w:rt>
                          <w:rubyBase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変</w:t>
                            </w:r>
                          </w:rubyBase>
                        </w:ruby>
                      </w:r>
                      <w:r w:rsidR="00DF5239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t>えみて、もう</w:t>
                      </w:r>
                      <w:r w:rsidR="00DF5239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11"/>
                              </w:rPr>
                              <w:t>いちど</w:t>
                            </w:r>
                          </w:rt>
                          <w:rubyBase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一度</w:t>
                            </w:r>
                          </w:rubyBase>
                        </w:ruby>
                      </w:r>
                      <w:r w:rsidR="00DF5239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t>やってみよう。</w:t>
                      </w:r>
                      <w:bookmarkStart w:id="7" w:name="_Hlk188950215"/>
                      <w:bookmarkStart w:id="8" w:name="_Hlk188950216"/>
                      <w:bookmarkStart w:id="9" w:name="_Hlk188950217"/>
                      <w:bookmarkStart w:id="10" w:name="_Hlk188950218"/>
                      <w:r w:rsidR="006E6672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</w:rPr>
                        <w:ruby>
                          <w:rubyPr>
                            <w:rubyAlign w:val="distributeSpace"/>
                            <w:hps w:val="10"/>
                            <w:hpsRaise w:val="20"/>
                            <w:hpsBaseText w:val="22"/>
                            <w:lid w:val="ja-JP"/>
                          </w:rubyPr>
                          <w:rt>
                            <w:r w:rsidR="006E6672" w:rsidRPr="006E6672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10"/>
                              </w:rPr>
                              <w:t>あたら</w:t>
                            </w:r>
                          </w:rt>
                          <w:rubyBase>
                            <w:r w:rsidR="006E6672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</w:rPr>
                              <w:t>新</w:t>
                            </w:r>
                          </w:rubyBase>
                        </w:ruby>
                      </w:r>
                      <w:r w:rsidR="006E6672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t>しい</w:t>
                      </w:r>
                      <w:r w:rsidR="00DF5239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11"/>
                              </w:rPr>
                              <w:t>ぎもん</w:t>
                            </w:r>
                          </w:rt>
                          <w:rubyBase>
                            <w:r w:rsidR="00DF5239"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</w:rPr>
                              <w:t>疑問</w:t>
                            </w:r>
                          </w:rubyBase>
                        </w:ruby>
                      </w:r>
                      <w:r w:rsidR="006E6672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t>が</w:t>
                      </w:r>
                      <w:r w:rsidR="00021851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021851" w:rsidRPr="00021851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11"/>
                              </w:rPr>
                              <w:t>み</w:t>
                            </w:r>
                          </w:rt>
                          <w:rubyBase>
                            <w:r w:rsidR="00021851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</w:rPr>
                              <w:t>見</w:t>
                            </w:r>
                          </w:rubyBase>
                        </w:ruby>
                      </w:r>
                      <w:r w:rsidR="006E6672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t>つかる</w:t>
                      </w:r>
                      <w:r w:rsidR="00DF5239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t>かも</w:t>
                      </w:r>
                      <w:r w:rsidR="006E6672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t>しれません</w:t>
                      </w:r>
                      <w:r w:rsidR="00DF5239"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</w:rPr>
                        <w:t>。</w:t>
                      </w:r>
                      <w:bookmarkEnd w:id="7"/>
                      <w:bookmarkEnd w:id="8"/>
                      <w:bookmarkEnd w:id="9"/>
                      <w:bookmarkEnd w:id="10"/>
                    </w:p>
                  </w:txbxContent>
                </v:textbox>
              </v:shape>
            </w:pict>
          </mc:Fallback>
        </mc:AlternateContent>
      </w:r>
      <w:r w:rsidR="00A85851" w:rsidRPr="00E71ECB">
        <w:rPr>
          <w:rFonts w:ascii="UD デジタル 教科書体 NK-B" w:eastAsia="UD デジタル 教科書体 NK-B" w:hint="eastAsia"/>
          <w:noProof/>
        </w:rPr>
        <w:drawing>
          <wp:anchor distT="0" distB="0" distL="114300" distR="114300" simplePos="0" relativeHeight="251800576" behindDoc="0" locked="0" layoutInCell="1" allowOverlap="1" wp14:anchorId="3BA2DFDE" wp14:editId="2AD644CC">
            <wp:simplePos x="0" y="0"/>
            <wp:positionH relativeFrom="column">
              <wp:posOffset>3524250</wp:posOffset>
            </wp:positionH>
            <wp:positionV relativeFrom="paragraph">
              <wp:posOffset>2933700</wp:posOffset>
            </wp:positionV>
            <wp:extent cx="647700" cy="647700"/>
            <wp:effectExtent l="0" t="0" r="0" b="0"/>
            <wp:wrapNone/>
            <wp:docPr id="1988340184" name="図 1988340184" descr="グラフ&#10;&#10;中程度の精度で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340184" name="図 1988340184" descr="グラフ&#10;&#10;中程度の精度で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33610" w:rsidRPr="00E71ECB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0E4A7386" wp14:editId="0EE0CFE7">
                <wp:simplePos x="0" y="0"/>
                <wp:positionH relativeFrom="column">
                  <wp:posOffset>1059815</wp:posOffset>
                </wp:positionH>
                <wp:positionV relativeFrom="paragraph">
                  <wp:posOffset>463550</wp:posOffset>
                </wp:positionV>
                <wp:extent cx="772795" cy="346710"/>
                <wp:effectExtent l="0" t="0" r="27305" b="15240"/>
                <wp:wrapNone/>
                <wp:docPr id="375083903" name="フローチャート: 代替処理 3750839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2795" cy="346710"/>
                        </a:xfrm>
                        <a:prstGeom prst="flowChartAlternate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9E4ACAC" w14:textId="77777777" w:rsidR="00DF5239" w:rsidRPr="00E71ECB" w:rsidRDefault="00DF5239" w:rsidP="00DF5239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30"/>
                                <w:szCs w:val="30"/>
                              </w:rPr>
                              <w:t>３年生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4A7386" id="フローチャート: 代替処理 375083903" o:spid="_x0000_s1043" type="#_x0000_t176" style="position:absolute;margin-left:83.45pt;margin-top:36.5pt;width:60.85pt;height:27.3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" fillcolor="#5b9bd5 [3204]" strokecolor="#1f4d78 [1604]" strokeweight="1pt">
                <v:textbox>
                  <w:txbxContent>
                    <w:p w14:paraId="09E4ACAC" w14:textId="77777777" w:rsidR="00DF5239" w:rsidRPr="00E71ECB" w:rsidRDefault="00DF5239" w:rsidP="00DF5239">
                      <w:pPr>
                        <w:spacing w:before="0"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z w:val="30"/>
                          <w:szCs w:val="30"/>
                        </w:rPr>
                      </w:pP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z w:val="30"/>
                          <w:szCs w:val="30"/>
                        </w:rPr>
                        <w:t>３年生</w:t>
                      </w:r>
                    </w:p>
                  </w:txbxContent>
                </v:textbox>
              </v:shape>
            </w:pict>
          </mc:Fallback>
        </mc:AlternateContent>
      </w:r>
      <w:r w:rsidR="008C3EFC" w:rsidRPr="00E71ECB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501AE24C" wp14:editId="166A06F3">
                <wp:simplePos x="0" y="0"/>
                <wp:positionH relativeFrom="column">
                  <wp:posOffset>5944235</wp:posOffset>
                </wp:positionH>
                <wp:positionV relativeFrom="paragraph">
                  <wp:posOffset>410210</wp:posOffset>
                </wp:positionV>
                <wp:extent cx="769620" cy="342900"/>
                <wp:effectExtent l="0" t="0" r="11430" b="19050"/>
                <wp:wrapNone/>
                <wp:docPr id="2137488922" name="フローチャート: 代替処理 21374889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9620" cy="342900"/>
                        </a:xfrm>
                        <a:prstGeom prst="flowChartAlternate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B4F3D08" w14:textId="77777777" w:rsidR="00DF5239" w:rsidRPr="00E71ECB" w:rsidRDefault="00DF5239" w:rsidP="00DF5239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30"/>
                                <w:szCs w:val="30"/>
                              </w:rPr>
                              <w:t>４年生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1AE24C" id="フローチャート: 代替処理 2137488922" o:spid="_x0000_s1044" type="#_x0000_t176" style="position:absolute;margin-left:468.05pt;margin-top:32.3pt;width:60.6pt;height:27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" fillcolor="#5b9bd5 [3204]" strokecolor="#1f4d78 [1604]" strokeweight="1pt">
                <v:textbox>
                  <w:txbxContent>
                    <w:p w14:paraId="1B4F3D08" w14:textId="77777777" w:rsidR="00DF5239" w:rsidRPr="00E71ECB" w:rsidRDefault="00DF5239" w:rsidP="00DF5239">
                      <w:pPr>
                        <w:spacing w:before="0"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z w:val="30"/>
                          <w:szCs w:val="30"/>
                        </w:rPr>
                      </w:pP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z w:val="30"/>
                          <w:szCs w:val="30"/>
                        </w:rPr>
                        <w:t>４年生</w:t>
                      </w:r>
                    </w:p>
                  </w:txbxContent>
                </v:textbox>
              </v:shape>
            </w:pict>
          </mc:Fallback>
        </mc:AlternateContent>
      </w:r>
      <w:r w:rsidR="008C3EFC" w:rsidRPr="00E71ECB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7F1BA4CE" wp14:editId="22217F90">
                <wp:simplePos x="0" y="0"/>
                <wp:positionH relativeFrom="column">
                  <wp:posOffset>5967095</wp:posOffset>
                </wp:positionH>
                <wp:positionV relativeFrom="paragraph">
                  <wp:posOffset>2620010</wp:posOffset>
                </wp:positionV>
                <wp:extent cx="746760" cy="342900"/>
                <wp:effectExtent l="0" t="0" r="15240" b="19050"/>
                <wp:wrapNone/>
                <wp:docPr id="560003118" name="フローチャート: 代替処理 560003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6760" cy="342900"/>
                        </a:xfrm>
                        <a:prstGeom prst="flowChartAlternate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FA92A8F" w14:textId="77777777" w:rsidR="00DF5239" w:rsidRPr="00E71ECB" w:rsidRDefault="00DF5239" w:rsidP="00DF5239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30"/>
                                <w:szCs w:val="30"/>
                              </w:rPr>
                              <w:t>５年生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1BA4CE" id="フローチャート: 代替処理 560003118" o:spid="_x0000_s1045" type="#_x0000_t176" style="position:absolute;margin-left:469.85pt;margin-top:206.3pt;width:58.8pt;height:27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" fillcolor="#5b9bd5 [3204]" strokecolor="#1f4d78 [1604]" strokeweight="1pt">
                <v:textbox>
                  <w:txbxContent>
                    <w:p w14:paraId="7FA92A8F" w14:textId="77777777" w:rsidR="00DF5239" w:rsidRPr="00E71ECB" w:rsidRDefault="00DF5239" w:rsidP="00DF5239">
                      <w:pPr>
                        <w:spacing w:before="0"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z w:val="30"/>
                          <w:szCs w:val="30"/>
                        </w:rPr>
                      </w:pP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z w:val="30"/>
                          <w:szCs w:val="30"/>
                        </w:rPr>
                        <w:t>５年生</w:t>
                      </w:r>
                    </w:p>
                  </w:txbxContent>
                </v:textbox>
              </v:shape>
            </w:pict>
          </mc:Fallback>
        </mc:AlternateContent>
      </w:r>
      <w:r w:rsidR="008C3EFC" w:rsidRPr="00E71ECB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0E9ABCA5" wp14:editId="16E1A328">
                <wp:simplePos x="0" y="0"/>
                <wp:positionH relativeFrom="column">
                  <wp:posOffset>953135</wp:posOffset>
                </wp:positionH>
                <wp:positionV relativeFrom="paragraph">
                  <wp:posOffset>4791710</wp:posOffset>
                </wp:positionV>
                <wp:extent cx="746760" cy="342900"/>
                <wp:effectExtent l="0" t="0" r="15240" b="19050"/>
                <wp:wrapNone/>
                <wp:docPr id="222833968" name="フローチャート: 代替処理 2228339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6760" cy="342900"/>
                        </a:xfrm>
                        <a:prstGeom prst="flowChartAlternateProcess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F115959" w14:textId="77777777" w:rsidR="00DF5239" w:rsidRPr="00E71ECB" w:rsidRDefault="00DF5239" w:rsidP="00DF5239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30"/>
                                <w:szCs w:val="30"/>
                              </w:rPr>
                              <w:t>６年生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9ABCA5" id="フローチャート: 代替処理 222833968" o:spid="_x0000_s1046" type="#_x0000_t176" style="position:absolute;margin-left:75.05pt;margin-top:377.3pt;width:58.8pt;height:2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" fillcolor="#5b9bd5 [3204]" strokecolor="#1f4d78 [1604]" strokeweight="1pt">
                <v:textbox>
                  <w:txbxContent>
                    <w:p w14:paraId="2F115959" w14:textId="77777777" w:rsidR="00DF5239" w:rsidRPr="00E71ECB" w:rsidRDefault="00DF5239" w:rsidP="00DF5239">
                      <w:pPr>
                        <w:spacing w:before="0"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z w:val="30"/>
                          <w:szCs w:val="30"/>
                        </w:rPr>
                      </w:pP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z w:val="30"/>
                          <w:szCs w:val="30"/>
                        </w:rPr>
                        <w:t>６年生</w:t>
                      </w:r>
                    </w:p>
                  </w:txbxContent>
                </v:textbox>
              </v:shape>
            </w:pict>
          </mc:Fallback>
        </mc:AlternateContent>
      </w:r>
      <w:r w:rsidR="0034408B" w:rsidRPr="00A95C3B">
        <w:rPr>
          <w:rFonts w:ascii="UD デジタル 教科書体 NK-B" w:eastAsia="UD デジタル 教科書体 NK-B" w:hAnsi="BIZ UDゴシック" w:cs="Times New Roman" w:hint="eastAsia"/>
          <w:noProof/>
          <w:kern w:val="2"/>
          <w:sz w:val="26"/>
          <w:szCs w:val="26"/>
        </w:rPr>
        <w:drawing>
          <wp:anchor distT="0" distB="0" distL="114300" distR="114300" simplePos="0" relativeHeight="252185600" behindDoc="0" locked="0" layoutInCell="1" allowOverlap="1" wp14:anchorId="191FAC23" wp14:editId="285D1989">
            <wp:simplePos x="0" y="0"/>
            <wp:positionH relativeFrom="column">
              <wp:posOffset>2655570</wp:posOffset>
            </wp:positionH>
            <wp:positionV relativeFrom="paragraph">
              <wp:posOffset>5288280</wp:posOffset>
            </wp:positionV>
            <wp:extent cx="4869815" cy="304800"/>
            <wp:effectExtent l="0" t="0" r="0" b="0"/>
            <wp:wrapNone/>
            <wp:docPr id="662668041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554ED" w:rsidRPr="00E71ECB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45720" distB="45720" distL="114300" distR="114300" simplePos="0" relativeHeight="251792384" behindDoc="0" locked="0" layoutInCell="1" allowOverlap="1" wp14:anchorId="4BFCD0F2" wp14:editId="49E6C964">
                <wp:simplePos x="0" y="0"/>
                <wp:positionH relativeFrom="column">
                  <wp:posOffset>-167640</wp:posOffset>
                </wp:positionH>
                <wp:positionV relativeFrom="paragraph">
                  <wp:posOffset>3379470</wp:posOffset>
                </wp:positionV>
                <wp:extent cx="1870075" cy="1607820"/>
                <wp:effectExtent l="0" t="0" r="15875" b="11430"/>
                <wp:wrapSquare wrapText="bothSides"/>
                <wp:docPr id="1413566795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70075" cy="16078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3BD119" w14:textId="56D48159" w:rsidR="00DF5239" w:rsidRDefault="00DF5239" w:rsidP="00DF5239">
                            <w:pP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pacing w:val="-20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DF5239" w:rsidRPr="00611296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pacing w:val="-20"/>
                                      <w:sz w:val="12"/>
                                      <w:szCs w:val="36"/>
                                    </w:rPr>
                                    <w:t>けっか</w:t>
                                  </w:r>
                                </w:rt>
                                <w:rubyBase>
                                  <w:r w:rsidR="00DF5239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pacing w:val="-20"/>
                                      <w:sz w:val="36"/>
                                      <w:szCs w:val="36"/>
                                    </w:rPr>
                                    <w:t>結果</w:t>
                                  </w:r>
                                </w:rubyBase>
                              </w:ruby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pacing w:val="-20"/>
                                <w:sz w:val="36"/>
                                <w:szCs w:val="36"/>
                              </w:rPr>
                              <w:t>から</w:t>
                            </w: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pacing w:val="-20"/>
                                <w:sz w:val="36"/>
                                <w:szCs w:val="36"/>
                              </w:rPr>
                              <w:t>わかった</w:t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pacing w:val="-20"/>
                                <w:sz w:val="36"/>
                                <w:szCs w:val="36"/>
                              </w:rPr>
                              <w:t>ことや、</w:t>
                            </w: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pacing w:val="-20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DF5239" w:rsidRPr="00611296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pacing w:val="-20"/>
                                      <w:sz w:val="12"/>
                                      <w:szCs w:val="36"/>
                                    </w:rPr>
                                    <w:t>かんが</w:t>
                                  </w:r>
                                </w:rt>
                                <w:rubyBase>
                                  <w:r w:rsidR="00DF5239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spacing w:val="-20"/>
                                      <w:sz w:val="36"/>
                                      <w:szCs w:val="36"/>
                                    </w:rPr>
                                    <w:t>考</w:t>
                                  </w:r>
                                </w:rubyBase>
                              </w:ruby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pacing w:val="-20"/>
                                <w:sz w:val="36"/>
                                <w:szCs w:val="36"/>
                              </w:rPr>
                              <w:t>え</w:t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36"/>
                                <w:szCs w:val="36"/>
                              </w:rPr>
                              <w:t>たことを</w:t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36"/>
                                <w:szCs w:val="36"/>
                                <w:highlight w:val="yellow"/>
                              </w:rPr>
                              <w:t>まとめ</w:t>
                            </w:r>
                            <w:r w:rsidRPr="00E71ECB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36"/>
                                <w:szCs w:val="36"/>
                              </w:rPr>
                              <w:t>よう</w:t>
                            </w:r>
                            <w:r w:rsidR="004030C6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sz w:val="36"/>
                                <w:szCs w:val="36"/>
                              </w:rPr>
                              <w:t>。</w:t>
                            </w:r>
                          </w:p>
                          <w:p w14:paraId="70D18A30" w14:textId="77777777" w:rsidR="00DF5239" w:rsidRDefault="00DF5239" w:rsidP="00DF5239">
                            <w:pP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  <w:p w14:paraId="31AF5909" w14:textId="77777777" w:rsidR="00DF5239" w:rsidRDefault="00DF5239" w:rsidP="00DF5239">
                            <w:pP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z w:val="36"/>
                                <w:szCs w:val="36"/>
                              </w:rPr>
                            </w:pPr>
                          </w:p>
                          <w:p w14:paraId="2EF78304" w14:textId="77777777" w:rsidR="00DF5239" w:rsidRPr="00E71ECB" w:rsidRDefault="00DF5239" w:rsidP="00DF5239">
                            <w:pP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FCD0F2" id="_x0000_s1047" type="#_x0000_t202" style="position:absolute;margin-left:-13.2pt;margin-top:266.1pt;width:147.25pt;height:126.6pt;z-index:251792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" strokecolor="#0070c0">
                <v:textbox>
                  <w:txbxContent>
                    <w:p w14:paraId="6B3BD119" w14:textId="56D48159" w:rsidR="00DF5239" w:rsidRDefault="00DF5239" w:rsidP="00DF5239">
                      <w:pP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z w:val="36"/>
                          <w:szCs w:val="36"/>
                        </w:rPr>
                      </w:pP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pacing w:val="-20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2"/>
                            <w:hpsRaise w:val="34"/>
                            <w:hpsBaseText w:val="36"/>
                            <w:lid w:val="ja-JP"/>
                          </w:rubyPr>
                          <w:rt>
                            <w:r w:rsidR="00DF5239" w:rsidRPr="00611296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pacing w:val="-20"/>
                                <w:sz w:val="12"/>
                                <w:szCs w:val="36"/>
                              </w:rPr>
                              <w:t>けっか</w:t>
                            </w:r>
                          </w:rt>
                          <w:rubyBase>
                            <w:r w:rsidR="00DF5239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pacing w:val="-20"/>
                                <w:sz w:val="36"/>
                                <w:szCs w:val="36"/>
                              </w:rPr>
                              <w:t>結果</w:t>
                            </w:r>
                          </w:rubyBase>
                        </w:ruby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pacing w:val="-20"/>
                          <w:sz w:val="36"/>
                          <w:szCs w:val="36"/>
                        </w:rPr>
                        <w:t>から</w:t>
                      </w: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pacing w:val="-20"/>
                          <w:sz w:val="36"/>
                          <w:szCs w:val="36"/>
                        </w:rPr>
                        <w:t>わかった</w:t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pacing w:val="-20"/>
                          <w:sz w:val="36"/>
                          <w:szCs w:val="36"/>
                        </w:rPr>
                        <w:t>ことや、</w:t>
                      </w: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pacing w:val="-20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2"/>
                            <w:hpsRaise w:val="34"/>
                            <w:hpsBaseText w:val="36"/>
                            <w:lid w:val="ja-JP"/>
                          </w:rubyPr>
                          <w:rt>
                            <w:r w:rsidR="00DF5239" w:rsidRPr="00611296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pacing w:val="-20"/>
                                <w:sz w:val="12"/>
                                <w:szCs w:val="36"/>
                              </w:rPr>
                              <w:t>かんが</w:t>
                            </w:r>
                          </w:rt>
                          <w:rubyBase>
                            <w:r w:rsidR="00DF5239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spacing w:val="-20"/>
                                <w:sz w:val="36"/>
                                <w:szCs w:val="36"/>
                              </w:rPr>
                              <w:t>考</w:t>
                            </w:r>
                          </w:rubyBase>
                        </w:ruby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pacing w:val="-20"/>
                          <w:sz w:val="36"/>
                          <w:szCs w:val="36"/>
                        </w:rPr>
                        <w:t>え</w:t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z w:val="36"/>
                          <w:szCs w:val="36"/>
                        </w:rPr>
                        <w:t>たことを</w:t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z w:val="36"/>
                          <w:szCs w:val="36"/>
                          <w:highlight w:val="yellow"/>
                        </w:rPr>
                        <w:t>まとめ</w:t>
                      </w:r>
                      <w:r w:rsidRPr="00E71ECB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z w:val="36"/>
                          <w:szCs w:val="36"/>
                        </w:rPr>
                        <w:t>よう</w:t>
                      </w:r>
                      <w:r w:rsidR="004030C6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sz w:val="36"/>
                          <w:szCs w:val="36"/>
                        </w:rPr>
                        <w:t>。</w:t>
                      </w:r>
                    </w:p>
                    <w:p w14:paraId="70D18A30" w14:textId="77777777" w:rsidR="00DF5239" w:rsidRDefault="00DF5239" w:rsidP="00DF5239">
                      <w:pP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z w:val="36"/>
                          <w:szCs w:val="36"/>
                        </w:rPr>
                      </w:pPr>
                    </w:p>
                    <w:p w14:paraId="31AF5909" w14:textId="77777777" w:rsidR="00DF5239" w:rsidRDefault="00DF5239" w:rsidP="00DF5239">
                      <w:pP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sz w:val="36"/>
                          <w:szCs w:val="36"/>
                        </w:rPr>
                      </w:pPr>
                    </w:p>
                    <w:p w14:paraId="2EF78304" w14:textId="77777777" w:rsidR="00DF5239" w:rsidRPr="00E71ECB" w:rsidRDefault="00DF5239" w:rsidP="00DF5239">
                      <w:pP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0554ED" w:rsidRPr="00E71ECB">
        <w:rPr>
          <w:rFonts w:ascii="UD デジタル 教科書体 NK-B" w:eastAsia="UD デジタル 教科書体 NK-B" w:hint="eastAsia"/>
          <w:noProof/>
        </w:rPr>
        <w:drawing>
          <wp:anchor distT="0" distB="0" distL="114300" distR="114300" simplePos="0" relativeHeight="251801600" behindDoc="0" locked="0" layoutInCell="1" allowOverlap="1" wp14:anchorId="14623A6D" wp14:editId="2CDD3990">
            <wp:simplePos x="0" y="0"/>
            <wp:positionH relativeFrom="column">
              <wp:posOffset>1372235</wp:posOffset>
            </wp:positionH>
            <wp:positionV relativeFrom="paragraph">
              <wp:posOffset>3097530</wp:posOffset>
            </wp:positionV>
            <wp:extent cx="815340" cy="815340"/>
            <wp:effectExtent l="0" t="0" r="0" b="3810"/>
            <wp:wrapNone/>
            <wp:docPr id="545784785" name="図 545784785" descr="考える人の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考える人のイラスト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340" cy="81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554ED" w:rsidRPr="00E71ECB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1D4001E8" wp14:editId="5F941E95">
                <wp:simplePos x="0" y="0"/>
                <wp:positionH relativeFrom="column">
                  <wp:posOffset>5593080</wp:posOffset>
                </wp:positionH>
                <wp:positionV relativeFrom="paragraph">
                  <wp:posOffset>2781300</wp:posOffset>
                </wp:positionV>
                <wp:extent cx="434340" cy="716280"/>
                <wp:effectExtent l="11430" t="7620" r="0" b="34290"/>
                <wp:wrapNone/>
                <wp:docPr id="1849856992" name="矢印: 右 18498569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34340" cy="716280"/>
                        </a:xfrm>
                        <a:prstGeom prst="rightArrow">
                          <a:avLst/>
                        </a:prstGeo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45A7053" id="矢印: 右 1849856992" o:spid="_x0000_s1026" type="#_x0000_t13" style="position:absolute;margin-left:440.4pt;margin-top:219pt;width:34.2pt;height:56.4pt;rotation:90;z-index:25178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" adj="10800" fillcolor="#f66 [1941]" strokecolor="#1f4d78 [1604]" strokeweight="1pt"/>
            </w:pict>
          </mc:Fallback>
        </mc:AlternateContent>
      </w:r>
      <w:r w:rsidR="00DF5239">
        <w:rPr>
          <w:rFonts w:ascii="UD デジタル 教科書体 NK-B" w:eastAsia="UD デジタル 教科書体 NK-B"/>
          <w:noProof/>
        </w:rPr>
        <w:br w:type="page"/>
      </w:r>
    </w:p>
    <w:bookmarkStart w:id="7" w:name="_Hlk187938353"/>
    <w:p w14:paraId="7FEB556F" w14:textId="48DCB2B4" w:rsidR="00A95C3B" w:rsidRPr="00A95C3B" w:rsidRDefault="0097433D" w:rsidP="00A95C3B">
      <w:pPr>
        <w:widowControl w:val="0"/>
        <w:spacing w:before="0" w:line="240" w:lineRule="auto"/>
        <w:jc w:val="center"/>
        <w:rPr>
          <w:rFonts w:ascii="Century" w:eastAsia="ＭＳ 明朝" w:hAnsi="Century" w:cs="Times New Roman"/>
          <w:kern w:val="2"/>
          <w:sz w:val="21"/>
        </w:rPr>
      </w:pPr>
      <w:r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53152" behindDoc="1" locked="0" layoutInCell="1" allowOverlap="1" wp14:anchorId="0D2B5B4A" wp14:editId="072A263E">
                <wp:simplePos x="0" y="0"/>
                <wp:positionH relativeFrom="column">
                  <wp:posOffset>4776</wp:posOffset>
                </wp:positionH>
                <wp:positionV relativeFrom="paragraph">
                  <wp:posOffset>-514350</wp:posOffset>
                </wp:positionV>
                <wp:extent cx="6492240" cy="883920"/>
                <wp:effectExtent l="0" t="0" r="22860" b="11430"/>
                <wp:wrapNone/>
                <wp:docPr id="190059637" name="スクロール: 横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492240" cy="883920"/>
                        </a:xfrm>
                        <a:prstGeom prst="horizontalScroll">
                          <a:avLst/>
                        </a:prstGeom>
                        <a:gradFill>
                          <a:gsLst>
                            <a:gs pos="37901">
                              <a:srgbClr val="FF9494"/>
                            </a:gs>
                            <a:gs pos="33802">
                              <a:srgbClr val="FF8F8F"/>
                            </a:gs>
                            <a:gs pos="15120">
                              <a:srgbClr val="FF7878"/>
                            </a:gs>
                            <a:gs pos="0">
                              <a:srgbClr val="FF0000">
                                <a:lumMod val="60000"/>
                                <a:lumOff val="40000"/>
                              </a:srgbClr>
                            </a:gs>
                            <a:gs pos="42000">
                              <a:srgbClr val="FF0000">
                                <a:lumMod val="40000"/>
                                <a:lumOff val="60000"/>
                              </a:srgbClr>
                            </a:gs>
                            <a:gs pos="83000">
                              <a:srgbClr val="FF0000">
                                <a:lumMod val="20000"/>
                                <a:lumOff val="80000"/>
                              </a:srgbClr>
                            </a:gs>
                            <a:gs pos="100000">
                              <a:sysClr val="window" lastClr="FFFFFF">
                                <a:lumMod val="95000"/>
                              </a:sysClr>
                            </a:gs>
                          </a:gsLst>
                          <a:lin ang="5400000" scaled="1"/>
                        </a:gra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F33AC9D" w14:textId="77777777" w:rsidR="00A95C3B" w:rsidRDefault="00A95C3B" w:rsidP="00A95C3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2B5B4A" id="スクロール: 横 125" o:spid="_x0000_s1048" type="#_x0000_t98" style="position:absolute;left:0;text-align:left;margin-left:.4pt;margin-top:-40.5pt;width:511.2pt;height:69.6pt;z-index:-25136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" fillcolor="#f66" strokecolor="window" strokeweight="1pt">
                <v:fill color2="#f2f2f2" colors="0 #f66;9909f #ff7878;22152f #ff8f8f;24839f #ff9494;27525f #f99;54395f #fcc;1 #f2f2f2" focus="100%" type="gradient"/>
                <v:stroke joinstyle="miter"/>
                <v:path arrowok="t"/>
                <v:textbox>
                  <w:txbxContent>
                    <w:p w14:paraId="5F33AC9D" w14:textId="77777777" w:rsidR="00A95C3B" w:rsidRDefault="00A95C3B" w:rsidP="00A95C3B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A95C3B"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33696" behindDoc="0" locked="0" layoutInCell="1" allowOverlap="1" wp14:anchorId="5E8E1E40" wp14:editId="55C07A02">
                <wp:simplePos x="0" y="0"/>
                <wp:positionH relativeFrom="column">
                  <wp:posOffset>1176655</wp:posOffset>
                </wp:positionH>
                <wp:positionV relativeFrom="paragraph">
                  <wp:posOffset>-445770</wp:posOffset>
                </wp:positionV>
                <wp:extent cx="3874135" cy="932180"/>
                <wp:effectExtent l="0" t="0" r="0" b="6350"/>
                <wp:wrapNone/>
                <wp:docPr id="316602889" name="テキスト ボックス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874135" cy="9321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25022AE0" w14:textId="77777777" w:rsidR="00A95C3B" w:rsidRPr="00A95C3B" w:rsidRDefault="00A95C3B" w:rsidP="00A95C3B">
                            <w:pPr>
                              <w:rPr>
                                <w:rFonts w:ascii="UD デジタル 教科書体 NK-B" w:eastAsia="UD デジタル 教科書体 NK-B" w:hAnsi="ＭＳ 明朝"/>
                                <w:b/>
                                <w:color w:val="FFFFFF"/>
                                <w:sz w:val="72"/>
                                <w:szCs w:val="72"/>
                              </w:rPr>
                            </w:pPr>
                            <w:r w:rsidRPr="00A95C3B">
                              <w:rPr>
                                <w:rFonts w:ascii="UD デジタル 教科書体 NK-B" w:eastAsia="UD デジタル 教科書体 NK-B" w:hAnsi="ＭＳ 明朝" w:hint="eastAsia"/>
                                <w:b/>
                                <w:color w:val="FFFFFF"/>
                                <w:sz w:val="72"/>
                                <w:szCs w:val="72"/>
                              </w:rPr>
                              <w:t>テーマを</w:t>
                            </w:r>
                            <w:r w:rsidRPr="00A95C3B">
                              <w:rPr>
                                <w:rFonts w:ascii="UD デジタル 教科書体 NK-B" w:eastAsia="UD デジタル 教科書体 NK-B" w:hAnsi="ＭＳ 明朝" w:hint="eastAsia"/>
                                <w:b/>
                                <w:color w:val="FFFFFF"/>
                                <w:sz w:val="72"/>
                                <w:szCs w:val="72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70"/>
                                  <w:hpsBaseText w:val="72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AR P丸ゴシック体M" w:hint="eastAsia"/>
                                      <w:b/>
                                      <w:color w:val="FFFFFF"/>
                                      <w:sz w:val="12"/>
                                      <w:szCs w:val="72"/>
                                    </w:rPr>
                                    <w:t>み</w:t>
                                  </w:r>
                                </w:rt>
                                <w:rubyBase>
                                  <w:r w:rsidR="00A95C3B" w:rsidRPr="00A95C3B">
                                    <w:rPr>
                                      <w:rFonts w:ascii="UD デジタル 教科書体 NK-B" w:eastAsia="UD デジタル 教科書体 NK-B" w:hAnsi="ＭＳ 明朝" w:hint="eastAsia"/>
                                      <w:b/>
                                      <w:color w:val="FFFFFF"/>
                                      <w:sz w:val="72"/>
                                      <w:szCs w:val="72"/>
                                    </w:rPr>
                                    <w:t>見</w:t>
                                  </w:r>
                                </w:rubyBase>
                              </w:ruby>
                            </w:r>
                            <w:r w:rsidRPr="00A95C3B">
                              <w:rPr>
                                <w:rFonts w:ascii="UD デジタル 教科書体 NK-B" w:eastAsia="UD デジタル 教科書体 NK-B" w:hAnsi="ＭＳ 明朝" w:hint="eastAsia"/>
                                <w:b/>
                                <w:color w:val="FFFFFF"/>
                                <w:sz w:val="72"/>
                                <w:szCs w:val="72"/>
                              </w:rPr>
                              <w:t>つけよう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74295" tIns="8890" rIns="74295" bIns="889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8E1E40" id="テキスト ボックス 126" o:spid="_x0000_s1049" type="#_x0000_t202" style="position:absolute;left:0;text-align:left;margin-left:92.65pt;margin-top:-35.1pt;width:305.05pt;height:73.4pt;z-index:2519336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" filled="f" stroked="f">
                <v:textbox style="mso-fit-shape-to-text:t" inset="5.85pt,.7pt,5.85pt,.7pt">
                  <w:txbxContent>
                    <w:p w14:paraId="25022AE0" w14:textId="77777777" w:rsidR="00A95C3B" w:rsidRPr="00A95C3B" w:rsidRDefault="00A95C3B" w:rsidP="00A95C3B">
                      <w:pPr>
                        <w:rPr>
                          <w:rFonts w:ascii="UD デジタル 教科書体 NK-B" w:eastAsia="UD デジタル 教科書体 NK-B" w:hAnsi="ＭＳ 明朝"/>
                          <w:b/>
                          <w:color w:val="FFFFFF"/>
                          <w:sz w:val="72"/>
                          <w:szCs w:val="72"/>
                        </w:rPr>
                      </w:pPr>
                      <w:r w:rsidRPr="00A95C3B">
                        <w:rPr>
                          <w:rFonts w:ascii="UD デジタル 教科書体 NK-B" w:eastAsia="UD デジタル 教科書体 NK-B" w:hAnsi="ＭＳ 明朝" w:hint="eastAsia"/>
                          <w:b/>
                          <w:color w:val="FFFFFF"/>
                          <w:sz w:val="72"/>
                          <w:szCs w:val="72"/>
                        </w:rPr>
                        <w:t>テーマを</w:t>
                      </w:r>
                      <w:r w:rsidRPr="00A95C3B">
                        <w:rPr>
                          <w:rFonts w:ascii="UD デジタル 教科書体 NK-B" w:eastAsia="UD デジタル 教科書体 NK-B" w:hAnsi="ＭＳ 明朝" w:hint="eastAsia"/>
                          <w:b/>
                          <w:color w:val="FFFFFF"/>
                          <w:sz w:val="72"/>
                          <w:szCs w:val="72"/>
                        </w:rPr>
                        <w:ruby>
                          <w:rubyPr>
                            <w:rubyAlign w:val="distributeSpace"/>
                            <w:hps w:val="12"/>
                            <w:hpsRaise w:val="70"/>
                            <w:hpsBaseText w:val="72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AR P丸ゴシック体M" w:hint="eastAsia"/>
                                <w:b/>
                                <w:color w:val="FFFFFF"/>
                                <w:sz w:val="12"/>
                                <w:szCs w:val="72"/>
                              </w:rPr>
                              <w:t>み</w:t>
                            </w:r>
                          </w:rt>
                          <w:rubyBase>
                            <w:r w:rsidR="00A95C3B" w:rsidRPr="00A95C3B">
                              <w:rPr>
                                <w:rFonts w:ascii="UD デジタル 教科書体 NK-B" w:eastAsia="UD デジタル 教科書体 NK-B" w:hAnsi="ＭＳ 明朝" w:hint="eastAsia"/>
                                <w:b/>
                                <w:color w:val="FFFFFF"/>
                                <w:sz w:val="72"/>
                                <w:szCs w:val="72"/>
                              </w:rPr>
                              <w:t>見</w:t>
                            </w:r>
                          </w:rubyBase>
                        </w:ruby>
                      </w:r>
                      <w:r w:rsidRPr="00A95C3B">
                        <w:rPr>
                          <w:rFonts w:ascii="UD デジタル 教科書体 NK-B" w:eastAsia="UD デジタル 教科書体 NK-B" w:hAnsi="ＭＳ 明朝" w:hint="eastAsia"/>
                          <w:b/>
                          <w:color w:val="FFFFFF"/>
                          <w:sz w:val="72"/>
                          <w:szCs w:val="72"/>
                        </w:rPr>
                        <w:t>つけよう</w:t>
                      </w:r>
                    </w:p>
                  </w:txbxContent>
                </v:textbox>
              </v:shape>
            </w:pict>
          </mc:Fallback>
        </mc:AlternateContent>
      </w:r>
    </w:p>
    <w:p w14:paraId="02397B5D" w14:textId="3939E6A3" w:rsidR="00A95C3B" w:rsidRPr="00A95C3B" w:rsidRDefault="00A95C3B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  <w:r w:rsidRPr="00A95C3B">
        <w:rPr>
          <w:rFonts w:ascii="BIZ UDゴシック" w:eastAsia="BIZ UDゴシック" w:hAnsi="BIZ UDゴシック" w:cs="Times New Roman"/>
          <w:noProof/>
          <w:kern w:val="2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5359D7C9" wp14:editId="4FB828E5">
                <wp:simplePos x="0" y="0"/>
                <wp:positionH relativeFrom="column">
                  <wp:posOffset>1113155</wp:posOffset>
                </wp:positionH>
                <wp:positionV relativeFrom="paragraph">
                  <wp:posOffset>191135</wp:posOffset>
                </wp:positionV>
                <wp:extent cx="4480560" cy="594360"/>
                <wp:effectExtent l="0" t="0" r="15240" b="15240"/>
                <wp:wrapNone/>
                <wp:docPr id="1050912031" name="リボン: 上に曲がる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480560" cy="594360"/>
                        </a:xfrm>
                        <a:prstGeom prst="ribbon2">
                          <a:avLst>
                            <a:gd name="adj1" fmla="val 16667"/>
                            <a:gd name="adj2" fmla="val 75000"/>
                          </a:avLst>
                        </a:prstGeom>
                        <a:solidFill>
                          <a:srgbClr val="FF5050"/>
                        </a:solidFill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14:paraId="5C71E9AF" w14:textId="06E2B874" w:rsidR="00A95C3B" w:rsidRPr="00A95C3B" w:rsidRDefault="00A95C3B" w:rsidP="00CC5B41">
                            <w:pPr>
                              <w:spacing w:before="100" w:beforeAutospacing="1"/>
                              <w:ind w:firstLineChars="200" w:firstLine="640"/>
                              <w:rPr>
                                <w:rFonts w:ascii="UD デジタル 教科書体 NK-B" w:eastAsia="UD デジタル 教科書体 NK-B" w:hAnsi="ＭＳ ゴシック"/>
                                <w:color w:val="FFFFFF"/>
                                <w:sz w:val="32"/>
                                <w:szCs w:val="32"/>
                              </w:rPr>
                            </w:pPr>
                            <w:r w:rsidRPr="00A95C3B">
                              <w:rPr>
                                <w:rFonts w:ascii="UD デジタル 教科書体 NK-B" w:eastAsia="UD デジタル 教科書体 NK-B" w:hAnsi="ＭＳ ゴシック" w:hint="eastAsia"/>
                                <w:color w:val="FFFFFF"/>
                                <w:sz w:val="32"/>
                                <w:szCs w:val="32"/>
                              </w:rPr>
                              <w:ruby>
                                <w:rubyPr>
                                  <w:rubyAlign w:val="distributeSpace"/>
                                  <w:hps w:val="16"/>
                                  <w:hpsRaise w:val="30"/>
                                  <w:hpsBaseText w:val="32"/>
                                  <w:lid w:val="ja-JP"/>
                                </w:rubyPr>
                                <w:rt>
                                  <w:r w:rsidR="00A95C3B" w:rsidRPr="00A95C3B">
                                    <w:rPr>
                                      <w:rFonts w:ascii="UD デジタル 教科書体 NK-B" w:eastAsia="UD デジタル 教科書体 NK-B" w:hAnsi="ＭＳ ゴシック" w:hint="eastAsia"/>
                                      <w:color w:val="FFFFFF"/>
                                      <w:sz w:val="16"/>
                                      <w:szCs w:val="32"/>
                                    </w:rPr>
                                    <w:t>しら</w:t>
                                  </w:r>
                                </w:rt>
                                <w:rubyBase>
                                  <w:r w:rsidR="00A95C3B" w:rsidRPr="00A95C3B">
                                    <w:rPr>
                                      <w:rFonts w:ascii="UD デジタル 教科書体 NK-B" w:eastAsia="UD デジタル 教科書体 NK-B" w:hAnsi="ＭＳ ゴシック" w:hint="eastAsia"/>
                                      <w:color w:val="FFFFFF"/>
                                      <w:sz w:val="32"/>
                                      <w:szCs w:val="32"/>
                                    </w:rPr>
                                    <w:t>調</w:t>
                                  </w:r>
                                </w:rubyBase>
                              </w:ruby>
                            </w:r>
                            <w:r w:rsidRPr="00A95C3B">
                              <w:rPr>
                                <w:rFonts w:ascii="UD デジタル 教科書体 NK-B" w:eastAsia="UD デジタル 教科書体 NK-B" w:hAnsi="ＭＳ ゴシック" w:hint="eastAsia"/>
                                <w:color w:val="FFFFFF"/>
                                <w:sz w:val="32"/>
                                <w:szCs w:val="32"/>
                              </w:rPr>
                              <w:t>べたいテーマを</w:t>
                            </w:r>
                            <w:r w:rsidRPr="00A95C3B">
                              <w:rPr>
                                <w:rFonts w:ascii="UD デジタル 教科書体 NK-B" w:eastAsia="UD デジタル 教科書体 NK-B" w:hAnsi="ＭＳ ゴシック" w:hint="eastAsia"/>
                                <w:color w:val="FFFFFF"/>
                                <w:sz w:val="32"/>
                                <w:szCs w:val="32"/>
                              </w:rPr>
                              <w:ruby>
                                <w:rubyPr>
                                  <w:rubyAlign w:val="distributeSpace"/>
                                  <w:hps w:val="16"/>
                                  <w:hpsRaise w:val="30"/>
                                  <w:hpsBaseText w:val="32"/>
                                  <w:lid w:val="ja-JP"/>
                                </w:rubyPr>
                                <w:rt>
                                  <w:r w:rsidR="00A95C3B" w:rsidRPr="00A95C3B">
                                    <w:rPr>
                                      <w:rFonts w:ascii="UD デジタル 教科書体 NK-B" w:eastAsia="UD デジタル 教科書体 NK-B" w:hAnsi="ＭＳ ゴシック" w:hint="eastAsia"/>
                                      <w:color w:val="FFFFFF"/>
                                      <w:sz w:val="16"/>
                                      <w:szCs w:val="32"/>
                                    </w:rPr>
                                    <w:t>き</w:t>
                                  </w:r>
                                </w:rt>
                                <w:rubyBase>
                                  <w:r w:rsidR="00A95C3B" w:rsidRPr="00A95C3B">
                                    <w:rPr>
                                      <w:rFonts w:ascii="UD デジタル 教科書体 NK-B" w:eastAsia="UD デジタル 教科書体 NK-B" w:hAnsi="ＭＳ ゴシック" w:hint="eastAsia"/>
                                      <w:color w:val="FFFFFF"/>
                                      <w:sz w:val="32"/>
                                      <w:szCs w:val="32"/>
                                    </w:rPr>
                                    <w:t>決</w:t>
                                  </w:r>
                                </w:rubyBase>
                              </w:ruby>
                            </w:r>
                            <w:r w:rsidRPr="00A95C3B">
                              <w:rPr>
                                <w:rFonts w:ascii="UD デジタル 教科書体 NK-B" w:eastAsia="UD デジタル 教科書体 NK-B" w:hAnsi="ＭＳ ゴシック" w:hint="eastAsia"/>
                                <w:color w:val="FFFFFF"/>
                                <w:sz w:val="32"/>
                                <w:szCs w:val="32"/>
                              </w:rPr>
                              <w:t>めよう！</w:t>
                            </w:r>
                          </w:p>
                          <w:p w14:paraId="191ED8EF" w14:textId="77777777" w:rsidR="00A95C3B" w:rsidRPr="00F958D5" w:rsidRDefault="00A95C3B" w:rsidP="00A95C3B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359D7C9"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    <v:formulas>
                  <v:f eqn="val #0"/>
                  <v:f eqn="sum @0 675 0"/>
                  <v:f eqn="sum @1 675 0"/>
                  <v:f eqn="sum @2 675 0"/>
                  <v:f eqn="sum @3 675 0"/>
                  <v:f eqn="sum width 0 @4"/>
                  <v:f eqn="sum width 0 @3"/>
                  <v:f eqn="sum width 0 @2"/>
                  <v:f eqn="sum width 0 @1"/>
                  <v:f eqn="sum width 0 @0"/>
                  <v:f eqn="val #1"/>
                  <v:f eqn="prod @10 1 4"/>
                  <v:f eqn="prod @10 1 2"/>
                  <v:f eqn="prod @10 3 4"/>
                  <v:f eqn="prod height 3 4"/>
                  <v:f eqn="prod height 1 2"/>
                  <v:f eqn="prod height 1 4"/>
                  <v:f eqn="prod height 3 2"/>
                  <v:f eqn="prod height 2 3"/>
                  <v:f eqn="sum @11 @14 0"/>
                  <v:f eqn="sum @12 @15 0"/>
                  <v:f eqn="sum @13 @16 0"/>
                  <v:f eqn="sum @17 0 @20"/>
                  <v:f eqn="sum height 0 @10"/>
                  <v:f eqn="sum height 0 @19"/>
                  <v:f eqn="prod width 1 2"/>
                  <v:f eqn="sum width 0 2700"/>
                  <v:f eqn="sum @25 0 2700"/>
                  <v:f eqn="val width"/>
                  <v:f eqn="val height"/>
                </v:formulas>
                <v:path o:extrusionok="f" o:connecttype="custom" o:connectlocs="@25,0;2700,@22;@25,@10;@26,@22" o:connectangles="270,180,90,0" textboxrect="@0,0,@9,@10"/>
                <v:handles>
                  <v:h position="#0,topLeft" xrange="2700,8100"/>
                  <v:h position="center,#1" yrange="14400,21600"/>
                </v:handles>
                <o:complex v:ext="view"/>
              </v:shapetype>
              <v:shape id="リボン: 上に曲がる 124" o:spid="_x0000_s1050" type="#_x0000_t54" style="position:absolute;margin-left:87.65pt;margin-top:15.05pt;width:352.8pt;height:46.8pt;z-index:25195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" adj="2700,18000" fillcolor="#ff5050" strokecolor="red" strokeweight="2pt">
                <v:textbox>
                  <w:txbxContent>
                    <w:p w14:paraId="5C71E9AF" w14:textId="06E2B874" w:rsidR="00A95C3B" w:rsidRPr="00A95C3B" w:rsidRDefault="00A95C3B" w:rsidP="00CC5B41">
                      <w:pPr>
                        <w:spacing w:before="100" w:beforeAutospacing="1"/>
                        <w:ind w:firstLineChars="200" w:firstLine="640"/>
                        <w:rPr>
                          <w:rFonts w:ascii="UD デジタル 教科書体 NK-B" w:eastAsia="UD デジタル 教科書体 NK-B" w:hAnsi="ＭＳ ゴシック"/>
                          <w:color w:val="FFFFFF"/>
                          <w:sz w:val="32"/>
                          <w:szCs w:val="32"/>
                        </w:rPr>
                      </w:pPr>
                      <w:r w:rsidRPr="00A95C3B">
                        <w:rPr>
                          <w:rFonts w:ascii="UD デジタル 教科書体 NK-B" w:eastAsia="UD デジタル 教科書体 NK-B" w:hAnsi="ＭＳ ゴシック" w:hint="eastAsia"/>
                          <w:color w:val="FFFFFF"/>
                          <w:sz w:val="32"/>
                          <w:szCs w:val="32"/>
                        </w:rPr>
                        <w:ruby>
                          <w:rubyPr>
                            <w:rubyAlign w:val="distributeSpace"/>
                            <w:hps w:val="16"/>
                            <w:hpsRaise w:val="30"/>
                            <w:hpsBaseText w:val="32"/>
                            <w:lid w:val="ja-JP"/>
                          </w:rubyPr>
                          <w:rt>
                            <w:r w:rsidR="00A95C3B" w:rsidRPr="00A95C3B">
                              <w:rPr>
                                <w:rFonts w:ascii="UD デジタル 教科書体 NK-B" w:eastAsia="UD デジタル 教科書体 NK-B" w:hAnsi="ＭＳ ゴシック" w:hint="eastAsia"/>
                                <w:color w:val="FFFFFF"/>
                                <w:sz w:val="16"/>
                                <w:szCs w:val="32"/>
                              </w:rPr>
                              <w:t>しら</w:t>
                            </w:r>
                          </w:rt>
                          <w:rubyBase>
                            <w:r w:rsidR="00A95C3B" w:rsidRPr="00A95C3B">
                              <w:rPr>
                                <w:rFonts w:ascii="UD デジタル 教科書体 NK-B" w:eastAsia="UD デジタル 教科書体 NK-B" w:hAnsi="ＭＳ ゴシック" w:hint="eastAsia"/>
                                <w:color w:val="FFFFFF"/>
                                <w:sz w:val="32"/>
                                <w:szCs w:val="32"/>
                              </w:rPr>
                              <w:t>調</w:t>
                            </w:r>
                          </w:rubyBase>
                        </w:ruby>
                      </w:r>
                      <w:r w:rsidRPr="00A95C3B">
                        <w:rPr>
                          <w:rFonts w:ascii="UD デジタル 教科書体 NK-B" w:eastAsia="UD デジタル 教科書体 NK-B" w:hAnsi="ＭＳ ゴシック" w:hint="eastAsia"/>
                          <w:color w:val="FFFFFF"/>
                          <w:sz w:val="32"/>
                          <w:szCs w:val="32"/>
                        </w:rPr>
                        <w:t>べたいテーマを</w:t>
                      </w:r>
                      <w:r w:rsidRPr="00A95C3B">
                        <w:rPr>
                          <w:rFonts w:ascii="UD デジタル 教科書体 NK-B" w:eastAsia="UD デジタル 教科書体 NK-B" w:hAnsi="ＭＳ ゴシック" w:hint="eastAsia"/>
                          <w:color w:val="FFFFFF"/>
                          <w:sz w:val="32"/>
                          <w:szCs w:val="32"/>
                        </w:rPr>
                        <w:ruby>
                          <w:rubyPr>
                            <w:rubyAlign w:val="distributeSpace"/>
                            <w:hps w:val="16"/>
                            <w:hpsRaise w:val="30"/>
                            <w:hpsBaseText w:val="32"/>
                            <w:lid w:val="ja-JP"/>
                          </w:rubyPr>
                          <w:rt>
                            <w:r w:rsidR="00A95C3B" w:rsidRPr="00A95C3B">
                              <w:rPr>
                                <w:rFonts w:ascii="UD デジタル 教科書体 NK-B" w:eastAsia="UD デジタル 教科書体 NK-B" w:hAnsi="ＭＳ ゴシック" w:hint="eastAsia"/>
                                <w:color w:val="FFFFFF"/>
                                <w:sz w:val="16"/>
                                <w:szCs w:val="32"/>
                              </w:rPr>
                              <w:t>き</w:t>
                            </w:r>
                          </w:rt>
                          <w:rubyBase>
                            <w:r w:rsidR="00A95C3B" w:rsidRPr="00A95C3B">
                              <w:rPr>
                                <w:rFonts w:ascii="UD デジタル 教科書体 NK-B" w:eastAsia="UD デジタル 教科書体 NK-B" w:hAnsi="ＭＳ ゴシック" w:hint="eastAsia"/>
                                <w:color w:val="FFFFFF"/>
                                <w:sz w:val="32"/>
                                <w:szCs w:val="32"/>
                              </w:rPr>
                              <w:t>決</w:t>
                            </w:r>
                          </w:rubyBase>
                        </w:ruby>
                      </w:r>
                      <w:r w:rsidRPr="00A95C3B">
                        <w:rPr>
                          <w:rFonts w:ascii="UD デジタル 教科書体 NK-B" w:eastAsia="UD デジタル 教科書体 NK-B" w:hAnsi="ＭＳ ゴシック" w:hint="eastAsia"/>
                          <w:color w:val="FFFFFF"/>
                          <w:sz w:val="32"/>
                          <w:szCs w:val="32"/>
                        </w:rPr>
                        <w:t>めよう！</w:t>
                      </w:r>
                    </w:p>
                    <w:p w14:paraId="191ED8EF" w14:textId="77777777" w:rsidR="00A95C3B" w:rsidRPr="00F958D5" w:rsidRDefault="00A95C3B" w:rsidP="00A95C3B"/>
                  </w:txbxContent>
                </v:textbox>
              </v:shape>
            </w:pict>
          </mc:Fallback>
        </mc:AlternateContent>
      </w:r>
      <w:r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38B812CF" wp14:editId="030BBB84">
                <wp:simplePos x="0" y="0"/>
                <wp:positionH relativeFrom="column">
                  <wp:posOffset>3089275</wp:posOffset>
                </wp:positionH>
                <wp:positionV relativeFrom="paragraph">
                  <wp:posOffset>15199995</wp:posOffset>
                </wp:positionV>
                <wp:extent cx="4191635" cy="801370"/>
                <wp:effectExtent l="20320" t="22860" r="17145" b="23495"/>
                <wp:wrapNone/>
                <wp:docPr id="1883000484" name="テキスト ボックス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91635" cy="8013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75140D" w14:textId="77777777" w:rsidR="00A95C3B" w:rsidRPr="00A95C3B" w:rsidRDefault="00A95C3B" w:rsidP="00A95C3B">
                            <w:pPr>
                              <w:rPr>
                                <w:rFonts w:ascii="AR P丸ゴシック体M" w:eastAsia="AR P丸ゴシック体M" w:hAnsi="ＭＳ 明朝"/>
                                <w:b/>
                                <w:szCs w:val="26"/>
                              </w:rPr>
                            </w:pPr>
                            <w:r w:rsidRPr="00A95C3B">
                              <w:rPr>
                                <w:rFonts w:ascii="AR P丸ゴシック体M" w:eastAsia="AR P丸ゴシック体M" w:hAnsi="ＭＳ 明朝" w:hint="eastAsia"/>
                                <w:sz w:val="26"/>
                                <w:szCs w:val="26"/>
                              </w:rPr>
                              <w:t>テーマは…</w:t>
                            </w:r>
                          </w:p>
                          <w:p w14:paraId="598F1EA6" w14:textId="77777777" w:rsidR="00A95C3B" w:rsidRPr="00AB2634" w:rsidRDefault="00A95C3B" w:rsidP="00A95C3B">
                            <w:pPr>
                              <w:rPr>
                                <w:b/>
                                <w:sz w:val="18"/>
                              </w:rPr>
                            </w:pPr>
                            <w:r w:rsidRPr="00A95C3B">
                              <w:rPr>
                                <w:rFonts w:ascii="AR P丸ゴシック体M" w:eastAsia="AR P丸ゴシック体M" w:hAnsi="ＭＳ 明朝" w:hint="eastAsia"/>
                                <w:b/>
                                <w:szCs w:val="26"/>
                              </w:rPr>
                              <w:t xml:space="preserve">　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B812CF" id="テキスト ボックス 123" o:spid="_x0000_s1051" type="#_x0000_t202" style="position:absolute;margin-left:243.25pt;margin-top:1196.85pt;width:330.05pt;height:63.1pt;z-index:251935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" strokeweight="2.25pt">
                <v:textbox>
                  <w:txbxContent>
                    <w:p w14:paraId="4F75140D" w14:textId="77777777" w:rsidR="00A95C3B" w:rsidRPr="00A95C3B" w:rsidRDefault="00A95C3B" w:rsidP="00A95C3B">
                      <w:pPr>
                        <w:rPr>
                          <w:rFonts w:ascii="AR P丸ゴシック体M" w:eastAsia="AR P丸ゴシック体M" w:hAnsi="ＭＳ 明朝"/>
                          <w:b/>
                          <w:szCs w:val="26"/>
                        </w:rPr>
                      </w:pPr>
                      <w:r w:rsidRPr="00A95C3B">
                        <w:rPr>
                          <w:rFonts w:ascii="AR P丸ゴシック体M" w:eastAsia="AR P丸ゴシック体M" w:hAnsi="ＭＳ 明朝" w:hint="eastAsia"/>
                          <w:sz w:val="26"/>
                          <w:szCs w:val="26"/>
                        </w:rPr>
                        <w:t>テーマは…</w:t>
                      </w:r>
                    </w:p>
                    <w:p w14:paraId="598F1EA6" w14:textId="77777777" w:rsidR="00A95C3B" w:rsidRPr="00AB2634" w:rsidRDefault="00A95C3B" w:rsidP="00A95C3B">
                      <w:pPr>
                        <w:rPr>
                          <w:b/>
                          <w:sz w:val="18"/>
                        </w:rPr>
                      </w:pPr>
                      <w:r w:rsidRPr="00A95C3B">
                        <w:rPr>
                          <w:rFonts w:ascii="AR P丸ゴシック体M" w:eastAsia="AR P丸ゴシック体M" w:hAnsi="ＭＳ 明朝" w:hint="eastAsia"/>
                          <w:b/>
                          <w:szCs w:val="26"/>
                        </w:rPr>
                        <w:t xml:space="preserve">　</w:t>
                      </w:r>
                    </w:p>
                  </w:txbxContent>
                </v:textbox>
              </v:shape>
            </w:pict>
          </mc:Fallback>
        </mc:AlternateContent>
      </w:r>
    </w:p>
    <w:p w14:paraId="723E51F5" w14:textId="77777777" w:rsidR="00A95C3B" w:rsidRPr="00A95C3B" w:rsidRDefault="00A95C3B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5BDB2688" w14:textId="77777777" w:rsidR="00A95C3B" w:rsidRPr="00A95C3B" w:rsidRDefault="00A95C3B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489EA4E5" w14:textId="77777777" w:rsidR="0080074A" w:rsidRDefault="0080074A" w:rsidP="00A95C3B">
      <w:pPr>
        <w:widowControl w:val="0"/>
        <w:spacing w:before="0" w:line="480" w:lineRule="exact"/>
        <w:ind w:firstLineChars="100" w:firstLine="260"/>
        <w:rPr>
          <w:rFonts w:ascii="UD デジタル 教科書体 NK-B" w:eastAsia="UD デジタル 教科書体 NK-B" w:hAnsi="BIZ UDゴシック" w:cs="Times New Roman"/>
          <w:kern w:val="2"/>
          <w:sz w:val="26"/>
          <w:szCs w:val="26"/>
        </w:rPr>
      </w:pPr>
    </w:p>
    <w:p w14:paraId="01620A00" w14:textId="1D1BA53C" w:rsidR="00A95C3B" w:rsidRPr="00A95C3B" w:rsidRDefault="00A95C3B" w:rsidP="00A95C3B">
      <w:pPr>
        <w:widowControl w:val="0"/>
        <w:spacing w:before="0" w:line="480" w:lineRule="exact"/>
        <w:ind w:firstLineChars="100" w:firstLine="260"/>
        <w:rPr>
          <w:rFonts w:ascii="UD デジタル 教科書体 NK-B" w:eastAsia="UD デジタル 教科書体 NK-B" w:hAnsi="BIZ UDゴシック" w:cs="Times New Roman"/>
          <w:spacing w:val="-6"/>
          <w:kern w:val="2"/>
          <w:sz w:val="26"/>
          <w:szCs w:val="26"/>
        </w:rPr>
      </w:pP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じゆう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自由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けんきゅう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研究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を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すす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進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めるにあたって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たいせつ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大切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なテーマ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ぎ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決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め。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ふだん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普段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の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せいかつ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生活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や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がくしゅう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学習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から「なんでだろう」「もっと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しら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調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べたいな」と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おも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思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うことを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じゆう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自由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けんきゅう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研究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のテーマにしましょう。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あた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与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spacing w:val="-6"/>
          <w:kern w:val="2"/>
          <w:sz w:val="26"/>
          <w:szCs w:val="26"/>
        </w:rPr>
        <w:t>えられた</w:t>
      </w:r>
      <w:r w:rsidRPr="00A95C3B">
        <w:rPr>
          <w:rFonts w:ascii="UD デジタル 教科書体 NK-B" w:eastAsia="UD デジタル 教科書体 NK-B" w:hAnsi="BIZ UDゴシック" w:cs="Times New Roman" w:hint="eastAsia"/>
          <w:spacing w:val="-6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spacing w:val="-6"/>
                <w:kern w:val="2"/>
                <w:sz w:val="13"/>
                <w:szCs w:val="26"/>
              </w:rPr>
              <w:t>かだい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spacing w:val="-6"/>
                <w:kern w:val="2"/>
                <w:sz w:val="26"/>
                <w:szCs w:val="26"/>
              </w:rPr>
              <w:t>課題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spacing w:val="-6"/>
          <w:kern w:val="2"/>
          <w:sz w:val="26"/>
          <w:szCs w:val="26"/>
        </w:rPr>
        <w:t>ではなく、</w:t>
      </w:r>
      <w:r w:rsidRPr="00A95C3B">
        <w:rPr>
          <w:rFonts w:ascii="UD デジタル 教科書体 NK-B" w:eastAsia="UD デジタル 教科書体 NK-B" w:hAnsi="BIZ UDゴシック" w:cs="Times New Roman" w:hint="eastAsia"/>
          <w:spacing w:val="-6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spacing w:val="-6"/>
                <w:kern w:val="2"/>
                <w:sz w:val="13"/>
                <w:szCs w:val="26"/>
              </w:rPr>
              <w:t>じぶん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spacing w:val="-6"/>
                <w:kern w:val="2"/>
                <w:sz w:val="26"/>
                <w:szCs w:val="26"/>
              </w:rPr>
              <w:t>自分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spacing w:val="-6"/>
          <w:kern w:val="2"/>
          <w:sz w:val="26"/>
          <w:szCs w:val="26"/>
        </w:rPr>
        <w:t>が</w:t>
      </w:r>
      <w:r w:rsidRPr="00A95C3B">
        <w:rPr>
          <w:rFonts w:ascii="UD デジタル 教科書体 NK-B" w:eastAsia="UD デジタル 教科書体 NK-B" w:hAnsi="BIZ UDゴシック" w:cs="Times New Roman" w:hint="eastAsia"/>
          <w:spacing w:val="-6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spacing w:val="-6"/>
                <w:kern w:val="2"/>
                <w:sz w:val="13"/>
                <w:szCs w:val="26"/>
              </w:rPr>
              <w:t>ほんとう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spacing w:val="-6"/>
                <w:kern w:val="2"/>
                <w:sz w:val="26"/>
                <w:szCs w:val="26"/>
              </w:rPr>
              <w:t>本当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spacing w:val="-6"/>
          <w:kern w:val="2"/>
          <w:sz w:val="26"/>
          <w:szCs w:val="26"/>
        </w:rPr>
        <w:t>に</w:t>
      </w:r>
      <w:r w:rsidRPr="00A95C3B">
        <w:rPr>
          <w:rFonts w:ascii="UD デジタル 教科書体 NK-B" w:eastAsia="UD デジタル 教科書体 NK-B" w:hAnsi="BIZ UDゴシック" w:cs="Times New Roman" w:hint="eastAsia"/>
          <w:spacing w:val="-6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spacing w:val="-6"/>
                <w:kern w:val="2"/>
                <w:sz w:val="13"/>
                <w:szCs w:val="26"/>
              </w:rPr>
              <w:t>しら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spacing w:val="-6"/>
                <w:kern w:val="2"/>
                <w:sz w:val="26"/>
                <w:szCs w:val="26"/>
              </w:rPr>
              <w:t>調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spacing w:val="-6"/>
          <w:kern w:val="2"/>
          <w:sz w:val="26"/>
          <w:szCs w:val="26"/>
        </w:rPr>
        <w:t>べたいことをテーマにできるといいですね！</w:t>
      </w:r>
    </w:p>
    <w:p w14:paraId="29264644" w14:textId="77777777" w:rsidR="00A95C3B" w:rsidRPr="00A95C3B" w:rsidRDefault="00A95C3B" w:rsidP="00A95C3B">
      <w:pPr>
        <w:widowControl w:val="0"/>
        <w:spacing w:before="0" w:line="480" w:lineRule="exact"/>
        <w:ind w:firstLineChars="100" w:firstLine="260"/>
        <w:rPr>
          <w:rFonts w:ascii="UD デジタル 教科書体 NK-B" w:eastAsia="UD デジタル 教科書体 NK-B" w:hAnsi="BIZ UDゴシック" w:cs="Times New Roman"/>
          <w:kern w:val="2"/>
          <w:sz w:val="26"/>
          <w:szCs w:val="26"/>
        </w:rPr>
      </w:pPr>
    </w:p>
    <w:p w14:paraId="3C62753F" w14:textId="77777777" w:rsidR="00A95C3B" w:rsidRPr="00A95C3B" w:rsidRDefault="00A95C3B" w:rsidP="00A95C3B">
      <w:pPr>
        <w:widowControl w:val="0"/>
        <w:numPr>
          <w:ilvl w:val="0"/>
          <w:numId w:val="23"/>
        </w:numPr>
        <w:spacing w:before="0" w:line="480" w:lineRule="exact"/>
        <w:jc w:val="both"/>
        <w:rPr>
          <w:rFonts w:ascii="UD デジタル 教科書体 NK-B" w:eastAsia="UD デジタル 教科書体 NK-B" w:hAnsi="BIZ UDゴシック" w:cs="Times New Roman"/>
          <w:b/>
          <w:kern w:val="2"/>
          <w:sz w:val="28"/>
          <w:szCs w:val="26"/>
        </w:rPr>
      </w:pPr>
      <w:r w:rsidRPr="00A95C3B">
        <w:rPr>
          <w:rFonts w:ascii="UD デジタル 教科書体 NK-B" w:eastAsia="UD デジタル 教科書体 NK-B" w:hAnsi="BIZ UDゴシック" w:cs="Times New Roman" w:hint="eastAsia"/>
          <w:b/>
          <w:kern w:val="2"/>
          <w:sz w:val="28"/>
          <w:szCs w:val="26"/>
        </w:rPr>
        <w:ruby>
          <w:rubyPr>
            <w:rubyAlign w:val="distributeSpace"/>
            <w:hps w:val="14"/>
            <w:hpsRaise w:val="26"/>
            <w:hpsBaseText w:val="28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b/>
                <w:kern w:val="2"/>
                <w:sz w:val="14"/>
                <w:szCs w:val="26"/>
              </w:rPr>
              <w:t>み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b/>
                <w:kern w:val="2"/>
                <w:sz w:val="28"/>
                <w:szCs w:val="26"/>
              </w:rPr>
              <w:t>身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b/>
          <w:kern w:val="2"/>
          <w:sz w:val="28"/>
          <w:szCs w:val="26"/>
        </w:rPr>
        <w:t>の</w:t>
      </w:r>
      <w:r w:rsidRPr="00A95C3B">
        <w:rPr>
          <w:rFonts w:ascii="UD デジタル 教科書体 NK-B" w:eastAsia="UD デジタル 教科書体 NK-B" w:hAnsi="BIZ UDゴシック" w:cs="Times New Roman" w:hint="eastAsia"/>
          <w:b/>
          <w:kern w:val="2"/>
          <w:sz w:val="28"/>
          <w:szCs w:val="26"/>
        </w:rPr>
        <w:ruby>
          <w:rubyPr>
            <w:rubyAlign w:val="distributeSpace"/>
            <w:hps w:val="14"/>
            <w:hpsRaise w:val="26"/>
            <w:hpsBaseText w:val="28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b/>
                <w:kern w:val="2"/>
                <w:sz w:val="14"/>
                <w:szCs w:val="26"/>
              </w:rPr>
              <w:t>まわ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b/>
                <w:kern w:val="2"/>
                <w:sz w:val="28"/>
                <w:szCs w:val="26"/>
              </w:rPr>
              <w:t>回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b/>
          <w:kern w:val="2"/>
          <w:sz w:val="28"/>
          <w:szCs w:val="26"/>
        </w:rPr>
        <w:t>りの「あたりまえ」を</w:t>
      </w:r>
      <w:r w:rsidRPr="00A95C3B">
        <w:rPr>
          <w:rFonts w:ascii="UD デジタル 教科書体 NK-B" w:eastAsia="UD デジタル 教科書体 NK-B" w:hAnsi="BIZ UDゴシック" w:cs="Times New Roman" w:hint="eastAsia"/>
          <w:b/>
          <w:kern w:val="2"/>
          <w:sz w:val="28"/>
          <w:szCs w:val="26"/>
        </w:rPr>
        <w:ruby>
          <w:rubyPr>
            <w:rubyAlign w:val="distributeSpace"/>
            <w:hps w:val="14"/>
            <w:hpsRaise w:val="26"/>
            <w:hpsBaseText w:val="28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b/>
                <w:kern w:val="2"/>
                <w:sz w:val="14"/>
                <w:szCs w:val="26"/>
              </w:rPr>
              <w:t>みなお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b/>
                <w:kern w:val="2"/>
                <w:sz w:val="28"/>
                <w:szCs w:val="26"/>
              </w:rPr>
              <w:t>見直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b/>
          <w:kern w:val="2"/>
          <w:sz w:val="28"/>
          <w:szCs w:val="26"/>
        </w:rPr>
        <w:t>す</w:t>
      </w:r>
    </w:p>
    <w:p w14:paraId="52D30681" w14:textId="04AD670C" w:rsidR="00A95C3B" w:rsidRPr="00A95C3B" w:rsidRDefault="00A95C3B" w:rsidP="00A95C3B">
      <w:pPr>
        <w:widowControl w:val="0"/>
        <w:spacing w:before="0" w:line="480" w:lineRule="exact"/>
        <w:ind w:firstLineChars="50" w:firstLine="130"/>
        <w:rPr>
          <w:rFonts w:ascii="UD デジタル 教科書体 NK-B" w:eastAsia="UD デジタル 教科書体 NK-B" w:hAnsi="BIZ UDゴシック" w:cs="Times New Roman"/>
          <w:kern w:val="2"/>
          <w:sz w:val="26"/>
          <w:szCs w:val="26"/>
        </w:rPr>
      </w:pP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 xml:space="preserve">　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しょくじちゅう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食事中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やお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ふろ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風呂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、トイレの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なか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中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、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みち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道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を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ある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歩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いているとき、テレビを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み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見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 xml:space="preserve">ているとき、 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す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好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きなことをして</w:t>
      </w:r>
      <w:r w:rsidRPr="00B22E98">
        <w:rPr>
          <w:rFonts w:ascii="UD デジタル 教科書体 NK-B" w:eastAsia="UD デジタル 教科書体 NK-B" w:hAnsi="BIZ UDゴシック" w:cs="Times New Roman" w:hint="eastAsia"/>
          <w:b/>
          <w:spacing w:val="-2"/>
          <w:kern w:val="2"/>
          <w:sz w:val="26"/>
          <w:szCs w:val="26"/>
        </w:rPr>
        <w:t>いるとき…そんな「あたりまえ」の</w:t>
      </w:r>
      <w:r w:rsidRPr="00B22E98">
        <w:rPr>
          <w:rFonts w:ascii="UD デジタル 教科書体 NK-B" w:eastAsia="UD デジタル 教科書体 NK-B" w:hAnsi="BIZ UDゴシック" w:cs="Times New Roman" w:hint="eastAsia"/>
          <w:b/>
          <w:spacing w:val="-2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B22E98">
              <w:rPr>
                <w:rFonts w:ascii="UD デジタル 教科書体 NK-B" w:eastAsia="UD デジタル 教科書体 NK-B" w:hAnsi="BIZ UDゴシック" w:cs="Times New Roman" w:hint="eastAsia"/>
                <w:b/>
                <w:spacing w:val="-2"/>
                <w:kern w:val="2"/>
                <w:sz w:val="13"/>
                <w:szCs w:val="26"/>
              </w:rPr>
              <w:t>にちじょう</w:t>
            </w:r>
          </w:rt>
          <w:rubyBase>
            <w:r w:rsidR="00A95C3B" w:rsidRPr="00B22E98">
              <w:rPr>
                <w:rFonts w:ascii="UD デジタル 教科書体 NK-B" w:eastAsia="UD デジタル 教科書体 NK-B" w:hAnsi="BIZ UDゴシック" w:cs="Times New Roman" w:hint="eastAsia"/>
                <w:b/>
                <w:spacing w:val="-2"/>
                <w:kern w:val="2"/>
                <w:sz w:val="26"/>
                <w:szCs w:val="26"/>
              </w:rPr>
              <w:t>日常</w:t>
            </w:r>
          </w:rubyBase>
        </w:ruby>
      </w:r>
      <w:r w:rsidRPr="00B22E98">
        <w:rPr>
          <w:rFonts w:ascii="UD デジタル 教科書体 NK-B" w:eastAsia="UD デジタル 教科書体 NK-B" w:hAnsi="BIZ UDゴシック" w:cs="Times New Roman" w:hint="eastAsia"/>
          <w:b/>
          <w:spacing w:val="-2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B22E98">
              <w:rPr>
                <w:rFonts w:ascii="UD デジタル 教科書体 NK-B" w:eastAsia="UD デジタル 教科書体 NK-B" w:hAnsi="BIZ UDゴシック" w:cs="Times New Roman" w:hint="eastAsia"/>
                <w:b/>
                <w:spacing w:val="-2"/>
                <w:kern w:val="2"/>
                <w:sz w:val="13"/>
                <w:szCs w:val="26"/>
              </w:rPr>
              <w:t>せいかつ</w:t>
            </w:r>
          </w:rt>
          <w:rubyBase>
            <w:r w:rsidR="00A95C3B" w:rsidRPr="00B22E98">
              <w:rPr>
                <w:rFonts w:ascii="UD デジタル 教科書体 NK-B" w:eastAsia="UD デジタル 教科書体 NK-B" w:hAnsi="BIZ UDゴシック" w:cs="Times New Roman" w:hint="eastAsia"/>
                <w:b/>
                <w:spacing w:val="-2"/>
                <w:kern w:val="2"/>
                <w:sz w:val="26"/>
                <w:szCs w:val="26"/>
              </w:rPr>
              <w:t>生活</w:t>
            </w:r>
          </w:rubyBase>
        </w:ruby>
      </w:r>
      <w:r w:rsidRPr="00B22E98">
        <w:rPr>
          <w:rFonts w:ascii="UD デジタル 教科書体 NK-B" w:eastAsia="UD デジタル 教科書体 NK-B" w:hAnsi="BIZ UDゴシック" w:cs="Times New Roman" w:hint="eastAsia"/>
          <w:b/>
          <w:spacing w:val="-2"/>
          <w:kern w:val="2"/>
          <w:sz w:val="26"/>
          <w:szCs w:val="26"/>
        </w:rPr>
        <w:t>の</w:t>
      </w:r>
      <w:r w:rsidRPr="00B22E98">
        <w:rPr>
          <w:rFonts w:ascii="UD デジタル 教科書体 NK-B" w:eastAsia="UD デジタル 教科書体 NK-B" w:hAnsi="BIZ UDゴシック" w:cs="Times New Roman" w:hint="eastAsia"/>
          <w:b/>
          <w:spacing w:val="-2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B22E98">
              <w:rPr>
                <w:rFonts w:ascii="UD デジタル 教科書体 NK-B" w:eastAsia="UD デジタル 教科書体 NK-B" w:hAnsi="BIZ UDゴシック" w:cs="Times New Roman" w:hint="eastAsia"/>
                <w:b/>
                <w:spacing w:val="-2"/>
                <w:kern w:val="2"/>
                <w:sz w:val="13"/>
                <w:szCs w:val="26"/>
              </w:rPr>
              <w:t>できごと</w:t>
            </w:r>
          </w:rt>
          <w:rubyBase>
            <w:r w:rsidR="00A95C3B" w:rsidRPr="00B22E98">
              <w:rPr>
                <w:rFonts w:ascii="UD デジタル 教科書体 NK-B" w:eastAsia="UD デジタル 教科書体 NK-B" w:hAnsi="BIZ UDゴシック" w:cs="Times New Roman" w:hint="eastAsia"/>
                <w:b/>
                <w:spacing w:val="-2"/>
                <w:kern w:val="2"/>
                <w:sz w:val="26"/>
                <w:szCs w:val="26"/>
              </w:rPr>
              <w:t>出来事</w:t>
            </w:r>
          </w:rubyBase>
        </w:ruby>
      </w:r>
      <w:r w:rsidRPr="00B22E98">
        <w:rPr>
          <w:rFonts w:ascii="UD デジタル 教科書体 NK-B" w:eastAsia="UD デジタル 教科書体 NK-B" w:hAnsi="BIZ UDゴシック" w:cs="Times New Roman" w:hint="eastAsia"/>
          <w:b/>
          <w:spacing w:val="-2"/>
          <w:kern w:val="2"/>
          <w:sz w:val="26"/>
          <w:szCs w:val="26"/>
        </w:rPr>
        <w:t>を</w:t>
      </w:r>
      <w:r w:rsidRPr="00B22E98">
        <w:rPr>
          <w:rFonts w:ascii="UD デジタル 教科書体 NK-B" w:eastAsia="UD デジタル 教科書体 NK-B" w:hAnsi="BIZ UDゴシック" w:cs="Times New Roman" w:hint="eastAsia"/>
          <w:b/>
          <w:spacing w:val="-2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B22E98">
              <w:rPr>
                <w:rFonts w:ascii="UD デジタル 教科書体 NK-B" w:eastAsia="UD デジタル 教科書体 NK-B" w:hAnsi="BIZ UDゴシック" w:cs="Times New Roman" w:hint="eastAsia"/>
                <w:b/>
                <w:spacing w:val="-2"/>
                <w:kern w:val="2"/>
                <w:sz w:val="13"/>
                <w:szCs w:val="26"/>
              </w:rPr>
              <w:t>みなお</w:t>
            </w:r>
          </w:rt>
          <w:rubyBase>
            <w:r w:rsidR="00A95C3B" w:rsidRPr="00B22E98">
              <w:rPr>
                <w:rFonts w:ascii="UD デジタル 教科書体 NK-B" w:eastAsia="UD デジタル 教科書体 NK-B" w:hAnsi="BIZ UDゴシック" w:cs="Times New Roman" w:hint="eastAsia"/>
                <w:b/>
                <w:spacing w:val="-2"/>
                <w:kern w:val="2"/>
                <w:sz w:val="26"/>
                <w:szCs w:val="26"/>
              </w:rPr>
              <w:t>見直</w:t>
            </w:r>
          </w:rubyBase>
        </w:ruby>
      </w:r>
      <w:r w:rsidRPr="00B22E98">
        <w:rPr>
          <w:rFonts w:ascii="UD デジタル 教科書体 NK-B" w:eastAsia="UD デジタル 教科書体 NK-B" w:hAnsi="BIZ UDゴシック" w:cs="Times New Roman" w:hint="eastAsia"/>
          <w:b/>
          <w:spacing w:val="-2"/>
          <w:kern w:val="2"/>
          <w:sz w:val="26"/>
          <w:szCs w:val="26"/>
        </w:rPr>
        <w:t>してみると、</w:t>
      </w:r>
      <w:r w:rsidRPr="00B22E98">
        <w:rPr>
          <w:rFonts w:ascii="UD デジタル 教科書体 NK-B" w:eastAsia="UD デジタル 教科書体 NK-B" w:hAnsi="BIZ UDゴシック" w:cs="Times New Roman" w:hint="eastAsia"/>
          <w:b/>
          <w:spacing w:val="-2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B22E98">
              <w:rPr>
                <w:rFonts w:ascii="UD デジタル 教科書体 NK-B" w:eastAsia="UD デジタル 教科書体 NK-B" w:hAnsi="BIZ UDゴシック" w:cs="Times New Roman" w:hint="eastAsia"/>
                <w:b/>
                <w:spacing w:val="-2"/>
                <w:kern w:val="2"/>
                <w:sz w:val="13"/>
                <w:szCs w:val="26"/>
              </w:rPr>
              <w:t>ぎもん</w:t>
            </w:r>
          </w:rt>
          <w:rubyBase>
            <w:r w:rsidR="00A95C3B" w:rsidRPr="00B22E98">
              <w:rPr>
                <w:rFonts w:ascii="UD デジタル 教科書体 NK-B" w:eastAsia="UD デジタル 教科書体 NK-B" w:hAnsi="BIZ UDゴシック" w:cs="Times New Roman" w:hint="eastAsia"/>
                <w:b/>
                <w:spacing w:val="-2"/>
                <w:kern w:val="2"/>
                <w:sz w:val="26"/>
                <w:szCs w:val="26"/>
              </w:rPr>
              <w:t>疑問</w:t>
            </w:r>
          </w:rubyBase>
        </w:ruby>
      </w:r>
      <w:r w:rsidRPr="00B22E98">
        <w:rPr>
          <w:rFonts w:ascii="UD デジタル 教科書体 NK-B" w:eastAsia="UD デジタル 教科書体 NK-B" w:hAnsi="BIZ UDゴシック" w:cs="Times New Roman" w:hint="eastAsia"/>
          <w:b/>
          <w:spacing w:val="-2"/>
          <w:kern w:val="2"/>
          <w:sz w:val="26"/>
          <w:szCs w:val="26"/>
        </w:rPr>
        <w:t>がわいてきますよ。</w:t>
      </w:r>
    </w:p>
    <w:p w14:paraId="2677D9EF" w14:textId="18A7D64E" w:rsidR="00A95C3B" w:rsidRPr="00A95C3B" w:rsidRDefault="00A95C3B" w:rsidP="00A95C3B">
      <w:pPr>
        <w:spacing w:before="100" w:beforeAutospacing="1" w:after="100" w:afterAutospacing="1" w:line="240" w:lineRule="auto"/>
        <w:rPr>
          <w:rFonts w:ascii="ＭＳ Ｐゴシック" w:eastAsia="ＭＳ Ｐゴシック" w:hAnsi="ＭＳ Ｐゴシック" w:cs="ＭＳ Ｐゴシック"/>
          <w:sz w:val="24"/>
          <w:szCs w:val="24"/>
        </w:rPr>
      </w:pPr>
      <w:r w:rsidRPr="00A95C3B">
        <w:rPr>
          <w:rFonts w:ascii="ＭＳ Ｐゴシック" w:eastAsia="ＭＳ Ｐゴシック" w:hAnsi="ＭＳ Ｐゴシック" w:cs="ＭＳ Ｐゴシック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955200" behindDoc="0" locked="0" layoutInCell="1" allowOverlap="1" wp14:anchorId="08B67268" wp14:editId="05E87E59">
                <wp:simplePos x="0" y="0"/>
                <wp:positionH relativeFrom="column">
                  <wp:posOffset>71865</wp:posOffset>
                </wp:positionH>
                <wp:positionV relativeFrom="paragraph">
                  <wp:posOffset>113443</wp:posOffset>
                </wp:positionV>
                <wp:extent cx="6029325" cy="1566407"/>
                <wp:effectExtent l="0" t="0" r="28575" b="15240"/>
                <wp:wrapNone/>
                <wp:docPr id="1027186081" name="四角形: 角を丸くする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29325" cy="1566407"/>
                        </a:xfrm>
                        <a:prstGeom prst="roundRect">
                          <a:avLst>
                            <a:gd name="adj" fmla="val 8560"/>
                          </a:avLst>
                        </a:prstGeom>
                        <a:noFill/>
                        <a:ln w="25400">
                          <a:solidFill>
                            <a:srgbClr val="FF505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2979DAB" w14:textId="62956919" w:rsidR="00A95C3B" w:rsidRPr="000554ED" w:rsidRDefault="000554ED" w:rsidP="00B22E98">
                            <w:pPr>
                              <w:spacing w:before="120" w:line="360" w:lineRule="exact"/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554ED" w:rsidRPr="000554ED">
                                    <w:rPr>
                                      <w:rFonts w:ascii="UD デジタル 教科書体 NK-B" w:eastAsia="UD デジタル 教科書体 NK-B" w:hAnsi="BIZ UDゴシック"/>
                                      <w:sz w:val="12"/>
                                      <w:szCs w:val="24"/>
                                    </w:rPr>
                                    <w:t>たと</w:t>
                                  </w:r>
                                </w:rt>
                                <w:rubyBase>
                                  <w:r w:rsidR="000554E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例</w:t>
                                  </w:r>
                                </w:rubyBase>
                              </w:ruby>
                            </w:r>
                            <w:r w:rsidRPr="000554E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え</w:t>
                            </w:r>
                            <w:r w:rsidR="00A95C3B" w:rsidRPr="000554E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ば</w:t>
                            </w:r>
                          </w:p>
                          <w:p w14:paraId="6D88A161" w14:textId="1EAD5E18" w:rsidR="00A95C3B" w:rsidRPr="000554ED" w:rsidRDefault="00A95C3B" w:rsidP="00B22E98">
                            <w:pPr>
                              <w:spacing w:before="120" w:line="360" w:lineRule="exact"/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</w:pPr>
                            <w:r w:rsidRPr="000554E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・</w:t>
                            </w:r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554ED" w:rsidRPr="000554ED">
                                    <w:rPr>
                                      <w:rFonts w:ascii="UD デジタル 教科書体 NK-B" w:eastAsia="UD デジタル 教科書体 NK-B" w:hAnsi="BIZ UDゴシック"/>
                                      <w:sz w:val="12"/>
                                      <w:szCs w:val="24"/>
                                    </w:rPr>
                                    <w:t>ふうりん</w:t>
                                  </w:r>
                                </w:rt>
                                <w:rubyBase>
                                  <w:r w:rsidR="000554E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風鈴</w:t>
                                  </w:r>
                                </w:rubyBase>
                              </w:ruby>
                            </w:r>
                            <w:r w:rsidR="000554ED" w:rsidRPr="000554E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の</w:t>
                            </w:r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554ED" w:rsidRPr="000554ED">
                                    <w:rPr>
                                      <w:rFonts w:ascii="UD デジタル 教科書体 NK-B" w:eastAsia="UD デジタル 教科書体 NK-B" w:hAnsi="BIZ UDゴシック"/>
                                      <w:sz w:val="12"/>
                                      <w:szCs w:val="24"/>
                                    </w:rPr>
                                    <w:t>おと</w:t>
                                  </w:r>
                                </w:rt>
                                <w:rubyBase>
                                  <w:r w:rsidR="000554E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音</w:t>
                                  </w:r>
                                </w:rubyBase>
                              </w:ruby>
                            </w:r>
                            <w:r w:rsidR="000554ED" w:rsidRPr="000554E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がきれいだな</w:t>
                            </w:r>
                            <w:r w:rsidRPr="000554E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 xml:space="preserve">あ　→　</w:t>
                            </w:r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554ED" w:rsidRPr="000554ED">
                                    <w:rPr>
                                      <w:rFonts w:ascii="UD デジタル 教科書体 NK-B" w:eastAsia="UD デジタル 教科書体 NK-B" w:hAnsi="BIZ UDゴシック"/>
                                      <w:sz w:val="12"/>
                                      <w:szCs w:val="24"/>
                                    </w:rPr>
                                    <w:t>とお</w:t>
                                  </w:r>
                                </w:rt>
                                <w:rubyBase>
                                  <w:r w:rsidR="000554E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遠</w:t>
                                  </w:r>
                                </w:rubyBase>
                              </w:ruby>
                            </w:r>
                            <w:r w:rsidR="000554ED" w:rsidRPr="000554E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くまで</w:t>
                            </w:r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554ED" w:rsidRPr="000554ED">
                                    <w:rPr>
                                      <w:rFonts w:ascii="UD デジタル 教科書体 NK-B" w:eastAsia="UD デジタル 教科書体 NK-B" w:hAnsi="BIZ UDゴシック"/>
                                      <w:sz w:val="12"/>
                                      <w:szCs w:val="24"/>
                                    </w:rPr>
                                    <w:t>とど</w:t>
                                  </w:r>
                                </w:rt>
                                <w:rubyBase>
                                  <w:r w:rsidR="000554E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届</w:t>
                                  </w:r>
                                </w:rubyBase>
                              </w:ruby>
                            </w:r>
                            <w:r w:rsidR="000554ED" w:rsidRPr="000554E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く</w:t>
                            </w:r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554ED" w:rsidRPr="000554ED">
                                    <w:rPr>
                                      <w:rFonts w:ascii="UD デジタル 教科書体 NK-B" w:eastAsia="UD デジタル 教科書体 NK-B" w:hAnsi="BIZ UDゴシック"/>
                                      <w:sz w:val="12"/>
                                      <w:szCs w:val="24"/>
                                    </w:rPr>
                                    <w:t>ふうりん</w:t>
                                  </w:r>
                                </w:rt>
                                <w:rubyBase>
                                  <w:r w:rsidR="000554E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風鈴</w:t>
                                  </w:r>
                                </w:rubyBase>
                              </w:ruby>
                            </w:r>
                            <w:r w:rsidR="000554ED" w:rsidRPr="000554E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の</w:t>
                            </w:r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554ED" w:rsidRPr="000554ED">
                                    <w:rPr>
                                      <w:rFonts w:ascii="UD デジタル 教科書体 NK-B" w:eastAsia="UD デジタル 教科書体 NK-B" w:hAnsi="BIZ UDゴシック"/>
                                      <w:sz w:val="12"/>
                                      <w:szCs w:val="24"/>
                                    </w:rPr>
                                    <w:t>おと</w:t>
                                  </w:r>
                                </w:rt>
                                <w:rubyBase>
                                  <w:r w:rsidR="000554E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音</w:t>
                                  </w:r>
                                </w:rubyBase>
                              </w:ruby>
                            </w:r>
                            <w:r w:rsidRPr="000554E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は？</w:t>
                            </w:r>
                          </w:p>
                          <w:p w14:paraId="2DA3F489" w14:textId="48D5F2D8" w:rsidR="00A95C3B" w:rsidRPr="000554ED" w:rsidRDefault="00A95C3B" w:rsidP="00B22E98">
                            <w:pPr>
                              <w:spacing w:before="120" w:line="360" w:lineRule="exact"/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</w:pPr>
                            <w:r w:rsidRPr="000554E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・</w:t>
                            </w:r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554ED" w:rsidRPr="000554ED">
                                    <w:rPr>
                                      <w:rFonts w:ascii="UD デジタル 教科書体 NK-B" w:eastAsia="UD デジタル 教科書体 NK-B" w:hAnsi="BIZ UDゴシック"/>
                                      <w:sz w:val="12"/>
                                      <w:szCs w:val="24"/>
                                    </w:rPr>
                                    <w:t>しゅうじ</w:t>
                                  </w:r>
                                </w:rt>
                                <w:rubyBase>
                                  <w:r w:rsidR="000554E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習字</w:t>
                                  </w:r>
                                </w:rubyBase>
                              </w:ruby>
                            </w:r>
                            <w:r w:rsidR="000554ED" w:rsidRPr="000554E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の</w:t>
                            </w:r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554ED" w:rsidRPr="000554ED">
                                    <w:rPr>
                                      <w:rFonts w:ascii="UD デジタル 教科書体 NK-B" w:eastAsia="UD デジタル 教科書体 NK-B" w:hAnsi="BIZ UDゴシック"/>
                                      <w:sz w:val="12"/>
                                      <w:szCs w:val="24"/>
                                    </w:rPr>
                                    <w:t>ひ</w:t>
                                  </w:r>
                                </w:rt>
                                <w:rubyBase>
                                  <w:r w:rsidR="000554E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日</w:t>
                                  </w:r>
                                </w:rubyBase>
                              </w:ruby>
                            </w:r>
                            <w:r w:rsidR="000554ED" w:rsidRPr="000554E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、</w:t>
                            </w:r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554ED" w:rsidRPr="000554ED">
                                    <w:rPr>
                                      <w:rFonts w:ascii="UD デジタル 教科書体 NK-B" w:eastAsia="UD デジタル 教科書体 NK-B" w:hAnsi="BIZ UDゴシック"/>
                                      <w:sz w:val="12"/>
                                      <w:szCs w:val="24"/>
                                    </w:rPr>
                                    <w:t>ふで</w:t>
                                  </w:r>
                                </w:rt>
                                <w:rubyBase>
                                  <w:r w:rsidR="000554E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筆</w:t>
                                  </w:r>
                                </w:rubyBase>
                              </w:ruby>
                            </w:r>
                            <w:r w:rsidR="000554ED" w:rsidRPr="000554E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を</w:t>
                            </w:r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554ED" w:rsidRPr="000554ED">
                                    <w:rPr>
                                      <w:rFonts w:ascii="UD デジタル 教科書体 NK-B" w:eastAsia="UD デジタル 教科書体 NK-B" w:hAnsi="BIZ UDゴシック"/>
                                      <w:sz w:val="12"/>
                                      <w:szCs w:val="24"/>
                                    </w:rPr>
                                    <w:t>あらう</w:t>
                                  </w:r>
                                </w:rt>
                                <w:rubyBase>
                                  <w:r w:rsidR="000554E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洗う</w:t>
                                  </w:r>
                                </w:rubyBase>
                              </w:ruby>
                            </w:r>
                            <w:r w:rsidR="000554ED" w:rsidRPr="000554E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のが</w:t>
                            </w:r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554ED" w:rsidRPr="000554ED">
                                    <w:rPr>
                                      <w:rFonts w:ascii="UD デジタル 教科書体 NK-B" w:eastAsia="UD デジタル 教科書体 NK-B" w:hAnsi="BIZ UDゴシック"/>
                                      <w:sz w:val="12"/>
                                      <w:szCs w:val="24"/>
                                    </w:rPr>
                                    <w:t>たいへん</w:t>
                                  </w:r>
                                </w:rt>
                                <w:rubyBase>
                                  <w:r w:rsidR="000554E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大変</w:t>
                                  </w:r>
                                </w:rubyBase>
                              </w:ruby>
                            </w:r>
                            <w:r w:rsidRPr="000554E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 xml:space="preserve">　→　</w:t>
                            </w:r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554ED" w:rsidRPr="000554ED">
                                    <w:rPr>
                                      <w:rFonts w:ascii="UD デジタル 教科書体 NK-B" w:eastAsia="UD デジタル 教科書体 NK-B" w:hAnsi="BIZ UDゴシック"/>
                                      <w:sz w:val="12"/>
                                      <w:szCs w:val="24"/>
                                    </w:rPr>
                                    <w:t>じどう</w:t>
                                  </w:r>
                                </w:rt>
                                <w:rubyBase>
                                  <w:r w:rsidR="000554E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自動</w:t>
                                  </w:r>
                                </w:rubyBase>
                              </w:ruby>
                            </w:r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554ED" w:rsidRPr="000554ED">
                                    <w:rPr>
                                      <w:rFonts w:ascii="UD デジタル 教科書体 NK-B" w:eastAsia="UD デジタル 教科書体 NK-B" w:hAnsi="BIZ UDゴシック"/>
                                      <w:sz w:val="12"/>
                                      <w:szCs w:val="24"/>
                                    </w:rPr>
                                    <w:t>ふで</w:t>
                                  </w:r>
                                </w:rt>
                                <w:rubyBase>
                                  <w:r w:rsidR="000554E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筆</w:t>
                                  </w:r>
                                </w:rubyBase>
                              </w:ruby>
                            </w:r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554ED" w:rsidRPr="000554ED">
                                    <w:rPr>
                                      <w:rFonts w:ascii="UD デジタル 教科書体 NK-B" w:eastAsia="UD デジタル 教科書体 NK-B" w:hAnsi="BIZ UDゴシック"/>
                                      <w:sz w:val="12"/>
                                      <w:szCs w:val="24"/>
                                    </w:rPr>
                                    <w:t>あら</w:t>
                                  </w:r>
                                </w:rt>
                                <w:rubyBase>
                                  <w:r w:rsidR="000554E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洗</w:t>
                                  </w:r>
                                </w:rubyBase>
                              </w:ruby>
                            </w:r>
                            <w:r w:rsidR="000554ED" w:rsidRPr="000554E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い</w:t>
                            </w:r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554ED" w:rsidRPr="000554ED">
                                    <w:rPr>
                                      <w:rFonts w:ascii="UD デジタル 教科書体 NK-B" w:eastAsia="UD デジタル 教科書体 NK-B" w:hAnsi="BIZ UDゴシック"/>
                                      <w:sz w:val="12"/>
                                      <w:szCs w:val="24"/>
                                    </w:rPr>
                                    <w:t>き</w:t>
                                  </w:r>
                                </w:rt>
                                <w:rubyBase>
                                  <w:r w:rsidR="000554E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機</w:t>
                                  </w:r>
                                </w:rubyBase>
                              </w:ruby>
                            </w:r>
                            <w:r w:rsidR="000554ED" w:rsidRPr="000554E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を</w:t>
                            </w:r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554ED" w:rsidRPr="000554ED">
                                    <w:rPr>
                                      <w:rFonts w:ascii="UD デジタル 教科書体 NK-B" w:eastAsia="UD デジタル 教科書体 NK-B" w:hAnsi="BIZ UDゴシック"/>
                                      <w:sz w:val="12"/>
                                      <w:szCs w:val="24"/>
                                    </w:rPr>
                                    <w:t>つく</w:t>
                                  </w:r>
                                </w:rt>
                                <w:rubyBase>
                                  <w:r w:rsidR="000554E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作</w:t>
                                  </w:r>
                                </w:rubyBase>
                              </w:ruby>
                            </w:r>
                            <w:r w:rsidRPr="000554E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りたい</w:t>
                            </w:r>
                          </w:p>
                          <w:p w14:paraId="05E8EDA3" w14:textId="137A668D" w:rsidR="00A95C3B" w:rsidRPr="0097433D" w:rsidRDefault="00A95C3B" w:rsidP="00B22E98">
                            <w:pPr>
                              <w:spacing w:before="120" w:line="360" w:lineRule="exact"/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</w:pPr>
                            <w:r w:rsidRPr="0097433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・シャボン</w:t>
                            </w:r>
                            <w:r w:rsidR="00E66E2D" w:rsidRPr="0097433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0"/>
                                  <w:hpsBaseText w:val="24"/>
                                  <w:lid w:val="ja-JP"/>
                                </w:rubyPr>
                                <w:rt>
                                  <w:r w:rsidR="00E66E2D" w:rsidRPr="0097433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だま</w:t>
                                  </w:r>
                                </w:rt>
                                <w:rubyBase>
                                  <w:r w:rsidR="00E66E2D" w:rsidRPr="0097433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玉</w:t>
                                  </w:r>
                                </w:rubyBase>
                              </w:ruby>
                            </w:r>
                            <w:r w:rsidR="00E66E2D" w:rsidRPr="0097433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が</w:t>
                            </w:r>
                            <w:r w:rsidR="00E66E2D" w:rsidRPr="0097433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0"/>
                                  <w:hpsBaseText w:val="24"/>
                                  <w:lid w:val="ja-JP"/>
                                </w:rubyPr>
                                <w:rt>
                                  <w:r w:rsidR="00E66E2D" w:rsidRPr="0097433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だいす</w:t>
                                  </w:r>
                                </w:rt>
                                <w:rubyBase>
                                  <w:r w:rsidR="00E66E2D" w:rsidRPr="0097433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大好</w:t>
                                  </w:r>
                                </w:rubyBase>
                              </w:ruby>
                            </w:r>
                            <w:r w:rsidRPr="0097433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 xml:space="preserve">き！　</w:t>
                            </w:r>
                            <w:r w:rsidR="00E66E2D" w:rsidRPr="0097433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0"/>
                                  <w:hpsBaseText w:val="24"/>
                                  <w:lid w:val="ja-JP"/>
                                </w:rubyPr>
                                <w:rt>
                                  <w:r w:rsidR="00E66E2D" w:rsidRPr="0097433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わ</w:t>
                                  </w:r>
                                </w:rt>
                                <w:rubyBase>
                                  <w:r w:rsidR="00E66E2D" w:rsidRPr="0097433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割</w:t>
                                  </w:r>
                                </w:rubyBase>
                              </w:ruby>
                            </w:r>
                            <w:r w:rsidRPr="0097433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 xml:space="preserve">れにくいといいな。　→　</w:t>
                            </w:r>
                            <w:r w:rsidR="00E66E2D" w:rsidRPr="0097433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0"/>
                                  <w:hpsBaseText w:val="24"/>
                                  <w:lid w:val="ja-JP"/>
                                </w:rubyPr>
                                <w:rt>
                                  <w:r w:rsidR="00E66E2D" w:rsidRPr="0097433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つよ</w:t>
                                  </w:r>
                                </w:rt>
                                <w:rubyBase>
                                  <w:r w:rsidR="00E66E2D" w:rsidRPr="0097433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強</w:t>
                                  </w:r>
                                </w:rubyBase>
                              </w:ruby>
                            </w:r>
                            <w:r w:rsidRPr="0097433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いシャボン</w:t>
                            </w:r>
                            <w:r w:rsidR="00E66E2D" w:rsidRPr="0097433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0"/>
                                  <w:hpsBaseText w:val="24"/>
                                  <w:lid w:val="ja-JP"/>
                                </w:rubyPr>
                                <w:rt>
                                  <w:r w:rsidR="00E66E2D" w:rsidRPr="0097433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えき</w:t>
                                  </w:r>
                                </w:rt>
                                <w:rubyBase>
                                  <w:r w:rsidR="00E66E2D" w:rsidRPr="0097433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液</w:t>
                                  </w:r>
                                </w:rubyBase>
                              </w:ruby>
                            </w:r>
                            <w:r w:rsidRPr="0097433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づくり</w:t>
                            </w:r>
                          </w:p>
                          <w:p w14:paraId="289686F5" w14:textId="77777777" w:rsidR="00B22E98" w:rsidRPr="0097433D" w:rsidRDefault="00B22E98" w:rsidP="00B22E98">
                            <w:pPr>
                              <w:spacing w:before="120" w:line="360" w:lineRule="exact"/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</w:pPr>
                          </w:p>
                          <w:p w14:paraId="4CBDA367" w14:textId="77777777" w:rsidR="00B22E98" w:rsidRPr="00512FF8" w:rsidRDefault="00B22E98" w:rsidP="00B22E98">
                            <w:pPr>
                              <w:spacing w:before="120" w:line="360" w:lineRule="exact"/>
                              <w:rPr>
                                <w:rFonts w:ascii="UD デジタル 教科書体 NK-B" w:eastAsia="UD デジタル 教科書体 NK-B" w:hAnsi="BIZ UDゴシック"/>
                                <w:szCs w:val="21"/>
                              </w:rPr>
                            </w:pPr>
                          </w:p>
                          <w:p w14:paraId="53F12CBA" w14:textId="77777777" w:rsidR="00A95C3B" w:rsidRPr="00512FF8" w:rsidRDefault="00A95C3B" w:rsidP="00B22E98">
                            <w:pPr>
                              <w:spacing w:before="120" w:line="360" w:lineRule="exact"/>
                              <w:rPr>
                                <w:rFonts w:ascii="UD デジタル 教科書体 NK-B" w:eastAsia="UD デジタル 教科書体 NK-B" w:hAnsi="BIZ UDゴシック"/>
                                <w:szCs w:val="21"/>
                              </w:rPr>
                            </w:pPr>
                          </w:p>
                          <w:p w14:paraId="664DC358" w14:textId="77777777" w:rsidR="00A95C3B" w:rsidRPr="00A95C3B" w:rsidRDefault="00A95C3B" w:rsidP="00A95C3B">
                            <w:pPr>
                              <w:spacing w:line="360" w:lineRule="exac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/>
                                <w:sz w:val="36"/>
                                <w:szCs w:val="36"/>
                              </w:rPr>
                            </w:pPr>
                          </w:p>
                          <w:p w14:paraId="504BF6C3" w14:textId="77777777" w:rsidR="00A95C3B" w:rsidRPr="00A95C3B" w:rsidRDefault="00A95C3B" w:rsidP="00A95C3B">
                            <w:pPr>
                              <w:spacing w:line="360" w:lineRule="exac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8B67268" id="四角形: 角を丸くする 122" o:spid="_x0000_s1052" style="position:absolute;margin-left:5.65pt;margin-top:8.95pt;width:474.75pt;height:123.35pt;z-index:25195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561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" filled="f" strokecolor="#ff5050" strokeweight="2pt">
                <v:textbox>
                  <w:txbxContent>
                    <w:p w14:paraId="62979DAB" w14:textId="62956919" w:rsidR="00A95C3B" w:rsidRPr="000554ED" w:rsidRDefault="000554ED" w:rsidP="00B22E98">
                      <w:pPr>
                        <w:spacing w:before="120" w:line="360" w:lineRule="exact"/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</w:pPr>
                      <w:r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554ED" w:rsidRPr="000554ED">
                              <w:rPr>
                                <w:rFonts w:ascii="UD デジタル 教科書体 NK-B" w:eastAsia="UD デジタル 教科書体 NK-B" w:hAnsi="BIZ UDゴシック"/>
                                <w:sz w:val="12"/>
                                <w:szCs w:val="24"/>
                              </w:rPr>
                              <w:t>たと</w:t>
                            </w:r>
                          </w:rt>
                          <w:rubyBase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例</w:t>
                            </w:r>
                          </w:rubyBase>
                        </w:ruby>
                      </w:r>
                      <w:r w:rsidRPr="000554E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え</w:t>
                      </w:r>
                      <w:r w:rsidR="00A95C3B" w:rsidRPr="000554E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ば</w:t>
                      </w:r>
                    </w:p>
                    <w:p w14:paraId="6D88A161" w14:textId="1EAD5E18" w:rsidR="00A95C3B" w:rsidRPr="000554ED" w:rsidRDefault="00A95C3B" w:rsidP="00B22E98">
                      <w:pPr>
                        <w:spacing w:before="120" w:line="360" w:lineRule="exact"/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</w:pPr>
                      <w:r w:rsidRPr="000554E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・</w:t>
                      </w:r>
                      <w:r w:rsidR="000554ED"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554ED" w:rsidRPr="000554ED">
                              <w:rPr>
                                <w:rFonts w:ascii="UD デジタル 教科書体 NK-B" w:eastAsia="UD デジタル 教科書体 NK-B" w:hAnsi="BIZ UDゴシック"/>
                                <w:sz w:val="12"/>
                                <w:szCs w:val="24"/>
                              </w:rPr>
                              <w:t>ふうりん</w:t>
                            </w:r>
                          </w:rt>
                          <w:rubyBase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風鈴</w:t>
                            </w:r>
                          </w:rubyBase>
                        </w:ruby>
                      </w:r>
                      <w:r w:rsidR="000554ED" w:rsidRPr="000554E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の</w:t>
                      </w:r>
                      <w:r w:rsidR="000554ED"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554ED" w:rsidRPr="000554ED">
                              <w:rPr>
                                <w:rFonts w:ascii="UD デジタル 教科書体 NK-B" w:eastAsia="UD デジタル 教科書体 NK-B" w:hAnsi="BIZ UDゴシック"/>
                                <w:sz w:val="12"/>
                                <w:szCs w:val="24"/>
                              </w:rPr>
                              <w:t>おと</w:t>
                            </w:r>
                          </w:rt>
                          <w:rubyBase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音</w:t>
                            </w:r>
                          </w:rubyBase>
                        </w:ruby>
                      </w:r>
                      <w:r w:rsidR="000554ED" w:rsidRPr="000554E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がきれいだな</w:t>
                      </w:r>
                      <w:r w:rsidRPr="000554E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 xml:space="preserve">あ　→　</w:t>
                      </w:r>
                      <w:r w:rsidR="000554ED"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554ED" w:rsidRPr="000554ED">
                              <w:rPr>
                                <w:rFonts w:ascii="UD デジタル 教科書体 NK-B" w:eastAsia="UD デジタル 教科書体 NK-B" w:hAnsi="BIZ UDゴシック"/>
                                <w:sz w:val="12"/>
                                <w:szCs w:val="24"/>
                              </w:rPr>
                              <w:t>とお</w:t>
                            </w:r>
                          </w:rt>
                          <w:rubyBase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遠</w:t>
                            </w:r>
                          </w:rubyBase>
                        </w:ruby>
                      </w:r>
                      <w:r w:rsidR="000554ED" w:rsidRPr="000554E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くまで</w:t>
                      </w:r>
                      <w:r w:rsidR="000554ED"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554ED" w:rsidRPr="000554ED">
                              <w:rPr>
                                <w:rFonts w:ascii="UD デジタル 教科書体 NK-B" w:eastAsia="UD デジタル 教科書体 NK-B" w:hAnsi="BIZ UDゴシック"/>
                                <w:sz w:val="12"/>
                                <w:szCs w:val="24"/>
                              </w:rPr>
                              <w:t>とど</w:t>
                            </w:r>
                          </w:rt>
                          <w:rubyBase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届</w:t>
                            </w:r>
                          </w:rubyBase>
                        </w:ruby>
                      </w:r>
                      <w:r w:rsidR="000554ED" w:rsidRPr="000554E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く</w:t>
                      </w:r>
                      <w:r w:rsidR="000554ED"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554ED" w:rsidRPr="000554ED">
                              <w:rPr>
                                <w:rFonts w:ascii="UD デジタル 教科書体 NK-B" w:eastAsia="UD デジタル 教科書体 NK-B" w:hAnsi="BIZ UDゴシック"/>
                                <w:sz w:val="12"/>
                                <w:szCs w:val="24"/>
                              </w:rPr>
                              <w:t>ふうりん</w:t>
                            </w:r>
                          </w:rt>
                          <w:rubyBase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風鈴</w:t>
                            </w:r>
                          </w:rubyBase>
                        </w:ruby>
                      </w:r>
                      <w:r w:rsidR="000554ED" w:rsidRPr="000554E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の</w:t>
                      </w:r>
                      <w:r w:rsidR="000554ED"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554ED" w:rsidRPr="000554ED">
                              <w:rPr>
                                <w:rFonts w:ascii="UD デジタル 教科書体 NK-B" w:eastAsia="UD デジタル 教科書体 NK-B" w:hAnsi="BIZ UDゴシック"/>
                                <w:sz w:val="12"/>
                                <w:szCs w:val="24"/>
                              </w:rPr>
                              <w:t>おと</w:t>
                            </w:r>
                          </w:rt>
                          <w:rubyBase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音</w:t>
                            </w:r>
                          </w:rubyBase>
                        </w:ruby>
                      </w:r>
                      <w:r w:rsidRPr="000554E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は？</w:t>
                      </w:r>
                    </w:p>
                    <w:p w14:paraId="2DA3F489" w14:textId="48D5F2D8" w:rsidR="00A95C3B" w:rsidRPr="000554ED" w:rsidRDefault="00A95C3B" w:rsidP="00B22E98">
                      <w:pPr>
                        <w:spacing w:before="120" w:line="360" w:lineRule="exact"/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</w:pPr>
                      <w:r w:rsidRPr="000554E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・</w:t>
                      </w:r>
                      <w:r w:rsidR="000554ED"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554ED" w:rsidRPr="000554ED">
                              <w:rPr>
                                <w:rFonts w:ascii="UD デジタル 教科書体 NK-B" w:eastAsia="UD デジタル 教科書体 NK-B" w:hAnsi="BIZ UDゴシック"/>
                                <w:sz w:val="12"/>
                                <w:szCs w:val="24"/>
                              </w:rPr>
                              <w:t>しゅうじ</w:t>
                            </w:r>
                          </w:rt>
                          <w:rubyBase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習字</w:t>
                            </w:r>
                          </w:rubyBase>
                        </w:ruby>
                      </w:r>
                      <w:r w:rsidR="000554ED" w:rsidRPr="000554E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の</w:t>
                      </w:r>
                      <w:r w:rsidR="000554ED"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554ED" w:rsidRPr="000554ED">
                              <w:rPr>
                                <w:rFonts w:ascii="UD デジタル 教科書体 NK-B" w:eastAsia="UD デジタル 教科書体 NK-B" w:hAnsi="BIZ UDゴシック"/>
                                <w:sz w:val="12"/>
                                <w:szCs w:val="24"/>
                              </w:rPr>
                              <w:t>ひ</w:t>
                            </w:r>
                          </w:rt>
                          <w:rubyBase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日</w:t>
                            </w:r>
                          </w:rubyBase>
                        </w:ruby>
                      </w:r>
                      <w:r w:rsidR="000554ED" w:rsidRPr="000554E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、</w:t>
                      </w:r>
                      <w:r w:rsidR="000554ED"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554ED" w:rsidRPr="000554ED">
                              <w:rPr>
                                <w:rFonts w:ascii="UD デジタル 教科書体 NK-B" w:eastAsia="UD デジタル 教科書体 NK-B" w:hAnsi="BIZ UDゴシック"/>
                                <w:sz w:val="12"/>
                                <w:szCs w:val="24"/>
                              </w:rPr>
                              <w:t>ふで</w:t>
                            </w:r>
                          </w:rt>
                          <w:rubyBase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筆</w:t>
                            </w:r>
                          </w:rubyBase>
                        </w:ruby>
                      </w:r>
                      <w:r w:rsidR="000554ED" w:rsidRPr="000554E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を</w:t>
                      </w:r>
                      <w:r w:rsidR="000554ED"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554ED" w:rsidRPr="000554ED">
                              <w:rPr>
                                <w:rFonts w:ascii="UD デジタル 教科書体 NK-B" w:eastAsia="UD デジタル 教科書体 NK-B" w:hAnsi="BIZ UDゴシック"/>
                                <w:sz w:val="12"/>
                                <w:szCs w:val="24"/>
                              </w:rPr>
                              <w:t>あらう</w:t>
                            </w:r>
                          </w:rt>
                          <w:rubyBase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洗う</w:t>
                            </w:r>
                          </w:rubyBase>
                        </w:ruby>
                      </w:r>
                      <w:r w:rsidR="000554ED" w:rsidRPr="000554E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のが</w:t>
                      </w:r>
                      <w:r w:rsidR="000554ED"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554ED" w:rsidRPr="000554ED">
                              <w:rPr>
                                <w:rFonts w:ascii="UD デジタル 教科書体 NK-B" w:eastAsia="UD デジタル 教科書体 NK-B" w:hAnsi="BIZ UDゴシック"/>
                                <w:sz w:val="12"/>
                                <w:szCs w:val="24"/>
                              </w:rPr>
                              <w:t>たいへん</w:t>
                            </w:r>
                          </w:rt>
                          <w:rubyBase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大変</w:t>
                            </w:r>
                          </w:rubyBase>
                        </w:ruby>
                      </w:r>
                      <w:r w:rsidRPr="000554E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 xml:space="preserve">　→　</w:t>
                      </w:r>
                      <w:r w:rsidR="000554ED"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554ED" w:rsidRPr="000554ED">
                              <w:rPr>
                                <w:rFonts w:ascii="UD デジタル 教科書体 NK-B" w:eastAsia="UD デジタル 教科書体 NK-B" w:hAnsi="BIZ UDゴシック"/>
                                <w:sz w:val="12"/>
                                <w:szCs w:val="24"/>
                              </w:rPr>
                              <w:t>じどう</w:t>
                            </w:r>
                          </w:rt>
                          <w:rubyBase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自動</w:t>
                            </w:r>
                          </w:rubyBase>
                        </w:ruby>
                      </w:r>
                      <w:r w:rsidR="000554ED"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554ED" w:rsidRPr="000554ED">
                              <w:rPr>
                                <w:rFonts w:ascii="UD デジタル 教科書体 NK-B" w:eastAsia="UD デジタル 教科書体 NK-B" w:hAnsi="BIZ UDゴシック"/>
                                <w:sz w:val="12"/>
                                <w:szCs w:val="24"/>
                              </w:rPr>
                              <w:t>ふで</w:t>
                            </w:r>
                          </w:rt>
                          <w:rubyBase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筆</w:t>
                            </w:r>
                          </w:rubyBase>
                        </w:ruby>
                      </w:r>
                      <w:r w:rsidR="000554ED"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554ED" w:rsidRPr="000554ED">
                              <w:rPr>
                                <w:rFonts w:ascii="UD デジタル 教科書体 NK-B" w:eastAsia="UD デジタル 教科書体 NK-B" w:hAnsi="BIZ UDゴシック"/>
                                <w:sz w:val="12"/>
                                <w:szCs w:val="24"/>
                              </w:rPr>
                              <w:t>あら</w:t>
                            </w:r>
                          </w:rt>
                          <w:rubyBase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洗</w:t>
                            </w:r>
                          </w:rubyBase>
                        </w:ruby>
                      </w:r>
                      <w:r w:rsidR="000554ED" w:rsidRPr="000554E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い</w:t>
                      </w:r>
                      <w:r w:rsidR="000554ED"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554ED" w:rsidRPr="000554ED">
                              <w:rPr>
                                <w:rFonts w:ascii="UD デジタル 教科書体 NK-B" w:eastAsia="UD デジタル 教科書体 NK-B" w:hAnsi="BIZ UDゴシック"/>
                                <w:sz w:val="12"/>
                                <w:szCs w:val="24"/>
                              </w:rPr>
                              <w:t>き</w:t>
                            </w:r>
                          </w:rt>
                          <w:rubyBase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機</w:t>
                            </w:r>
                          </w:rubyBase>
                        </w:ruby>
                      </w:r>
                      <w:r w:rsidR="000554ED" w:rsidRPr="000554E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を</w:t>
                      </w:r>
                      <w:r w:rsidR="000554ED"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554ED" w:rsidRPr="000554ED">
                              <w:rPr>
                                <w:rFonts w:ascii="UD デジタル 教科書体 NK-B" w:eastAsia="UD デジタル 教科書体 NK-B" w:hAnsi="BIZ UDゴシック"/>
                                <w:sz w:val="12"/>
                                <w:szCs w:val="24"/>
                              </w:rPr>
                              <w:t>つく</w:t>
                            </w:r>
                          </w:rt>
                          <w:rubyBase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作</w:t>
                            </w:r>
                          </w:rubyBase>
                        </w:ruby>
                      </w:r>
                      <w:r w:rsidRPr="000554E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りたい</w:t>
                      </w:r>
                    </w:p>
                    <w:p w14:paraId="05E8EDA3" w14:textId="137A668D" w:rsidR="00A95C3B" w:rsidRPr="0097433D" w:rsidRDefault="00A95C3B" w:rsidP="00B22E98">
                      <w:pPr>
                        <w:spacing w:before="120" w:line="360" w:lineRule="exact"/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</w:pPr>
                      <w:r w:rsidRPr="0097433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・シャボン</w:t>
                      </w:r>
                      <w:r w:rsidR="00E66E2D" w:rsidRPr="0097433D"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0"/>
                            <w:hpsBaseText w:val="24"/>
                            <w:lid w:val="ja-JP"/>
                          </w:rubyPr>
                          <w:rt>
                            <w:r w:rsidR="00E66E2D" w:rsidRPr="0097433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だま</w:t>
                            </w:r>
                          </w:rt>
                          <w:rubyBase>
                            <w:r w:rsidR="00E66E2D" w:rsidRPr="0097433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玉</w:t>
                            </w:r>
                          </w:rubyBase>
                        </w:ruby>
                      </w:r>
                      <w:r w:rsidR="00E66E2D" w:rsidRPr="0097433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が</w:t>
                      </w:r>
                      <w:r w:rsidR="00E66E2D" w:rsidRPr="0097433D"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0"/>
                            <w:hpsBaseText w:val="24"/>
                            <w:lid w:val="ja-JP"/>
                          </w:rubyPr>
                          <w:rt>
                            <w:r w:rsidR="00E66E2D" w:rsidRPr="0097433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だいす</w:t>
                            </w:r>
                          </w:rt>
                          <w:rubyBase>
                            <w:r w:rsidR="00E66E2D" w:rsidRPr="0097433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大好</w:t>
                            </w:r>
                          </w:rubyBase>
                        </w:ruby>
                      </w:r>
                      <w:r w:rsidRPr="0097433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 xml:space="preserve">き！　</w:t>
                      </w:r>
                      <w:r w:rsidR="00E66E2D" w:rsidRPr="0097433D"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0"/>
                            <w:hpsBaseText w:val="24"/>
                            <w:lid w:val="ja-JP"/>
                          </w:rubyPr>
                          <w:rt>
                            <w:r w:rsidR="00E66E2D" w:rsidRPr="0097433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わ</w:t>
                            </w:r>
                          </w:rt>
                          <w:rubyBase>
                            <w:r w:rsidR="00E66E2D" w:rsidRPr="0097433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割</w:t>
                            </w:r>
                          </w:rubyBase>
                        </w:ruby>
                      </w:r>
                      <w:r w:rsidRPr="0097433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 xml:space="preserve">れにくいといいな。　→　</w:t>
                      </w:r>
                      <w:r w:rsidR="00E66E2D" w:rsidRPr="0097433D"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0"/>
                            <w:hpsBaseText w:val="24"/>
                            <w:lid w:val="ja-JP"/>
                          </w:rubyPr>
                          <w:rt>
                            <w:r w:rsidR="00E66E2D" w:rsidRPr="0097433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つよ</w:t>
                            </w:r>
                          </w:rt>
                          <w:rubyBase>
                            <w:r w:rsidR="00E66E2D" w:rsidRPr="0097433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強</w:t>
                            </w:r>
                          </w:rubyBase>
                        </w:ruby>
                      </w:r>
                      <w:r w:rsidRPr="0097433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いシャボン</w:t>
                      </w:r>
                      <w:r w:rsidR="00E66E2D" w:rsidRPr="0097433D"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0"/>
                            <w:hpsBaseText w:val="24"/>
                            <w:lid w:val="ja-JP"/>
                          </w:rubyPr>
                          <w:rt>
                            <w:r w:rsidR="00E66E2D" w:rsidRPr="0097433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えき</w:t>
                            </w:r>
                          </w:rt>
                          <w:rubyBase>
                            <w:r w:rsidR="00E66E2D" w:rsidRPr="0097433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液</w:t>
                            </w:r>
                          </w:rubyBase>
                        </w:ruby>
                      </w:r>
                      <w:r w:rsidRPr="0097433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づくり</w:t>
                      </w:r>
                    </w:p>
                    <w:p w14:paraId="289686F5" w14:textId="77777777" w:rsidR="00B22E98" w:rsidRPr="0097433D" w:rsidRDefault="00B22E98" w:rsidP="00B22E98">
                      <w:pPr>
                        <w:spacing w:before="120" w:line="360" w:lineRule="exact"/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</w:pPr>
                    </w:p>
                    <w:p w14:paraId="4CBDA367" w14:textId="77777777" w:rsidR="00B22E98" w:rsidRPr="00512FF8" w:rsidRDefault="00B22E98" w:rsidP="00B22E98">
                      <w:pPr>
                        <w:spacing w:before="120" w:line="360" w:lineRule="exact"/>
                        <w:rPr>
                          <w:rFonts w:ascii="UD デジタル 教科書体 NK-B" w:eastAsia="UD デジタル 教科書体 NK-B" w:hAnsi="BIZ UDゴシック"/>
                          <w:szCs w:val="21"/>
                        </w:rPr>
                      </w:pPr>
                    </w:p>
                    <w:p w14:paraId="53F12CBA" w14:textId="77777777" w:rsidR="00A95C3B" w:rsidRPr="00512FF8" w:rsidRDefault="00A95C3B" w:rsidP="00B22E98">
                      <w:pPr>
                        <w:spacing w:before="120" w:line="360" w:lineRule="exact"/>
                        <w:rPr>
                          <w:rFonts w:ascii="UD デジタル 教科書体 NK-B" w:eastAsia="UD デジタル 教科書体 NK-B" w:hAnsi="BIZ UDゴシック"/>
                          <w:szCs w:val="21"/>
                        </w:rPr>
                      </w:pPr>
                    </w:p>
                    <w:p w14:paraId="664DC358" w14:textId="77777777" w:rsidR="00A95C3B" w:rsidRPr="00A95C3B" w:rsidRDefault="00A95C3B" w:rsidP="00A95C3B">
                      <w:pPr>
                        <w:spacing w:line="360" w:lineRule="exac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/>
                          <w:sz w:val="36"/>
                          <w:szCs w:val="36"/>
                        </w:rPr>
                      </w:pPr>
                    </w:p>
                    <w:p w14:paraId="504BF6C3" w14:textId="77777777" w:rsidR="00A95C3B" w:rsidRPr="00A95C3B" w:rsidRDefault="00A95C3B" w:rsidP="00A95C3B">
                      <w:pPr>
                        <w:spacing w:line="360" w:lineRule="exac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A95C3B">
        <w:rPr>
          <w:rFonts w:ascii="ＭＳ Ｐゴシック" w:eastAsia="ＭＳ Ｐゴシック" w:hAnsi="ＭＳ Ｐゴシック" w:cs="ＭＳ Ｐゴシック"/>
          <w:noProof/>
          <w:sz w:val="24"/>
          <w:szCs w:val="24"/>
        </w:rPr>
        <w:drawing>
          <wp:anchor distT="0" distB="0" distL="114300" distR="114300" simplePos="0" relativeHeight="251923456" behindDoc="0" locked="0" layoutInCell="1" allowOverlap="1" wp14:anchorId="14228E8F" wp14:editId="2E43E676">
            <wp:simplePos x="0" y="0"/>
            <wp:positionH relativeFrom="column">
              <wp:posOffset>4444365</wp:posOffset>
            </wp:positionH>
            <wp:positionV relativeFrom="paragraph">
              <wp:posOffset>307340</wp:posOffset>
            </wp:positionV>
            <wp:extent cx="825500" cy="880027"/>
            <wp:effectExtent l="0" t="0" r="0" b="0"/>
            <wp:wrapNone/>
            <wp:docPr id="398228386" name="図 3" descr="クマの人形&#10;&#10;中程度の精度で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8228386" name="図 3" descr="クマの人形&#10;&#10;中程度の精度で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5500" cy="880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F073AC" w14:textId="77777777" w:rsidR="00A95C3B" w:rsidRPr="00A95C3B" w:rsidRDefault="00A95C3B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4992831F" w14:textId="77777777" w:rsidR="00A95C3B" w:rsidRPr="00A95C3B" w:rsidRDefault="00A95C3B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14BD1CD9" w14:textId="77777777" w:rsidR="00A95C3B" w:rsidRPr="00A95C3B" w:rsidRDefault="00A95C3B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3608697B" w14:textId="77777777" w:rsidR="00A95C3B" w:rsidRPr="00A95C3B" w:rsidRDefault="00A95C3B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1FA44F1E" w14:textId="77777777" w:rsidR="00A95C3B" w:rsidRDefault="00A95C3B" w:rsidP="00A95C3B">
      <w:pPr>
        <w:widowControl w:val="0"/>
        <w:spacing w:before="0" w:line="480" w:lineRule="exact"/>
        <w:ind w:left="360"/>
        <w:jc w:val="both"/>
        <w:rPr>
          <w:rFonts w:ascii="UD デジタル 教科書体 NK-B" w:eastAsia="UD デジタル 教科書体 NK-B" w:hAnsi="BIZ UDゴシック" w:cs="Times New Roman"/>
          <w:b/>
          <w:kern w:val="2"/>
          <w:sz w:val="28"/>
          <w:szCs w:val="26"/>
        </w:rPr>
      </w:pPr>
    </w:p>
    <w:p w14:paraId="09CD8EDB" w14:textId="77777777" w:rsidR="00B22E98" w:rsidRDefault="00B22E98" w:rsidP="00B22E98">
      <w:pPr>
        <w:widowControl w:val="0"/>
        <w:spacing w:before="0" w:line="480" w:lineRule="exact"/>
        <w:ind w:left="360"/>
        <w:jc w:val="both"/>
        <w:rPr>
          <w:rFonts w:ascii="UD デジタル 教科書体 NK-B" w:eastAsia="UD デジタル 教科書体 NK-B" w:hAnsi="BIZ UDゴシック" w:cs="Times New Roman"/>
          <w:b/>
          <w:kern w:val="2"/>
          <w:sz w:val="28"/>
          <w:szCs w:val="26"/>
        </w:rPr>
      </w:pPr>
    </w:p>
    <w:p w14:paraId="7BC35372" w14:textId="7ACAAF9E" w:rsidR="00A95C3B" w:rsidRPr="00B22E98" w:rsidRDefault="00B22E98" w:rsidP="00B22E98">
      <w:pPr>
        <w:widowControl w:val="0"/>
        <w:spacing w:before="0" w:line="480" w:lineRule="exact"/>
        <w:jc w:val="both"/>
        <w:rPr>
          <w:rFonts w:ascii="UD デジタル 教科書体 NK-B" w:eastAsia="UD デジタル 教科書体 NK-B" w:hAnsi="BIZ UDゴシック" w:cs="Times New Roman"/>
          <w:b/>
          <w:kern w:val="2"/>
          <w:sz w:val="28"/>
          <w:szCs w:val="26"/>
        </w:rPr>
      </w:pPr>
      <w:r>
        <w:rPr>
          <w:rFonts w:ascii="UD デジタル 教科書体 NK-B" w:eastAsia="UD デジタル 教科書体 NK-B" w:hAnsi="BIZ UDゴシック" w:cs="Times New Roman" w:hint="eastAsia"/>
          <w:b/>
          <w:kern w:val="2"/>
          <w:sz w:val="28"/>
          <w:szCs w:val="26"/>
        </w:rPr>
        <w:t>②</w:t>
      </w:r>
      <w:r w:rsidR="00A95C3B" w:rsidRPr="00B22E98">
        <w:rPr>
          <w:rFonts w:ascii="UD デジタル 教科書体 NK-B" w:eastAsia="UD デジタル 教科書体 NK-B" w:hAnsi="BIZ UDゴシック" w:cs="Times New Roman" w:hint="eastAsia"/>
          <w:b/>
          <w:kern w:val="2"/>
          <w:sz w:val="28"/>
          <w:szCs w:val="26"/>
        </w:rPr>
        <w:ruby>
          <w:rubyPr>
            <w:rubyAlign w:val="distributeSpace"/>
            <w:hps w:val="14"/>
            <w:hpsRaise w:val="26"/>
            <w:hpsBaseText w:val="28"/>
            <w:lid w:val="ja-JP"/>
          </w:rubyPr>
          <w:rt>
            <w:r w:rsidR="00A95C3B" w:rsidRPr="00B22E98">
              <w:rPr>
                <w:rFonts w:ascii="UD デジタル 教科書体 NK-B" w:eastAsia="UD デジタル 教科書体 NK-B" w:hAnsi="BIZ UDゴシック" w:cs="Times New Roman" w:hint="eastAsia"/>
                <w:b/>
                <w:kern w:val="2"/>
                <w:sz w:val="14"/>
                <w:szCs w:val="26"/>
              </w:rPr>
              <w:t>せいかつか</w:t>
            </w:r>
          </w:rt>
          <w:rubyBase>
            <w:r w:rsidR="00A95C3B" w:rsidRPr="00B22E98">
              <w:rPr>
                <w:rFonts w:ascii="UD デジタル 教科書体 NK-B" w:eastAsia="UD デジタル 教科書体 NK-B" w:hAnsi="BIZ UDゴシック" w:cs="Times New Roman" w:hint="eastAsia"/>
                <w:b/>
                <w:kern w:val="2"/>
                <w:sz w:val="28"/>
                <w:szCs w:val="26"/>
              </w:rPr>
              <w:t>生活科</w:t>
            </w:r>
          </w:rubyBase>
        </w:ruby>
      </w:r>
      <w:r w:rsidR="00A95C3B" w:rsidRPr="00B22E98">
        <w:rPr>
          <w:rFonts w:ascii="UD デジタル 教科書体 NK-B" w:eastAsia="UD デジタル 教科書体 NK-B" w:hAnsi="BIZ UDゴシック" w:cs="Times New Roman" w:hint="eastAsia"/>
          <w:b/>
          <w:kern w:val="2"/>
          <w:sz w:val="28"/>
          <w:szCs w:val="26"/>
        </w:rPr>
        <w:t>や</w:t>
      </w:r>
      <w:r w:rsidR="00A95C3B" w:rsidRPr="00B22E98">
        <w:rPr>
          <w:rFonts w:ascii="UD デジタル 教科書体 NK-B" w:eastAsia="UD デジタル 教科書体 NK-B" w:hAnsi="BIZ UDゴシック" w:cs="Times New Roman" w:hint="eastAsia"/>
          <w:b/>
          <w:kern w:val="2"/>
          <w:sz w:val="28"/>
          <w:szCs w:val="26"/>
        </w:rPr>
        <w:ruby>
          <w:rubyPr>
            <w:rubyAlign w:val="distributeSpace"/>
            <w:hps w:val="14"/>
            <w:hpsRaise w:val="26"/>
            <w:hpsBaseText w:val="28"/>
            <w:lid w:val="ja-JP"/>
          </w:rubyPr>
          <w:rt>
            <w:r w:rsidR="00A95C3B" w:rsidRPr="00B22E98">
              <w:rPr>
                <w:rFonts w:ascii="UD デジタル 教科書体 NK-B" w:eastAsia="UD デジタル 教科書体 NK-B" w:hAnsi="BIZ UDゴシック" w:cs="Times New Roman" w:hint="eastAsia"/>
                <w:b/>
                <w:kern w:val="2"/>
                <w:sz w:val="14"/>
                <w:szCs w:val="26"/>
              </w:rPr>
              <w:t>りか</w:t>
            </w:r>
          </w:rt>
          <w:rubyBase>
            <w:r w:rsidR="00A95C3B" w:rsidRPr="00B22E98">
              <w:rPr>
                <w:rFonts w:ascii="UD デジタル 教科書体 NK-B" w:eastAsia="UD デジタル 教科書体 NK-B" w:hAnsi="BIZ UDゴシック" w:cs="Times New Roman" w:hint="eastAsia"/>
                <w:b/>
                <w:kern w:val="2"/>
                <w:sz w:val="28"/>
                <w:szCs w:val="26"/>
              </w:rPr>
              <w:t>理科</w:t>
            </w:r>
          </w:rubyBase>
        </w:ruby>
      </w:r>
      <w:r w:rsidR="00A95C3B" w:rsidRPr="00B22E98">
        <w:rPr>
          <w:rFonts w:ascii="UD デジタル 教科書体 NK-B" w:eastAsia="UD デジタル 教科書体 NK-B" w:hAnsi="BIZ UDゴシック" w:cs="Times New Roman" w:hint="eastAsia"/>
          <w:b/>
          <w:kern w:val="2"/>
          <w:sz w:val="28"/>
          <w:szCs w:val="26"/>
        </w:rPr>
        <w:t>の</w:t>
      </w:r>
      <w:r w:rsidR="00A95C3B" w:rsidRPr="00B22E98">
        <w:rPr>
          <w:rFonts w:ascii="UD デジタル 教科書体 NK-B" w:eastAsia="UD デジタル 教科書体 NK-B" w:hAnsi="BIZ UDゴシック" w:cs="Times New Roman" w:hint="eastAsia"/>
          <w:b/>
          <w:kern w:val="2"/>
          <w:sz w:val="28"/>
          <w:szCs w:val="26"/>
        </w:rPr>
        <w:ruby>
          <w:rubyPr>
            <w:rubyAlign w:val="distributeSpace"/>
            <w:hps w:val="14"/>
            <w:hpsRaise w:val="26"/>
            <w:hpsBaseText w:val="28"/>
            <w:lid w:val="ja-JP"/>
          </w:rubyPr>
          <w:rt>
            <w:r w:rsidR="00A95C3B" w:rsidRPr="00B22E98">
              <w:rPr>
                <w:rFonts w:ascii="UD デジタル 教科書体 NK-B" w:eastAsia="UD デジタル 教科書体 NK-B" w:hAnsi="BIZ UDゴシック" w:cs="Times New Roman" w:hint="eastAsia"/>
                <w:b/>
                <w:kern w:val="2"/>
                <w:sz w:val="14"/>
                <w:szCs w:val="26"/>
              </w:rPr>
              <w:t>がくしゅう</w:t>
            </w:r>
          </w:rt>
          <w:rubyBase>
            <w:r w:rsidR="00A95C3B" w:rsidRPr="00B22E98">
              <w:rPr>
                <w:rFonts w:ascii="UD デジタル 教科書体 NK-B" w:eastAsia="UD デジタル 教科書体 NK-B" w:hAnsi="BIZ UDゴシック" w:cs="Times New Roman" w:hint="eastAsia"/>
                <w:b/>
                <w:kern w:val="2"/>
                <w:sz w:val="28"/>
                <w:szCs w:val="26"/>
              </w:rPr>
              <w:t>学習</w:t>
            </w:r>
          </w:rubyBase>
        </w:ruby>
      </w:r>
      <w:r w:rsidR="00A95C3B" w:rsidRPr="00B22E98">
        <w:rPr>
          <w:rFonts w:ascii="UD デジタル 教科書体 NK-B" w:eastAsia="UD デジタル 教科書体 NK-B" w:hAnsi="BIZ UDゴシック" w:cs="Times New Roman" w:hint="eastAsia"/>
          <w:b/>
          <w:kern w:val="2"/>
          <w:sz w:val="28"/>
          <w:szCs w:val="26"/>
        </w:rPr>
        <w:t>を</w:t>
      </w:r>
      <w:r w:rsidR="00A95C3B" w:rsidRPr="00B22E98">
        <w:rPr>
          <w:rFonts w:ascii="UD デジタル 教科書体 NK-B" w:eastAsia="UD デジタル 教科書体 NK-B" w:hAnsi="BIZ UDゴシック" w:cs="Times New Roman" w:hint="eastAsia"/>
          <w:b/>
          <w:kern w:val="2"/>
          <w:sz w:val="28"/>
          <w:szCs w:val="26"/>
        </w:rPr>
        <w:ruby>
          <w:rubyPr>
            <w:rubyAlign w:val="distributeSpace"/>
            <w:hps w:val="14"/>
            <w:hpsRaise w:val="26"/>
            <w:hpsBaseText w:val="28"/>
            <w:lid w:val="ja-JP"/>
          </w:rubyPr>
          <w:rt>
            <w:r w:rsidR="00A95C3B" w:rsidRPr="00B22E98">
              <w:rPr>
                <w:rFonts w:ascii="UD デジタル 教科書体 NK-B" w:eastAsia="UD デジタル 教科書体 NK-B" w:hAnsi="BIZ UDゴシック" w:cs="Times New Roman" w:hint="eastAsia"/>
                <w:b/>
                <w:kern w:val="2"/>
                <w:sz w:val="14"/>
                <w:szCs w:val="26"/>
              </w:rPr>
              <w:t>い</w:t>
            </w:r>
          </w:rt>
          <w:rubyBase>
            <w:r w:rsidR="00A95C3B" w:rsidRPr="00B22E98">
              <w:rPr>
                <w:rFonts w:ascii="UD デジタル 教科書体 NK-B" w:eastAsia="UD デジタル 教科書体 NK-B" w:hAnsi="BIZ UDゴシック" w:cs="Times New Roman" w:hint="eastAsia"/>
                <w:b/>
                <w:kern w:val="2"/>
                <w:sz w:val="28"/>
                <w:szCs w:val="26"/>
              </w:rPr>
              <w:t>生</w:t>
            </w:r>
          </w:rubyBase>
        </w:ruby>
      </w:r>
      <w:r w:rsidR="00A95C3B" w:rsidRPr="00B22E98">
        <w:rPr>
          <w:rFonts w:ascii="UD デジタル 教科書体 NK-B" w:eastAsia="UD デジタル 教科書体 NK-B" w:hAnsi="BIZ UDゴシック" w:cs="Times New Roman" w:hint="eastAsia"/>
          <w:b/>
          <w:kern w:val="2"/>
          <w:sz w:val="28"/>
          <w:szCs w:val="26"/>
        </w:rPr>
        <w:t>かす</w:t>
      </w:r>
    </w:p>
    <w:p w14:paraId="0F652C5C" w14:textId="77777777" w:rsidR="00A95C3B" w:rsidRPr="00A95C3B" w:rsidRDefault="00A95C3B" w:rsidP="00A95C3B">
      <w:pPr>
        <w:widowControl w:val="0"/>
        <w:spacing w:before="0" w:line="480" w:lineRule="exact"/>
        <w:rPr>
          <w:rFonts w:ascii="UD デジタル 教科書体 NK-B" w:eastAsia="UD デジタル 教科書体 NK-B" w:hAnsi="BIZ UDゴシック" w:cs="Times New Roman"/>
          <w:kern w:val="2"/>
          <w:sz w:val="26"/>
          <w:szCs w:val="26"/>
        </w:rPr>
      </w:pP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 xml:space="preserve">　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がっこう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学校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の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じゅぎょう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授業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で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がくしゅう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学習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したことをより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くわ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詳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しく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けんきゅう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研究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しましょう。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きょうかしょ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教科書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やノートを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みかえ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見返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してもっと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しら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調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べてみたいことや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あら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新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たな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ぎもん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疑問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を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み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見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つけましょう。</w:t>
      </w:r>
    </w:p>
    <w:p w14:paraId="37638749" w14:textId="1D574B00" w:rsidR="00A95C3B" w:rsidRPr="00A95C3B" w:rsidRDefault="00A95C3B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  <w:r w:rsidRPr="00A95C3B">
        <w:rPr>
          <w:rFonts w:ascii="BIZ UDゴシック" w:eastAsia="BIZ UDゴシック" w:hAnsi="BIZ UDゴシック" w:cs="Times New Roman"/>
          <w:noProof/>
          <w:kern w:val="2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5A4FC623" wp14:editId="29274278">
                <wp:simplePos x="0" y="0"/>
                <wp:positionH relativeFrom="column">
                  <wp:posOffset>71865</wp:posOffset>
                </wp:positionH>
                <wp:positionV relativeFrom="paragraph">
                  <wp:posOffset>19105</wp:posOffset>
                </wp:positionV>
                <wp:extent cx="6029325" cy="1065475"/>
                <wp:effectExtent l="0" t="0" r="28575" b="20955"/>
                <wp:wrapNone/>
                <wp:docPr id="828710363" name="四角形: 角を丸くする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29325" cy="1065475"/>
                        </a:xfrm>
                        <a:prstGeom prst="roundRect">
                          <a:avLst>
                            <a:gd name="adj" fmla="val 8560"/>
                          </a:avLst>
                        </a:prstGeom>
                        <a:noFill/>
                        <a:ln w="25400">
                          <a:solidFill>
                            <a:srgbClr val="FF505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D4670FB" w14:textId="030BA5F4" w:rsidR="00A95C3B" w:rsidRPr="000554ED" w:rsidRDefault="000554ED" w:rsidP="00B22E98">
                            <w:pPr>
                              <w:spacing w:before="120" w:line="360" w:lineRule="exact"/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554ED" w:rsidRPr="000554ED">
                                    <w:rPr>
                                      <w:rFonts w:ascii="UD デジタル 教科書体 NK-B" w:eastAsia="UD デジタル 教科書体 NK-B" w:hAnsi="BIZ UDゴシック"/>
                                      <w:sz w:val="12"/>
                                      <w:szCs w:val="24"/>
                                    </w:rPr>
                                    <w:t>たと</w:t>
                                  </w:r>
                                </w:rt>
                                <w:rubyBase>
                                  <w:r w:rsidR="000554E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例</w:t>
                                  </w:r>
                                </w:rubyBase>
                              </w:ruby>
                            </w:r>
                            <w:r w:rsidRPr="000554E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えば</w:t>
                            </w:r>
                          </w:p>
                          <w:p w14:paraId="6269145D" w14:textId="40E12555" w:rsidR="00A95C3B" w:rsidRPr="000554ED" w:rsidRDefault="000554ED" w:rsidP="00B22E98">
                            <w:pPr>
                              <w:spacing w:before="120" w:line="360" w:lineRule="exact"/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</w:pPr>
                            <w:r w:rsidRPr="000554E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・</w:t>
                            </w:r>
                            <w:r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554ED" w:rsidRPr="000554ED">
                                    <w:rPr>
                                      <w:rFonts w:ascii="UD デジタル 教科書体 NK-B" w:eastAsia="UD デジタル 教科書体 NK-B" w:hAnsi="BIZ UDゴシック"/>
                                      <w:sz w:val="12"/>
                                      <w:szCs w:val="24"/>
                                    </w:rPr>
                                    <w:t>りっぱ</w:t>
                                  </w:r>
                                </w:rt>
                                <w:rubyBase>
                                  <w:r w:rsidR="000554E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立派</w:t>
                                  </w:r>
                                </w:rubyBase>
                              </w:ruby>
                            </w:r>
                            <w:r w:rsidRPr="000554E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な</w:t>
                            </w:r>
                            <w:r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アサガオ</w:t>
                            </w:r>
                            <w:r w:rsidRPr="000554E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を</w:t>
                            </w:r>
                            <w:r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554ED" w:rsidRPr="000554ED">
                                    <w:rPr>
                                      <w:rFonts w:ascii="UD デジタル 教科書体 NK-B" w:eastAsia="UD デジタル 教科書体 NK-B" w:hAnsi="BIZ UDゴシック"/>
                                      <w:sz w:val="12"/>
                                      <w:szCs w:val="24"/>
                                    </w:rPr>
                                    <w:t>そだ</w:t>
                                  </w:r>
                                </w:rt>
                                <w:rubyBase>
                                  <w:r w:rsidR="000554E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育</w:t>
                                  </w:r>
                                </w:rubyBase>
                              </w:ruby>
                            </w:r>
                            <w:r w:rsidRPr="000554E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てたい</w:t>
                            </w:r>
                            <w:r w:rsidR="00A95C3B" w:rsidRPr="000554E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 xml:space="preserve">　</w:t>
                            </w:r>
                            <w:r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→</w:t>
                            </w:r>
                            <w:r w:rsidR="00A95C3B" w:rsidRPr="000554E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 xml:space="preserve">　</w:t>
                            </w:r>
                            <w:r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554ED" w:rsidRPr="000554ED">
                                    <w:rPr>
                                      <w:rFonts w:ascii="UD デジタル 教科書体 NK-B" w:eastAsia="UD デジタル 教科書体 NK-B" w:hAnsi="BIZ UDゴシック"/>
                                      <w:sz w:val="12"/>
                                      <w:szCs w:val="24"/>
                                    </w:rPr>
                                    <w:t>ひりょう</w:t>
                                  </w:r>
                                </w:rt>
                                <w:rubyBase>
                                  <w:r w:rsidR="000554E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肥料</w:t>
                                  </w:r>
                                </w:rubyBase>
                              </w:ruby>
                            </w:r>
                            <w:r w:rsidRPr="000554E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や</w:t>
                            </w:r>
                            <w:r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554ED" w:rsidRPr="000554ED">
                                    <w:rPr>
                                      <w:rFonts w:ascii="UD デジタル 教科書体 NK-B" w:eastAsia="UD デジタル 教科書体 NK-B" w:hAnsi="BIZ UDゴシック"/>
                                      <w:sz w:val="12"/>
                                      <w:szCs w:val="24"/>
                                    </w:rPr>
                                    <w:t>みず</w:t>
                                  </w:r>
                                </w:rt>
                                <w:rubyBase>
                                  <w:r w:rsidR="000554E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水</w:t>
                                  </w:r>
                                </w:rubyBase>
                              </w:ruby>
                            </w:r>
                            <w:r w:rsidRPr="000554E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のあげ</w:t>
                            </w:r>
                            <w:r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554ED" w:rsidRPr="000554ED">
                                    <w:rPr>
                                      <w:rFonts w:ascii="UD デジタル 教科書体 NK-B" w:eastAsia="UD デジタル 教科書体 NK-B" w:hAnsi="BIZ UDゴシック"/>
                                      <w:sz w:val="12"/>
                                      <w:szCs w:val="24"/>
                                    </w:rPr>
                                    <w:t>かた</w:t>
                                  </w:r>
                                </w:rt>
                                <w:rubyBase>
                                  <w:r w:rsidR="000554E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方</w:t>
                                  </w:r>
                                </w:rubyBase>
                              </w:ruby>
                            </w:r>
                            <w:r w:rsidRPr="000554E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の</w:t>
                            </w:r>
                            <w:r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554ED" w:rsidRPr="000554ED">
                                    <w:rPr>
                                      <w:rFonts w:ascii="UD デジタル 教科書体 NK-B" w:eastAsia="UD デジタル 教科書体 NK-B" w:hAnsi="BIZ UDゴシック"/>
                                      <w:sz w:val="12"/>
                                      <w:szCs w:val="24"/>
                                    </w:rPr>
                                    <w:t>ちが</w:t>
                                  </w:r>
                                </w:rt>
                                <w:rubyBase>
                                  <w:r w:rsidR="000554E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違</w:t>
                                  </w:r>
                                </w:rubyBase>
                              </w:ruby>
                            </w:r>
                            <w:r w:rsidRPr="000554E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いによる</w:t>
                            </w:r>
                            <w:r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0554ED" w:rsidRPr="000554ED">
                                    <w:rPr>
                                      <w:rFonts w:ascii="UD デジタル 教科書体 NK-B" w:eastAsia="UD デジタル 教科書体 NK-B" w:hAnsi="BIZ UDゴシック"/>
                                      <w:sz w:val="12"/>
                                      <w:szCs w:val="24"/>
                                    </w:rPr>
                                    <w:t>けんきゅう</w:t>
                                  </w:r>
                                </w:rt>
                                <w:rubyBase>
                                  <w:r w:rsidR="000554E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研究</w:t>
                                  </w:r>
                                </w:rubyBase>
                              </w:ruby>
                            </w:r>
                          </w:p>
                          <w:p w14:paraId="743F230D" w14:textId="004E162F" w:rsidR="00A95C3B" w:rsidRPr="0097433D" w:rsidRDefault="00E66E2D" w:rsidP="00B22E98">
                            <w:pPr>
                              <w:spacing w:before="120" w:line="360" w:lineRule="exact"/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</w:pPr>
                            <w:r w:rsidRPr="0097433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・</w:t>
                            </w:r>
                            <w:r w:rsidRPr="0097433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0"/>
                                  <w:hpsBaseText w:val="24"/>
                                  <w:lid w:val="ja-JP"/>
                                </w:rubyPr>
                                <w:rt>
                                  <w:r w:rsidR="00E66E2D" w:rsidRPr="0097433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じしゃく</w:t>
                                  </w:r>
                                </w:rt>
                                <w:rubyBase>
                                  <w:r w:rsidR="00E66E2D" w:rsidRPr="0097433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磁石</w:t>
                                  </w:r>
                                </w:rubyBase>
                              </w:ruby>
                            </w:r>
                            <w:r w:rsidRPr="0097433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と</w:t>
                            </w:r>
                            <w:r w:rsidRPr="0097433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0"/>
                                  <w:hpsBaseText w:val="24"/>
                                  <w:lid w:val="ja-JP"/>
                                </w:rubyPr>
                                <w:rt>
                                  <w:r w:rsidR="00E66E2D" w:rsidRPr="0097433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でんき</w:t>
                                  </w:r>
                                </w:rt>
                                <w:rubyBase>
                                  <w:r w:rsidR="00E66E2D" w:rsidRPr="0097433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電気</w:t>
                                  </w:r>
                                </w:rubyBase>
                              </w:ruby>
                            </w:r>
                            <w:r w:rsidRPr="0097433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の</w:t>
                            </w:r>
                            <w:r w:rsidRPr="0097433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0"/>
                                  <w:hpsBaseText w:val="24"/>
                                  <w:lid w:val="ja-JP"/>
                                </w:rubyPr>
                                <w:rt>
                                  <w:r w:rsidR="00E66E2D" w:rsidRPr="0097433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じっけん</w:t>
                                  </w:r>
                                </w:rt>
                                <w:rubyBase>
                                  <w:r w:rsidR="00E66E2D" w:rsidRPr="0097433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実験</w:t>
                                  </w:r>
                                </w:rubyBase>
                              </w:ruby>
                            </w:r>
                            <w:r w:rsidRPr="0097433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が</w:t>
                            </w:r>
                            <w:r w:rsidRPr="0097433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0"/>
                                  <w:hpsBaseText w:val="24"/>
                                  <w:lid w:val="ja-JP"/>
                                </w:rubyPr>
                                <w:rt>
                                  <w:r w:rsidR="00E66E2D" w:rsidRPr="0097433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おもしろ</w:t>
                                  </w:r>
                                </w:rt>
                                <w:rubyBase>
                                  <w:r w:rsidR="00E66E2D" w:rsidRPr="0097433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面白</w:t>
                                  </w:r>
                                </w:rubyBase>
                              </w:ruby>
                            </w:r>
                            <w:r w:rsidR="00A95C3B" w:rsidRPr="0097433D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かった　→　リニアモーターカーの</w:t>
                            </w:r>
                            <w:r w:rsidRPr="0097433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0"/>
                                  <w:hpsBaseText w:val="24"/>
                                  <w:lid w:val="ja-JP"/>
                                </w:rubyPr>
                                <w:rt>
                                  <w:r w:rsidR="00E66E2D" w:rsidRPr="0097433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けんきゅう</w:t>
                                  </w:r>
                                </w:rt>
                                <w:rubyBase>
                                  <w:r w:rsidR="00E66E2D" w:rsidRPr="0097433D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研究</w:t>
                                  </w:r>
                                </w:rubyBase>
                              </w:ruby>
                            </w:r>
                          </w:p>
                          <w:p w14:paraId="35309FD0" w14:textId="77777777" w:rsidR="00A95C3B" w:rsidRPr="00090716" w:rsidRDefault="00A95C3B" w:rsidP="00A95C3B">
                            <w:pPr>
                              <w:rPr>
                                <w:rFonts w:ascii="BIZ UDゴシック" w:eastAsia="BIZ UDゴシック" w:hAnsi="BIZ UDゴシック"/>
                                <w:szCs w:val="21"/>
                              </w:rPr>
                            </w:pPr>
                          </w:p>
                          <w:p w14:paraId="256FAC3B" w14:textId="77777777" w:rsidR="00A95C3B" w:rsidRPr="00853977" w:rsidRDefault="00A95C3B" w:rsidP="00A95C3B">
                            <w:pPr>
                              <w:rPr>
                                <w:rFonts w:ascii="BIZ UDゴシック" w:eastAsia="BIZ UDゴシック" w:hAnsi="BIZ UDゴシック"/>
                                <w:szCs w:val="21"/>
                              </w:rPr>
                            </w:pPr>
                          </w:p>
                          <w:p w14:paraId="482F19B7" w14:textId="77777777" w:rsidR="00A95C3B" w:rsidRPr="00A95C3B" w:rsidRDefault="00A95C3B" w:rsidP="00A95C3B">
                            <w:pPr>
                              <w:spacing w:line="240" w:lineRule="atLeast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000000"/>
                                <w:sz w:val="36"/>
                                <w:szCs w:val="36"/>
                              </w:rPr>
                            </w:pPr>
                          </w:p>
                          <w:p w14:paraId="51FA69DB" w14:textId="77777777" w:rsidR="00A95C3B" w:rsidRPr="00A95C3B" w:rsidRDefault="00A95C3B" w:rsidP="00A95C3B">
                            <w:pPr>
                              <w:spacing w:line="240" w:lineRule="atLeast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A4FC623" id="四角形: 角を丸くする 121" o:spid="_x0000_s1053" style="position:absolute;margin-left:5.65pt;margin-top:1.5pt;width:474.75pt;height:83.9pt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561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" filled="f" strokecolor="#ff5050" strokeweight="2pt">
                <v:textbox>
                  <w:txbxContent>
                    <w:p w14:paraId="0D4670FB" w14:textId="030BA5F4" w:rsidR="00A95C3B" w:rsidRPr="000554ED" w:rsidRDefault="000554ED" w:rsidP="00B22E98">
                      <w:pPr>
                        <w:spacing w:before="120" w:line="360" w:lineRule="exact"/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</w:pPr>
                      <w:r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554ED" w:rsidRPr="000554ED">
                              <w:rPr>
                                <w:rFonts w:ascii="UD デジタル 教科書体 NK-B" w:eastAsia="UD デジタル 教科書体 NK-B" w:hAnsi="BIZ UDゴシック"/>
                                <w:sz w:val="12"/>
                                <w:szCs w:val="24"/>
                              </w:rPr>
                              <w:t>たと</w:t>
                            </w:r>
                          </w:rt>
                          <w:rubyBase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例</w:t>
                            </w:r>
                          </w:rubyBase>
                        </w:ruby>
                      </w:r>
                      <w:r w:rsidRPr="000554E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えば</w:t>
                      </w:r>
                    </w:p>
                    <w:p w14:paraId="6269145D" w14:textId="40E12555" w:rsidR="00A95C3B" w:rsidRPr="000554ED" w:rsidRDefault="000554ED" w:rsidP="00B22E98">
                      <w:pPr>
                        <w:spacing w:before="120" w:line="360" w:lineRule="exact"/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</w:pPr>
                      <w:r w:rsidRPr="000554E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・</w:t>
                      </w:r>
                      <w:r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554ED" w:rsidRPr="000554ED">
                              <w:rPr>
                                <w:rFonts w:ascii="UD デジタル 教科書体 NK-B" w:eastAsia="UD デジタル 教科書体 NK-B" w:hAnsi="BIZ UDゴシック"/>
                                <w:sz w:val="12"/>
                                <w:szCs w:val="24"/>
                              </w:rPr>
                              <w:t>りっぱ</w:t>
                            </w:r>
                          </w:rt>
                          <w:rubyBase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立派</w:t>
                            </w:r>
                          </w:rubyBase>
                        </w:ruby>
                      </w:r>
                      <w:r w:rsidRPr="000554E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な</w:t>
                      </w:r>
                      <w:r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t>アサガオ</w:t>
                      </w:r>
                      <w:r w:rsidRPr="000554E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を</w:t>
                      </w:r>
                      <w:r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554ED" w:rsidRPr="000554ED">
                              <w:rPr>
                                <w:rFonts w:ascii="UD デジタル 教科書体 NK-B" w:eastAsia="UD デジタル 教科書体 NK-B" w:hAnsi="BIZ UDゴシック"/>
                                <w:sz w:val="12"/>
                                <w:szCs w:val="24"/>
                              </w:rPr>
                              <w:t>そだ</w:t>
                            </w:r>
                          </w:rt>
                          <w:rubyBase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育</w:t>
                            </w:r>
                          </w:rubyBase>
                        </w:ruby>
                      </w:r>
                      <w:r w:rsidRPr="000554E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てたい</w:t>
                      </w:r>
                      <w:r w:rsidR="00A95C3B" w:rsidRPr="000554E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 xml:space="preserve">　</w:t>
                      </w:r>
                      <w:r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t>→</w:t>
                      </w:r>
                      <w:r w:rsidR="00A95C3B" w:rsidRPr="000554E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 xml:space="preserve">　</w:t>
                      </w:r>
                      <w:r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554ED" w:rsidRPr="000554ED">
                              <w:rPr>
                                <w:rFonts w:ascii="UD デジタル 教科書体 NK-B" w:eastAsia="UD デジタル 教科書体 NK-B" w:hAnsi="BIZ UDゴシック"/>
                                <w:sz w:val="12"/>
                                <w:szCs w:val="24"/>
                              </w:rPr>
                              <w:t>ひりょう</w:t>
                            </w:r>
                          </w:rt>
                          <w:rubyBase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肥料</w:t>
                            </w:r>
                          </w:rubyBase>
                        </w:ruby>
                      </w:r>
                      <w:r w:rsidRPr="000554E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や</w:t>
                      </w:r>
                      <w:r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554ED" w:rsidRPr="000554ED">
                              <w:rPr>
                                <w:rFonts w:ascii="UD デジタル 教科書体 NK-B" w:eastAsia="UD デジタル 教科書体 NK-B" w:hAnsi="BIZ UDゴシック"/>
                                <w:sz w:val="12"/>
                                <w:szCs w:val="24"/>
                              </w:rPr>
                              <w:t>みず</w:t>
                            </w:r>
                          </w:rt>
                          <w:rubyBase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水</w:t>
                            </w:r>
                          </w:rubyBase>
                        </w:ruby>
                      </w:r>
                      <w:r w:rsidRPr="000554E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のあげ</w:t>
                      </w:r>
                      <w:r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554ED" w:rsidRPr="000554ED">
                              <w:rPr>
                                <w:rFonts w:ascii="UD デジタル 教科書体 NK-B" w:eastAsia="UD デジタル 教科書体 NK-B" w:hAnsi="BIZ UDゴシック"/>
                                <w:sz w:val="12"/>
                                <w:szCs w:val="24"/>
                              </w:rPr>
                              <w:t>かた</w:t>
                            </w:r>
                          </w:rt>
                          <w:rubyBase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方</w:t>
                            </w:r>
                          </w:rubyBase>
                        </w:ruby>
                      </w:r>
                      <w:r w:rsidRPr="000554E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の</w:t>
                      </w:r>
                      <w:r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554ED" w:rsidRPr="000554ED">
                              <w:rPr>
                                <w:rFonts w:ascii="UD デジタル 教科書体 NK-B" w:eastAsia="UD デジタル 教科書体 NK-B" w:hAnsi="BIZ UDゴシック"/>
                                <w:sz w:val="12"/>
                                <w:szCs w:val="24"/>
                              </w:rPr>
                              <w:t>ちが</w:t>
                            </w:r>
                          </w:rt>
                          <w:rubyBase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違</w:t>
                            </w:r>
                          </w:rubyBase>
                        </w:ruby>
                      </w:r>
                      <w:r w:rsidRPr="000554E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いによる</w:t>
                      </w:r>
                      <w:r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4"/>
                            <w:lid w:val="ja-JP"/>
                          </w:rubyPr>
                          <w:rt>
                            <w:r w:rsidR="000554ED" w:rsidRPr="000554ED">
                              <w:rPr>
                                <w:rFonts w:ascii="UD デジタル 教科書体 NK-B" w:eastAsia="UD デジタル 教科書体 NK-B" w:hAnsi="BIZ UDゴシック"/>
                                <w:sz w:val="12"/>
                                <w:szCs w:val="24"/>
                              </w:rPr>
                              <w:t>けんきゅう</w:t>
                            </w:r>
                          </w:rt>
                          <w:rubyBase>
                            <w:r w:rsidR="000554E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研究</w:t>
                            </w:r>
                          </w:rubyBase>
                        </w:ruby>
                      </w:r>
                    </w:p>
                    <w:p w14:paraId="743F230D" w14:textId="004E162F" w:rsidR="00A95C3B" w:rsidRPr="0097433D" w:rsidRDefault="00E66E2D" w:rsidP="00B22E98">
                      <w:pPr>
                        <w:spacing w:before="120" w:line="360" w:lineRule="exact"/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</w:pPr>
                      <w:r w:rsidRPr="0097433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・</w:t>
                      </w:r>
                      <w:r w:rsidRPr="0097433D"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0"/>
                            <w:hpsBaseText w:val="24"/>
                            <w:lid w:val="ja-JP"/>
                          </w:rubyPr>
                          <w:rt>
                            <w:r w:rsidR="00E66E2D" w:rsidRPr="0097433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じしゃく</w:t>
                            </w:r>
                          </w:rt>
                          <w:rubyBase>
                            <w:r w:rsidR="00E66E2D" w:rsidRPr="0097433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磁石</w:t>
                            </w:r>
                          </w:rubyBase>
                        </w:ruby>
                      </w:r>
                      <w:r w:rsidRPr="0097433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と</w:t>
                      </w:r>
                      <w:r w:rsidRPr="0097433D"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0"/>
                            <w:hpsBaseText w:val="24"/>
                            <w:lid w:val="ja-JP"/>
                          </w:rubyPr>
                          <w:rt>
                            <w:r w:rsidR="00E66E2D" w:rsidRPr="0097433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でんき</w:t>
                            </w:r>
                          </w:rt>
                          <w:rubyBase>
                            <w:r w:rsidR="00E66E2D" w:rsidRPr="0097433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電気</w:t>
                            </w:r>
                          </w:rubyBase>
                        </w:ruby>
                      </w:r>
                      <w:r w:rsidRPr="0097433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の</w:t>
                      </w:r>
                      <w:r w:rsidRPr="0097433D"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0"/>
                            <w:hpsBaseText w:val="24"/>
                            <w:lid w:val="ja-JP"/>
                          </w:rubyPr>
                          <w:rt>
                            <w:r w:rsidR="00E66E2D" w:rsidRPr="0097433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じっけん</w:t>
                            </w:r>
                          </w:rt>
                          <w:rubyBase>
                            <w:r w:rsidR="00E66E2D" w:rsidRPr="0097433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実験</w:t>
                            </w:r>
                          </w:rubyBase>
                        </w:ruby>
                      </w:r>
                      <w:r w:rsidRPr="0097433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が</w:t>
                      </w:r>
                      <w:r w:rsidRPr="0097433D"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0"/>
                            <w:hpsBaseText w:val="24"/>
                            <w:lid w:val="ja-JP"/>
                          </w:rubyPr>
                          <w:rt>
                            <w:r w:rsidR="00E66E2D" w:rsidRPr="0097433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おもしろ</w:t>
                            </w:r>
                          </w:rt>
                          <w:rubyBase>
                            <w:r w:rsidR="00E66E2D" w:rsidRPr="0097433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面白</w:t>
                            </w:r>
                          </w:rubyBase>
                        </w:ruby>
                      </w:r>
                      <w:r w:rsidR="00A95C3B" w:rsidRPr="0097433D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かった　→　リニアモーターカーの</w:t>
                      </w:r>
                      <w:r w:rsidRPr="0097433D"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12"/>
                            <w:hpsRaise w:val="20"/>
                            <w:hpsBaseText w:val="24"/>
                            <w:lid w:val="ja-JP"/>
                          </w:rubyPr>
                          <w:rt>
                            <w:r w:rsidR="00E66E2D" w:rsidRPr="0097433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けんきゅう</w:t>
                            </w:r>
                          </w:rt>
                          <w:rubyBase>
                            <w:r w:rsidR="00E66E2D" w:rsidRPr="0097433D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研究</w:t>
                            </w:r>
                          </w:rubyBase>
                        </w:ruby>
                      </w:r>
                    </w:p>
                    <w:p w14:paraId="35309FD0" w14:textId="77777777" w:rsidR="00A95C3B" w:rsidRPr="00090716" w:rsidRDefault="00A95C3B" w:rsidP="00A95C3B">
                      <w:pPr>
                        <w:rPr>
                          <w:rFonts w:ascii="BIZ UDゴシック" w:eastAsia="BIZ UDゴシック" w:hAnsi="BIZ UDゴシック"/>
                          <w:szCs w:val="21"/>
                        </w:rPr>
                      </w:pPr>
                    </w:p>
                    <w:p w14:paraId="256FAC3B" w14:textId="77777777" w:rsidR="00A95C3B" w:rsidRPr="00853977" w:rsidRDefault="00A95C3B" w:rsidP="00A95C3B">
                      <w:pPr>
                        <w:rPr>
                          <w:rFonts w:ascii="BIZ UDゴシック" w:eastAsia="BIZ UDゴシック" w:hAnsi="BIZ UDゴシック"/>
                          <w:szCs w:val="21"/>
                        </w:rPr>
                      </w:pPr>
                    </w:p>
                    <w:p w14:paraId="482F19B7" w14:textId="77777777" w:rsidR="00A95C3B" w:rsidRPr="00A95C3B" w:rsidRDefault="00A95C3B" w:rsidP="00A95C3B">
                      <w:pPr>
                        <w:spacing w:line="240" w:lineRule="atLeast"/>
                        <w:rPr>
                          <w:rFonts w:ascii="ＭＳ ゴシック" w:eastAsia="ＭＳ ゴシック" w:hAnsi="ＭＳ ゴシック"/>
                          <w:b/>
                          <w:bCs/>
                          <w:color w:val="000000"/>
                          <w:sz w:val="36"/>
                          <w:szCs w:val="36"/>
                        </w:rPr>
                      </w:pPr>
                    </w:p>
                    <w:p w14:paraId="51FA69DB" w14:textId="77777777" w:rsidR="00A95C3B" w:rsidRPr="00A95C3B" w:rsidRDefault="00A95C3B" w:rsidP="00A95C3B">
                      <w:pPr>
                        <w:spacing w:line="240" w:lineRule="atLeast"/>
                        <w:rPr>
                          <w:rFonts w:ascii="ＭＳ ゴシック" w:eastAsia="ＭＳ ゴシック" w:hAnsi="ＭＳ ゴシック"/>
                          <w:b/>
                          <w:bCs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A95C3B">
        <w:rPr>
          <w:rFonts w:ascii="Century" w:eastAsia="ＭＳ 明朝" w:hAnsi="Century" w:cs="Times New Roman"/>
          <w:noProof/>
          <w:kern w:val="2"/>
          <w:sz w:val="21"/>
        </w:rPr>
        <w:drawing>
          <wp:anchor distT="0" distB="0" distL="114300" distR="114300" simplePos="0" relativeHeight="251934720" behindDoc="0" locked="0" layoutInCell="1" allowOverlap="1" wp14:anchorId="4CE1D0F0" wp14:editId="175E35B1">
            <wp:simplePos x="0" y="0"/>
            <wp:positionH relativeFrom="column">
              <wp:posOffset>4987290</wp:posOffset>
            </wp:positionH>
            <wp:positionV relativeFrom="paragraph">
              <wp:posOffset>122555</wp:posOffset>
            </wp:positionV>
            <wp:extent cx="609600" cy="690551"/>
            <wp:effectExtent l="0" t="0" r="0" b="0"/>
            <wp:wrapNone/>
            <wp:docPr id="2115018067" name="図 3" descr="座る, コンピュータ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1285604" name="図 3" descr="座る, コンピュータ が含まれている画像&#10;&#10;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690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49C866" w14:textId="77777777" w:rsidR="00A95C3B" w:rsidRPr="00A95C3B" w:rsidRDefault="00A95C3B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2999B278" w14:textId="77777777" w:rsidR="00A95C3B" w:rsidRPr="00A95C3B" w:rsidRDefault="00A95C3B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08606F07" w14:textId="77777777" w:rsidR="00A95C3B" w:rsidRPr="00A95C3B" w:rsidRDefault="00A95C3B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155D8293" w14:textId="77777777" w:rsidR="00A95C3B" w:rsidRDefault="00A95C3B" w:rsidP="00A95C3B">
      <w:pPr>
        <w:widowControl w:val="0"/>
        <w:spacing w:before="0" w:line="240" w:lineRule="auto"/>
        <w:jc w:val="both"/>
        <w:rPr>
          <w:rFonts w:ascii="UD デジタル 教科書体 NK-B" w:eastAsia="UD デジタル 教科書体 NK-B" w:hAnsi="BIZ UDゴシック" w:cs="Times New Roman"/>
          <w:kern w:val="2"/>
          <w:sz w:val="26"/>
          <w:szCs w:val="26"/>
        </w:rPr>
      </w:pPr>
    </w:p>
    <w:p w14:paraId="769021B4" w14:textId="7D7BE718" w:rsidR="00A95C3B" w:rsidRPr="00A95C3B" w:rsidRDefault="00A95C3B" w:rsidP="00A95C3B">
      <w:pPr>
        <w:widowControl w:val="0"/>
        <w:spacing w:before="0" w:line="240" w:lineRule="auto"/>
        <w:jc w:val="both"/>
        <w:rPr>
          <w:rFonts w:ascii="UD デジタル 教科書体 NK-B" w:eastAsia="UD デジタル 教科書体 NK-B" w:hAnsi="BIZ UDゴシック" w:cs="Times New Roman"/>
          <w:kern w:val="2"/>
          <w:sz w:val="26"/>
          <w:szCs w:val="26"/>
        </w:rPr>
      </w:pP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かこ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過去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の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けんきゅう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研究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ないよう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内容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も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さんこう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参考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にしてみましょう！</w:t>
      </w:r>
    </w:p>
    <w:p w14:paraId="1269DF25" w14:textId="6E127D37" w:rsidR="00A95C3B" w:rsidRDefault="00A95C3B" w:rsidP="00A95C3B">
      <w:pPr>
        <w:widowControl w:val="0"/>
        <w:spacing w:before="0" w:line="240" w:lineRule="auto"/>
        <w:rPr>
          <w:rFonts w:ascii="UD デジタル 教科書体 NK-B" w:eastAsia="UD デジタル 教科書体 NK-B" w:hAnsi="BIZ UDゴシック" w:cs="Times New Roman"/>
          <w:kern w:val="2"/>
          <w:sz w:val="26"/>
          <w:szCs w:val="26"/>
        </w:rPr>
      </w:pP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ゆうしゅう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優秀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さくひん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作品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せんしゅう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選集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を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み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見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ることができます。</w:t>
      </w:r>
    </w:p>
    <w:p w14:paraId="1E0ECCC6" w14:textId="61C1AD3F" w:rsidR="00B22E98" w:rsidRPr="00A95C3B" w:rsidRDefault="00B22E98" w:rsidP="00A95C3B">
      <w:pPr>
        <w:widowControl w:val="0"/>
        <w:spacing w:before="0" w:line="240" w:lineRule="auto"/>
        <w:rPr>
          <w:rFonts w:ascii="UD デジタル 教科書体 NK-B" w:eastAsia="UD デジタル 教科書体 NK-B" w:hAnsi="BIZ UDゴシック" w:cs="Times New Roman"/>
          <w:kern w:val="2"/>
          <w:sz w:val="26"/>
          <w:szCs w:val="26"/>
        </w:rPr>
      </w:pPr>
    </w:p>
    <w:p w14:paraId="02A23F86" w14:textId="5E2034CF" w:rsidR="00A95C3B" w:rsidRPr="00A95C3B" w:rsidRDefault="00B22E98" w:rsidP="00A95C3B">
      <w:pPr>
        <w:widowControl w:val="0"/>
        <w:spacing w:before="0" w:line="240" w:lineRule="auto"/>
        <w:rPr>
          <w:rFonts w:ascii="UD デジタル 教科書体 NK-B" w:eastAsia="UD デジタル 教科書体 NK-B" w:hAnsi="BIZ UDゴシック" w:cs="Times New Roman"/>
          <w:kern w:val="2"/>
          <w:sz w:val="26"/>
          <w:szCs w:val="26"/>
        </w:rPr>
      </w:pPr>
      <w:r w:rsidRPr="00A95C3B">
        <w:rPr>
          <w:rFonts w:ascii="UD デジタル 教科書体 NK-B" w:eastAsia="UD デジタル 教科書体 NK-B" w:hAnsi="Century" w:cs="Times New Roman" w:hint="eastAsia"/>
          <w:noProof/>
          <w:kern w:val="2"/>
          <w:sz w:val="21"/>
        </w:rPr>
        <w:drawing>
          <wp:anchor distT="0" distB="0" distL="114300" distR="114300" simplePos="0" relativeHeight="251897856" behindDoc="0" locked="0" layoutInCell="1" allowOverlap="1" wp14:anchorId="0215F3E7" wp14:editId="18D936DF">
            <wp:simplePos x="0" y="0"/>
            <wp:positionH relativeFrom="column">
              <wp:posOffset>596265</wp:posOffset>
            </wp:positionH>
            <wp:positionV relativeFrom="paragraph">
              <wp:posOffset>16206</wp:posOffset>
            </wp:positionV>
            <wp:extent cx="4837430" cy="843915"/>
            <wp:effectExtent l="0" t="0" r="0" b="0"/>
            <wp:wrapNone/>
            <wp:docPr id="1502668116" name="図 1" descr="検索窓イラスト｜無料イラスト・フリー素材なら「イラストAC」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358709" name="図 1" descr="検索窓イラスト｜無料イラスト・フリー素材なら「イラストAC」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39128" r="-1419" b="37275"/>
                    <a:stretch/>
                  </pic:blipFill>
                  <pic:spPr bwMode="auto">
                    <a:xfrm>
                      <a:off x="0" y="0"/>
                      <a:ext cx="4837430" cy="843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95C3B" w:rsidRPr="00A95C3B">
        <w:rPr>
          <w:rFonts w:ascii="UD デジタル 教科書体 NK-B" w:eastAsia="UD デジタル 教科書体 NK-B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41711C0F" wp14:editId="4266D63A">
                <wp:simplePos x="0" y="0"/>
                <wp:positionH relativeFrom="column">
                  <wp:posOffset>1024255</wp:posOffset>
                </wp:positionH>
                <wp:positionV relativeFrom="paragraph">
                  <wp:posOffset>212090</wp:posOffset>
                </wp:positionV>
                <wp:extent cx="2945130" cy="510540"/>
                <wp:effectExtent l="3175" t="1905" r="4445" b="1905"/>
                <wp:wrapNone/>
                <wp:docPr id="1585965593" name="テキスト ボックス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45130" cy="5105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BBD160" w14:textId="08C26E0B" w:rsidR="00A95C3B" w:rsidRPr="00CC6CF6" w:rsidRDefault="00A95C3B" w:rsidP="00A95C3B">
                            <w:pPr>
                              <w:rPr>
                                <w:rFonts w:ascii="BIZ UDゴシック" w:eastAsia="BIZ UDゴシック" w:hAnsi="BIZ UDゴシック"/>
                                <w:sz w:val="26"/>
                                <w:szCs w:val="26"/>
                              </w:rPr>
                            </w:pPr>
                            <w:hyperlink r:id="rId32" w:history="1">
                              <w:r w:rsidRPr="00CC6CF6">
                                <w:rPr>
                                  <w:rStyle w:val="af6"/>
                                  <w:rFonts w:ascii="BIZ UDゴシック" w:eastAsia="BIZ UDゴシック" w:hAnsi="BIZ UDゴシック" w:hint="eastAsia"/>
                                  <w:color w:val="auto"/>
                                  <w:sz w:val="26"/>
                                  <w:szCs w:val="26"/>
                                  <w:u w:val="none"/>
                                </w:rPr>
                                <w:t>千葉県児童生徒・教職員科学作品展</w:t>
                              </w:r>
                            </w:hyperlink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711C0F" id="テキスト ボックス 120" o:spid="_x0000_s1054" type="#_x0000_t202" style="position:absolute;margin-left:80.65pt;margin-top:16.7pt;width:231.9pt;height:40.2pt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" filled="f" stroked="f">
                <v:textbox inset="5.85pt,.7pt,5.85pt,.7pt">
                  <w:txbxContent>
                    <w:p w14:paraId="0EBBD160" w14:textId="08C26E0B" w:rsidR="00A95C3B" w:rsidRPr="00CC6CF6" w:rsidRDefault="00A95C3B" w:rsidP="00A95C3B">
                      <w:pPr>
                        <w:rPr>
                          <w:rFonts w:ascii="BIZ UDゴシック" w:eastAsia="BIZ UDゴシック" w:hAnsi="BIZ UDゴシック"/>
                          <w:sz w:val="26"/>
                          <w:szCs w:val="26"/>
                        </w:rPr>
                      </w:pPr>
                      <w:hyperlink r:id="rId33" w:history="1">
                        <w:r w:rsidRPr="00CC6CF6">
                          <w:rPr>
                            <w:rStyle w:val="af6"/>
                            <w:rFonts w:ascii="BIZ UDゴシック" w:eastAsia="BIZ UDゴシック" w:hAnsi="BIZ UDゴシック" w:hint="eastAsia"/>
                            <w:color w:val="auto"/>
                            <w:sz w:val="26"/>
                            <w:szCs w:val="26"/>
                            <w:u w:val="none"/>
                          </w:rPr>
                          <w:t>千葉県児童生徒・教職員科学作品展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</w:p>
    <w:p w14:paraId="256BAA2F" w14:textId="2601374A" w:rsidR="00A95C3B" w:rsidRPr="00A95C3B" w:rsidRDefault="00A95C3B" w:rsidP="00A95C3B">
      <w:pPr>
        <w:widowControl w:val="0"/>
        <w:spacing w:before="0" w:line="240" w:lineRule="auto"/>
        <w:rPr>
          <w:rFonts w:ascii="UD デジタル 教科書体 NK-B" w:eastAsia="UD デジタル 教科書体 NK-B" w:hAnsi="BIZ UDゴシック" w:cs="Times New Roman"/>
          <w:kern w:val="2"/>
          <w:sz w:val="26"/>
          <w:szCs w:val="26"/>
        </w:rPr>
      </w:pPr>
    </w:p>
    <w:p w14:paraId="2E6C90E3" w14:textId="40AC8F4C" w:rsidR="00A95C3B" w:rsidRPr="00A95C3B" w:rsidRDefault="00A95C3B" w:rsidP="00A95C3B">
      <w:pPr>
        <w:widowControl w:val="0"/>
        <w:spacing w:before="0" w:line="240" w:lineRule="auto"/>
        <w:rPr>
          <w:rFonts w:ascii="UD デジタル 教科書体 NK-B" w:eastAsia="UD デジタル 教科書体 NK-B" w:hAnsi="BIZ UDゴシック" w:cs="Times New Roman"/>
          <w:kern w:val="2"/>
          <w:sz w:val="26"/>
          <w:szCs w:val="26"/>
        </w:rPr>
      </w:pPr>
    </w:p>
    <w:p w14:paraId="15FF2DB5" w14:textId="2A3F7430" w:rsidR="00A95C3B" w:rsidRPr="00A95C3B" w:rsidRDefault="00A95C3B" w:rsidP="00A95C3B">
      <w:pPr>
        <w:widowControl w:val="0"/>
        <w:spacing w:before="0" w:line="240" w:lineRule="auto"/>
        <w:ind w:firstLineChars="100" w:firstLine="210"/>
        <w:rPr>
          <w:rFonts w:ascii="ＭＳ 明朝" w:eastAsia="ＭＳ 明朝" w:hAnsi="ＭＳ 明朝" w:cs="Times New Roman"/>
          <w:kern w:val="2"/>
        </w:rPr>
      </w:pPr>
      <w:r w:rsidRPr="00A95C3B">
        <w:rPr>
          <w:rFonts w:ascii="UD デジタル 教科書体 NK-B" w:eastAsia="UD デジタル 教科書体 NK-B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60320" behindDoc="1" locked="0" layoutInCell="1" allowOverlap="1" wp14:anchorId="744C3EFC" wp14:editId="76478436">
                <wp:simplePos x="0" y="0"/>
                <wp:positionH relativeFrom="column">
                  <wp:posOffset>3627120</wp:posOffset>
                </wp:positionH>
                <wp:positionV relativeFrom="paragraph">
                  <wp:posOffset>10233660</wp:posOffset>
                </wp:positionV>
                <wp:extent cx="4869180" cy="297180"/>
                <wp:effectExtent l="0" t="0" r="0" b="7620"/>
                <wp:wrapNone/>
                <wp:docPr id="1769211527" name="テキスト ボックス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869180" cy="297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9A103B" w14:textId="77777777" w:rsidR="00A95C3B" w:rsidRPr="00B756FD" w:rsidRDefault="00A95C3B" w:rsidP="00A95C3B">
                            <w:pPr>
                              <w:rPr>
                                <w:rFonts w:ascii="UD デジタル 教科書体 NK-B" w:eastAsia="UD デジタル 教科書体 NK-B"/>
                              </w:rPr>
                            </w:pPr>
                            <w:r w:rsidRPr="00B756FD">
                              <w:rPr>
                                <w:rFonts w:ascii="UD デジタル 教科書体 NK-B" w:eastAsia="UD デジタル 教科書体 NK-B" w:hint="eastAsia"/>
                              </w:rPr>
                              <w:t>千葉県総合教育センター　カリキュラム開発部科学技術</w:t>
                            </w:r>
                            <w:r>
                              <w:rPr>
                                <w:rFonts w:ascii="UD デジタル 教科書体 NK-B" w:eastAsia="UD デジタル 教科書体 NK-B" w:hint="eastAsia"/>
                              </w:rPr>
                              <w:t>教育班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4C3EFC" id="テキスト ボックス 118" o:spid="_x0000_s1055" type="#_x0000_t202" style="position:absolute;left:0;text-align:left;margin-left:285.6pt;margin-top:805.8pt;width:383.4pt;height:23.4pt;z-index:-25135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" filled="f" stroked="f" strokeweight=".5pt">
                <v:textbox>
                  <w:txbxContent>
                    <w:p w14:paraId="119A103B" w14:textId="77777777" w:rsidR="00A95C3B" w:rsidRPr="00B756FD" w:rsidRDefault="00A95C3B" w:rsidP="00A95C3B">
                      <w:pPr>
                        <w:rPr>
                          <w:rFonts w:ascii="UD デジタル 教科書体 NK-B" w:eastAsia="UD デジタル 教科書体 NK-B"/>
                        </w:rPr>
                      </w:pPr>
                      <w:r w:rsidRPr="00B756FD">
                        <w:rPr>
                          <w:rFonts w:ascii="UD デジタル 教科書体 NK-B" w:eastAsia="UD デジタル 教科書体 NK-B" w:hint="eastAsia"/>
                        </w:rPr>
                        <w:t>千葉県総合教育センター　カリキュラム開発部科学技術</w:t>
                      </w:r>
                      <w:r>
                        <w:rPr>
                          <w:rFonts w:ascii="UD デジタル 教科書体 NK-B" w:eastAsia="UD デジタル 教科書体 NK-B" w:hint="eastAsia"/>
                        </w:rPr>
                        <w:t>教育班</w:t>
                      </w:r>
                    </w:p>
                  </w:txbxContent>
                </v:textbox>
              </v:shape>
            </w:pict>
          </mc:Fallback>
        </mc:AlternateContent>
      </w:r>
      <w:r w:rsidRPr="00A95C3B">
        <w:rPr>
          <w:rFonts w:ascii="UD デジタル 教科書体 NK-B" w:eastAsia="UD デジタル 教科書体 NK-B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59296" behindDoc="1" locked="0" layoutInCell="1" allowOverlap="1" wp14:anchorId="2C193692" wp14:editId="5FD03050">
                <wp:simplePos x="0" y="0"/>
                <wp:positionH relativeFrom="column">
                  <wp:posOffset>3627120</wp:posOffset>
                </wp:positionH>
                <wp:positionV relativeFrom="paragraph">
                  <wp:posOffset>10233660</wp:posOffset>
                </wp:positionV>
                <wp:extent cx="4869180" cy="297180"/>
                <wp:effectExtent l="0" t="0" r="0" b="7620"/>
                <wp:wrapNone/>
                <wp:docPr id="405760779" name="テキスト ボックス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869180" cy="297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6D6BC4" w14:textId="77777777" w:rsidR="00A95C3B" w:rsidRPr="00B756FD" w:rsidRDefault="00A95C3B" w:rsidP="00A95C3B">
                            <w:pPr>
                              <w:rPr>
                                <w:rFonts w:ascii="UD デジタル 教科書体 NK-B" w:eastAsia="UD デジタル 教科書体 NK-B"/>
                              </w:rPr>
                            </w:pPr>
                            <w:r w:rsidRPr="00B756FD">
                              <w:rPr>
                                <w:rFonts w:ascii="UD デジタル 教科書体 NK-B" w:eastAsia="UD デジタル 教科書体 NK-B" w:hint="eastAsia"/>
                              </w:rPr>
                              <w:t>千葉県総合教育センター　カリキュラム開発部科学技術</w:t>
                            </w:r>
                            <w:r>
                              <w:rPr>
                                <w:rFonts w:ascii="UD デジタル 教科書体 NK-B" w:eastAsia="UD デジタル 教科書体 NK-B" w:hint="eastAsia"/>
                              </w:rPr>
                              <w:t>教育班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193692" id="テキスト ボックス 117" o:spid="_x0000_s1056" type="#_x0000_t202" style="position:absolute;left:0;text-align:left;margin-left:285.6pt;margin-top:805.8pt;width:383.4pt;height:23.4pt;z-index:-25135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" filled="f" stroked="f" strokeweight=".5pt">
                <v:textbox>
                  <w:txbxContent>
                    <w:p w14:paraId="5E6D6BC4" w14:textId="77777777" w:rsidR="00A95C3B" w:rsidRPr="00B756FD" w:rsidRDefault="00A95C3B" w:rsidP="00A95C3B">
                      <w:pPr>
                        <w:rPr>
                          <w:rFonts w:ascii="UD デジタル 教科書体 NK-B" w:eastAsia="UD デジタル 教科書体 NK-B"/>
                        </w:rPr>
                      </w:pPr>
                      <w:r w:rsidRPr="00B756FD">
                        <w:rPr>
                          <w:rFonts w:ascii="UD デジタル 教科書体 NK-B" w:eastAsia="UD デジタル 教科書体 NK-B" w:hint="eastAsia"/>
                        </w:rPr>
                        <w:t>千葉県総合教育センター　カリキュラム開発部科学技術</w:t>
                      </w:r>
                      <w:r>
                        <w:rPr>
                          <w:rFonts w:ascii="UD デジタル 教科書体 NK-B" w:eastAsia="UD デジタル 教科書体 NK-B" w:hint="eastAsia"/>
                        </w:rPr>
                        <w:t>教育班</w:t>
                      </w:r>
                    </w:p>
                  </w:txbxContent>
                </v:textbox>
              </v:shape>
            </w:pict>
          </mc:Fallback>
        </mc:AlternateContent>
      </w:r>
      <w:r w:rsidRPr="00A95C3B">
        <w:rPr>
          <w:rFonts w:ascii="UD デジタル 教科書体 NK-B" w:eastAsia="UD デジタル 教科書体 NK-B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58272" behindDoc="1" locked="0" layoutInCell="1" allowOverlap="1" wp14:anchorId="5E4F3D9A" wp14:editId="59F4E48A">
                <wp:simplePos x="0" y="0"/>
                <wp:positionH relativeFrom="column">
                  <wp:posOffset>3627120</wp:posOffset>
                </wp:positionH>
                <wp:positionV relativeFrom="paragraph">
                  <wp:posOffset>10233660</wp:posOffset>
                </wp:positionV>
                <wp:extent cx="4869180" cy="297180"/>
                <wp:effectExtent l="0" t="0" r="0" b="7620"/>
                <wp:wrapNone/>
                <wp:docPr id="2139207373" name="テキスト ボックス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869180" cy="297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CC3138" w14:textId="77777777" w:rsidR="00A95C3B" w:rsidRPr="00B756FD" w:rsidRDefault="00A95C3B" w:rsidP="00A95C3B">
                            <w:pPr>
                              <w:rPr>
                                <w:rFonts w:ascii="UD デジタル 教科書体 NK-B" w:eastAsia="UD デジタル 教科書体 NK-B"/>
                              </w:rPr>
                            </w:pPr>
                            <w:r w:rsidRPr="00B756FD">
                              <w:rPr>
                                <w:rFonts w:ascii="UD デジタル 教科書体 NK-B" w:eastAsia="UD デジタル 教科書体 NK-B" w:hint="eastAsia"/>
                              </w:rPr>
                              <w:t>千葉県総合教育センター　カリキュラム開発部科学技術</w:t>
                            </w:r>
                            <w:r>
                              <w:rPr>
                                <w:rFonts w:ascii="UD デジタル 教科書体 NK-B" w:eastAsia="UD デジタル 教科書体 NK-B" w:hint="eastAsia"/>
                              </w:rPr>
                              <w:t>教育班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4F3D9A" id="テキスト ボックス 116" o:spid="_x0000_s1057" type="#_x0000_t202" style="position:absolute;left:0;text-align:left;margin-left:285.6pt;margin-top:805.8pt;width:383.4pt;height:23.4pt;z-index:-25135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" filled="f" stroked="f" strokeweight=".5pt">
                <v:textbox>
                  <w:txbxContent>
                    <w:p w14:paraId="26CC3138" w14:textId="77777777" w:rsidR="00A95C3B" w:rsidRPr="00B756FD" w:rsidRDefault="00A95C3B" w:rsidP="00A95C3B">
                      <w:pPr>
                        <w:rPr>
                          <w:rFonts w:ascii="UD デジタル 教科書体 NK-B" w:eastAsia="UD デジタル 教科書体 NK-B"/>
                        </w:rPr>
                      </w:pPr>
                      <w:r w:rsidRPr="00B756FD">
                        <w:rPr>
                          <w:rFonts w:ascii="UD デジタル 教科書体 NK-B" w:eastAsia="UD デジタル 教科書体 NK-B" w:hint="eastAsia"/>
                        </w:rPr>
                        <w:t>千葉県総合教育センター　カリキュラム開発部科学技術</w:t>
                      </w:r>
                      <w:r>
                        <w:rPr>
                          <w:rFonts w:ascii="UD デジタル 教科書体 NK-B" w:eastAsia="UD デジタル 教科書体 NK-B" w:hint="eastAsia"/>
                        </w:rPr>
                        <w:t>教育班</w:t>
                      </w:r>
                    </w:p>
                  </w:txbxContent>
                </v:textbox>
              </v:shape>
            </w:pict>
          </mc:Fallback>
        </mc:AlternateContent>
      </w:r>
      <w:r w:rsidRPr="00A95C3B">
        <w:rPr>
          <w:rFonts w:ascii="UD デジタル 教科書体 NK-B" w:eastAsia="UD デジタル 教科書体 NK-B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57248" behindDoc="1" locked="0" layoutInCell="1" allowOverlap="1" wp14:anchorId="20FB307D" wp14:editId="26DAF968">
                <wp:simplePos x="0" y="0"/>
                <wp:positionH relativeFrom="column">
                  <wp:posOffset>3627120</wp:posOffset>
                </wp:positionH>
                <wp:positionV relativeFrom="paragraph">
                  <wp:posOffset>10233660</wp:posOffset>
                </wp:positionV>
                <wp:extent cx="4869180" cy="297180"/>
                <wp:effectExtent l="0" t="0" r="0" b="7620"/>
                <wp:wrapNone/>
                <wp:docPr id="750184706" name="テキスト ボックス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869180" cy="297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2890438" w14:textId="77777777" w:rsidR="00A95C3B" w:rsidRPr="00B756FD" w:rsidRDefault="00A95C3B" w:rsidP="00A95C3B">
                            <w:pPr>
                              <w:rPr>
                                <w:rFonts w:ascii="UD デジタル 教科書体 NK-B" w:eastAsia="UD デジタル 教科書体 NK-B"/>
                              </w:rPr>
                            </w:pPr>
                            <w:r w:rsidRPr="00B756FD">
                              <w:rPr>
                                <w:rFonts w:ascii="UD デジタル 教科書体 NK-B" w:eastAsia="UD デジタル 教科書体 NK-B" w:hint="eastAsia"/>
                              </w:rPr>
                              <w:t>千葉県総合教育センター　カリキュラム開発部科学技術</w:t>
                            </w:r>
                            <w:r>
                              <w:rPr>
                                <w:rFonts w:ascii="UD デジタル 教科書体 NK-B" w:eastAsia="UD デジタル 教科書体 NK-B" w:hint="eastAsia"/>
                              </w:rPr>
                              <w:t>教育班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FB307D" id="テキスト ボックス 115" o:spid="_x0000_s1058" type="#_x0000_t202" style="position:absolute;left:0;text-align:left;margin-left:285.6pt;margin-top:805.8pt;width:383.4pt;height:23.4pt;z-index:-25135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" filled="f" stroked="f" strokeweight=".5pt">
                <v:textbox>
                  <w:txbxContent>
                    <w:p w14:paraId="02890438" w14:textId="77777777" w:rsidR="00A95C3B" w:rsidRPr="00B756FD" w:rsidRDefault="00A95C3B" w:rsidP="00A95C3B">
                      <w:pPr>
                        <w:rPr>
                          <w:rFonts w:ascii="UD デジタル 教科書体 NK-B" w:eastAsia="UD デジタル 教科書体 NK-B"/>
                        </w:rPr>
                      </w:pPr>
                      <w:r w:rsidRPr="00B756FD">
                        <w:rPr>
                          <w:rFonts w:ascii="UD デジタル 教科書体 NK-B" w:eastAsia="UD デジタル 教科書体 NK-B" w:hint="eastAsia"/>
                        </w:rPr>
                        <w:t>千葉県総合教育センター　カリキュラム開発部科学技術</w:t>
                      </w:r>
                      <w:r>
                        <w:rPr>
                          <w:rFonts w:ascii="UD デジタル 教科書体 NK-B" w:eastAsia="UD デジタル 教科書体 NK-B" w:hint="eastAsia"/>
                        </w:rPr>
                        <w:t>教育班</w:t>
                      </w:r>
                    </w:p>
                  </w:txbxContent>
                </v:textbox>
              </v:shape>
            </w:pict>
          </mc:Fallback>
        </mc:AlternateContent>
      </w:r>
    </w:p>
    <w:p w14:paraId="2574CB82" w14:textId="5D5ED8B3" w:rsidR="00A95C3B" w:rsidRDefault="00B22E98" w:rsidP="00A95C3B">
      <w:pPr>
        <w:widowControl w:val="0"/>
        <w:spacing w:before="0" w:line="240" w:lineRule="auto"/>
        <w:ind w:firstLineChars="100" w:firstLine="260"/>
        <w:rPr>
          <w:rFonts w:ascii="AR P丸ゴシック体M" w:eastAsia="AR P丸ゴシック体M" w:hAnsi="ＭＳ 明朝" w:cs="Times New Roman"/>
          <w:kern w:val="2"/>
          <w:sz w:val="26"/>
          <w:szCs w:val="26"/>
        </w:rPr>
      </w:pPr>
      <w:r w:rsidRPr="00A95C3B">
        <w:rPr>
          <w:rFonts w:ascii="UD デジタル 教科書体 NK-B" w:eastAsia="UD デジタル 教科書体 NK-B" w:hAnsi="BIZ UDゴシック" w:cs="Times New Roman" w:hint="eastAsia"/>
          <w:noProof/>
          <w:kern w:val="2"/>
          <w:sz w:val="26"/>
          <w:szCs w:val="26"/>
        </w:rPr>
        <w:drawing>
          <wp:anchor distT="0" distB="0" distL="114300" distR="114300" simplePos="0" relativeHeight="251898880" behindDoc="0" locked="0" layoutInCell="1" allowOverlap="1" wp14:anchorId="27DDD662" wp14:editId="4373EFCB">
            <wp:simplePos x="0" y="0"/>
            <wp:positionH relativeFrom="column">
              <wp:posOffset>2651760</wp:posOffset>
            </wp:positionH>
            <wp:positionV relativeFrom="paragraph">
              <wp:posOffset>576884</wp:posOffset>
            </wp:positionV>
            <wp:extent cx="4869815" cy="304800"/>
            <wp:effectExtent l="0" t="0" r="0" b="0"/>
            <wp:wrapNone/>
            <wp:docPr id="32106933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5C3B" w:rsidRPr="00A95C3B">
        <w:rPr>
          <w:rFonts w:ascii="UD デジタル 教科書体 NK-B" w:eastAsia="UD デジタル 教科書体 NK-B" w:hAnsi="BIZ UDゴシック" w:cs="Times New Roman"/>
          <w:noProof/>
          <w:kern w:val="2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952128" behindDoc="0" locked="0" layoutInCell="1" allowOverlap="1" wp14:anchorId="2B4E4225" wp14:editId="7552C2C7">
                <wp:simplePos x="0" y="0"/>
                <wp:positionH relativeFrom="column">
                  <wp:posOffset>1113155</wp:posOffset>
                </wp:positionH>
                <wp:positionV relativeFrom="paragraph">
                  <wp:posOffset>34289</wp:posOffset>
                </wp:positionV>
                <wp:extent cx="3660140" cy="508635"/>
                <wp:effectExtent l="0" t="0" r="0" b="5715"/>
                <wp:wrapNone/>
                <wp:docPr id="2107564808" name="テキスト ボックス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60140" cy="5086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5C090B" w14:textId="2F05CA71" w:rsidR="00A95C3B" w:rsidRPr="00A95C3B" w:rsidRDefault="00A95C3B" w:rsidP="00A95C3B">
                            <w:pPr>
                              <w:rPr>
                                <w:rFonts w:ascii="UD デジタル 教科書体 NK-B" w:eastAsia="UD デジタル 教科書体 NK-B" w:hAnsi="ＭＳ 明朝"/>
                              </w:rPr>
                            </w:pPr>
                            <w:r w:rsidRPr="00A95C3B">
                              <w:rPr>
                                <w:rFonts w:ascii="UD デジタル 教科書体 NK-B" w:eastAsia="UD デジタル 教科書体 NK-B" w:hAnsi="ＭＳ 明朝" w:hint="eastAsia"/>
                              </w:rPr>
                              <w:t>※Ctrl</w:t>
                            </w:r>
                            <w:r w:rsidRPr="00A95C3B">
                              <w:rPr>
                                <w:rFonts w:ascii="UD デジタル 教科書体 NK-B" w:eastAsia="UD デジタル 教科書体 NK-B" w:hAnsi="ＭＳ 明朝" w:hint="eastAsia"/>
                              </w:rPr>
                              <w:t>キーを</w:t>
                            </w:r>
                            <w:r w:rsidR="00B33610">
                              <w:rPr>
                                <w:rFonts w:ascii="UD デジタル 教科書体 NK-B" w:eastAsia="UD デジタル 教科書体 NK-B" w:hAnsi="ＭＳ 明朝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B33610" w:rsidRPr="00B33610">
                                    <w:rPr>
                                      <w:rFonts w:ascii="UD デジタル 教科書体 NK-B" w:eastAsia="UD デジタル 教科書体 NK-B" w:hAnsi="ＭＳ 明朝"/>
                                      <w:sz w:val="11"/>
                                    </w:rPr>
                                    <w:t>お</w:t>
                                  </w:r>
                                </w:rt>
                                <w:rubyBase>
                                  <w:r w:rsidR="00B33610">
                                    <w:rPr>
                                      <w:rFonts w:ascii="UD デジタル 教科書体 NK-B" w:eastAsia="UD デジタル 教科書体 NK-B" w:hAnsi="ＭＳ 明朝"/>
                                    </w:rPr>
                                    <w:t>押</w:t>
                                  </w:r>
                                </w:rubyBase>
                              </w:ruby>
                            </w:r>
                            <w:r w:rsidRPr="00A95C3B">
                              <w:rPr>
                                <w:rFonts w:ascii="UD デジタル 教科書体 NK-B" w:eastAsia="UD デジタル 教科書体 NK-B" w:hAnsi="ＭＳ 明朝" w:hint="eastAsia"/>
                              </w:rPr>
                              <w:t>しながらクリックしてリンク</w:t>
                            </w:r>
                            <w:r w:rsidR="00B33610">
                              <w:rPr>
                                <w:rFonts w:ascii="UD デジタル 教科書体 NK-B" w:eastAsia="UD デジタル 教科書体 NK-B" w:hAnsi="ＭＳ 明朝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B33610" w:rsidRPr="00B33610">
                                    <w:rPr>
                                      <w:rFonts w:ascii="UD デジタル 教科書体 NK-B" w:eastAsia="UD デジタル 教科書体 NK-B" w:hAnsi="ＭＳ 明朝"/>
                                      <w:sz w:val="11"/>
                                    </w:rPr>
                                    <w:t>さき</w:t>
                                  </w:r>
                                </w:rt>
                                <w:rubyBase>
                                  <w:r w:rsidR="00B33610">
                                    <w:rPr>
                                      <w:rFonts w:ascii="UD デジタル 教科書体 NK-B" w:eastAsia="UD デジタル 教科書体 NK-B" w:hAnsi="ＭＳ 明朝"/>
                                    </w:rPr>
                                    <w:t>先</w:t>
                                  </w:r>
                                </w:rubyBase>
                              </w:ruby>
                            </w:r>
                            <w:r w:rsidRPr="00A95C3B">
                              <w:rPr>
                                <w:rFonts w:ascii="UD デジタル 教科書体 NK-B" w:eastAsia="UD デジタル 教科書体 NK-B" w:hAnsi="ＭＳ 明朝" w:hint="eastAsia"/>
                              </w:rPr>
                              <w:t>を</w:t>
                            </w:r>
                            <w:r w:rsidR="00B33610">
                              <w:rPr>
                                <w:rFonts w:ascii="UD デジタル 教科書体 NK-B" w:eastAsia="UD デジタル 教科書体 NK-B" w:hAnsi="ＭＳ 明朝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B33610" w:rsidRPr="00B33610">
                                    <w:rPr>
                                      <w:rFonts w:ascii="UD デジタル 教科書体 NK-B" w:eastAsia="UD デジタル 教科書体 NK-B" w:hAnsi="ＭＳ 明朝"/>
                                      <w:sz w:val="11"/>
                                    </w:rPr>
                                    <w:t>ひょうじ</w:t>
                                  </w:r>
                                </w:rt>
                                <w:rubyBase>
                                  <w:r w:rsidR="00B33610">
                                    <w:rPr>
                                      <w:rFonts w:ascii="UD デジタル 教科書体 NK-B" w:eastAsia="UD デジタル 教科書体 NK-B" w:hAnsi="ＭＳ 明朝"/>
                                    </w:rPr>
                                    <w:t>表示</w:t>
                                  </w:r>
                                </w:rubyBase>
                              </w:ruby>
                            </w:r>
                          </w:p>
                          <w:p w14:paraId="23D3DB8A" w14:textId="77777777" w:rsidR="00A95C3B" w:rsidRPr="003275B0" w:rsidRDefault="00A95C3B" w:rsidP="00A95C3B"/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4E4225" id="テキスト ボックス 119" o:spid="_x0000_s1059" type="#_x0000_t202" style="position:absolute;left:0;text-align:left;margin-left:87.65pt;margin-top:2.7pt;width:288.2pt;height:40.05pt;z-index:251952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" stroked="f">
                <v:textbox inset="5.85pt,.7pt,5.85pt,.7pt">
                  <w:txbxContent>
                    <w:p w14:paraId="565C090B" w14:textId="2F05CA71" w:rsidR="00A95C3B" w:rsidRPr="00A95C3B" w:rsidRDefault="00A95C3B" w:rsidP="00A95C3B">
                      <w:pPr>
                        <w:rPr>
                          <w:rFonts w:ascii="UD デジタル 教科書体 NK-B" w:eastAsia="UD デジタル 教科書体 NK-B" w:hAnsi="ＭＳ 明朝"/>
                        </w:rPr>
                      </w:pPr>
                      <w:r w:rsidRPr="00A95C3B">
                        <w:rPr>
                          <w:rFonts w:ascii="UD デジタル 教科書体 NK-B" w:eastAsia="UD デジタル 教科書体 NK-B" w:hAnsi="ＭＳ 明朝" w:hint="eastAsia"/>
                        </w:rPr>
                        <w:t>※Ctrl</w:t>
                      </w:r>
                      <w:r w:rsidRPr="00A95C3B">
                        <w:rPr>
                          <w:rFonts w:ascii="UD デジタル 教科書体 NK-B" w:eastAsia="UD デジタル 教科書体 NK-B" w:hAnsi="ＭＳ 明朝" w:hint="eastAsia"/>
                        </w:rPr>
                        <w:t>キーを</w:t>
                      </w:r>
                      <w:r w:rsidR="00B33610">
                        <w:rPr>
                          <w:rFonts w:ascii="UD デジタル 教科書体 NK-B" w:eastAsia="UD デジタル 教科書体 NK-B" w:hAnsi="ＭＳ 明朝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B33610" w:rsidRPr="00B33610">
                              <w:rPr>
                                <w:rFonts w:ascii="UD デジタル 教科書体 NK-B" w:eastAsia="UD デジタル 教科書体 NK-B" w:hAnsi="ＭＳ 明朝"/>
                                <w:sz w:val="11"/>
                              </w:rPr>
                              <w:t>お</w:t>
                            </w:r>
                          </w:rt>
                          <w:rubyBase>
                            <w:r w:rsidR="00B33610">
                              <w:rPr>
                                <w:rFonts w:ascii="UD デジタル 教科書体 NK-B" w:eastAsia="UD デジタル 教科書体 NK-B" w:hAnsi="ＭＳ 明朝"/>
                              </w:rPr>
                              <w:t>押</w:t>
                            </w:r>
                          </w:rubyBase>
                        </w:ruby>
                      </w:r>
                      <w:r w:rsidRPr="00A95C3B">
                        <w:rPr>
                          <w:rFonts w:ascii="UD デジタル 教科書体 NK-B" w:eastAsia="UD デジタル 教科書体 NK-B" w:hAnsi="ＭＳ 明朝" w:hint="eastAsia"/>
                        </w:rPr>
                        <w:t>しながらクリックしてリンク</w:t>
                      </w:r>
                      <w:r w:rsidR="00B33610">
                        <w:rPr>
                          <w:rFonts w:ascii="UD デジタル 教科書体 NK-B" w:eastAsia="UD デジタル 教科書体 NK-B" w:hAnsi="ＭＳ 明朝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B33610" w:rsidRPr="00B33610">
                              <w:rPr>
                                <w:rFonts w:ascii="UD デジタル 教科書体 NK-B" w:eastAsia="UD デジタル 教科書体 NK-B" w:hAnsi="ＭＳ 明朝"/>
                                <w:sz w:val="11"/>
                              </w:rPr>
                              <w:t>さき</w:t>
                            </w:r>
                          </w:rt>
                          <w:rubyBase>
                            <w:r w:rsidR="00B33610">
                              <w:rPr>
                                <w:rFonts w:ascii="UD デジタル 教科書体 NK-B" w:eastAsia="UD デジタル 教科書体 NK-B" w:hAnsi="ＭＳ 明朝"/>
                              </w:rPr>
                              <w:t>先</w:t>
                            </w:r>
                          </w:rubyBase>
                        </w:ruby>
                      </w:r>
                      <w:r w:rsidRPr="00A95C3B">
                        <w:rPr>
                          <w:rFonts w:ascii="UD デジタル 教科書体 NK-B" w:eastAsia="UD デジタル 教科書体 NK-B" w:hAnsi="ＭＳ 明朝" w:hint="eastAsia"/>
                        </w:rPr>
                        <w:t>を</w:t>
                      </w:r>
                      <w:r w:rsidR="00B33610">
                        <w:rPr>
                          <w:rFonts w:ascii="UD デジタル 教科書体 NK-B" w:eastAsia="UD デジタル 教科書体 NK-B" w:hAnsi="ＭＳ 明朝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B33610" w:rsidRPr="00B33610">
                              <w:rPr>
                                <w:rFonts w:ascii="UD デジタル 教科書体 NK-B" w:eastAsia="UD デジタル 教科書体 NK-B" w:hAnsi="ＭＳ 明朝"/>
                                <w:sz w:val="11"/>
                              </w:rPr>
                              <w:t>ひょうじ</w:t>
                            </w:r>
                          </w:rt>
                          <w:rubyBase>
                            <w:r w:rsidR="00B33610">
                              <w:rPr>
                                <w:rFonts w:ascii="UD デジタル 教科書体 NK-B" w:eastAsia="UD デジタル 教科書体 NK-B" w:hAnsi="ＭＳ 明朝"/>
                              </w:rPr>
                              <w:t>表示</w:t>
                            </w:r>
                          </w:rubyBase>
                        </w:ruby>
                      </w:r>
                    </w:p>
                    <w:p w14:paraId="23D3DB8A" w14:textId="77777777" w:rsidR="00A95C3B" w:rsidRPr="003275B0" w:rsidRDefault="00A95C3B" w:rsidP="00A95C3B"/>
                  </w:txbxContent>
                </v:textbox>
              </v:shape>
            </w:pict>
          </mc:Fallback>
        </mc:AlternateContent>
      </w:r>
    </w:p>
    <w:p w14:paraId="205E2EFE" w14:textId="58083F60" w:rsidR="00A95C3B" w:rsidRDefault="0097433D" w:rsidP="00B22E98">
      <w:pPr>
        <w:widowControl w:val="0"/>
        <w:spacing w:before="0" w:line="240" w:lineRule="auto"/>
        <w:ind w:firstLineChars="100" w:firstLine="210"/>
        <w:rPr>
          <w:rFonts w:ascii="AR P丸ゴシック体M" w:eastAsia="AR P丸ゴシック体M" w:hAnsi="ＭＳ 明朝" w:cs="Times New Roman"/>
          <w:kern w:val="2"/>
          <w:sz w:val="26"/>
          <w:szCs w:val="26"/>
        </w:rPr>
      </w:pPr>
      <w:r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10144" behindDoc="0" locked="0" layoutInCell="1" allowOverlap="1" wp14:anchorId="481AB630" wp14:editId="7C485AF5">
                <wp:simplePos x="0" y="0"/>
                <wp:positionH relativeFrom="column">
                  <wp:posOffset>732155</wp:posOffset>
                </wp:positionH>
                <wp:positionV relativeFrom="paragraph">
                  <wp:posOffset>-152096</wp:posOffset>
                </wp:positionV>
                <wp:extent cx="4695190" cy="543560"/>
                <wp:effectExtent l="0" t="0" r="10160" b="27940"/>
                <wp:wrapNone/>
                <wp:docPr id="1574463227" name="リボン: 上に曲がる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5190" cy="543560"/>
                        </a:xfrm>
                        <a:prstGeom prst="ribbon2">
                          <a:avLst>
                            <a:gd name="adj1" fmla="val 16667"/>
                            <a:gd name="adj2" fmla="val 75000"/>
                          </a:avLst>
                        </a:prstGeom>
                        <a:solidFill>
                          <a:srgbClr val="FF5050"/>
                        </a:solidFill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A68DA2" id="リボン: 上に曲がる 113" o:spid="_x0000_s1026" type="#_x0000_t54" style="position:absolute;margin-left:57.65pt;margin-top:-12pt;width:369.7pt;height:42.8pt;z-index:251910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" adj="2700,18000" fillcolor="#ff5050" strokecolor="red" strokeweight="2pt"/>
            </w:pict>
          </mc:Fallback>
        </mc:AlternateContent>
      </w:r>
      <w:r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5F7FE255" wp14:editId="4F741E84">
                <wp:simplePos x="0" y="0"/>
                <wp:positionH relativeFrom="column">
                  <wp:posOffset>1405890</wp:posOffset>
                </wp:positionH>
                <wp:positionV relativeFrom="paragraph">
                  <wp:posOffset>-242266</wp:posOffset>
                </wp:positionV>
                <wp:extent cx="3323590" cy="543560"/>
                <wp:effectExtent l="0" t="0" r="0" b="0"/>
                <wp:wrapNone/>
                <wp:docPr id="325334338" name="テキスト ボックス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323590" cy="543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D7387C6" w14:textId="7F2B3E0E" w:rsidR="00A95C3B" w:rsidRPr="00A95C3B" w:rsidRDefault="00A95C3B" w:rsidP="00A95C3B">
                            <w:pPr>
                              <w:jc w:val="center"/>
                              <w:rPr>
                                <w:rFonts w:ascii="UD デジタル 教科書体 NK-B" w:eastAsia="UD デジタル 教科書体 NK-B" w:hAnsi="ＭＳ 明朝"/>
                                <w:b/>
                                <w:color w:val="FFFFFF"/>
                                <w:sz w:val="32"/>
                                <w:szCs w:val="26"/>
                              </w:rPr>
                            </w:pPr>
                            <w:r w:rsidRPr="00A95C3B">
                              <w:rPr>
                                <w:rFonts w:ascii="UD デジタル 教科書体 NK-B" w:eastAsia="UD デジタル 教科書体 NK-B" w:hAnsi="ＭＳ 明朝" w:hint="eastAsia"/>
                                <w:b/>
                                <w:color w:val="FFFFFF"/>
                                <w:sz w:val="32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6"/>
                                  <w:hpsRaise w:val="30"/>
                                  <w:hpsBaseText w:val="32"/>
                                  <w:lid w:val="ja-JP"/>
                                </w:rubyPr>
                                <w:rt>
                                  <w:r w:rsidR="00A95C3B" w:rsidRPr="00A95C3B">
                                    <w:rPr>
                                      <w:rFonts w:ascii="UD デジタル 教科書体 NK-B" w:eastAsia="UD デジタル 教科書体 NK-B" w:hAnsi="AR P丸ゴシック体M" w:hint="eastAsia"/>
                                      <w:b/>
                                      <w:color w:val="FFFFFF"/>
                                      <w:sz w:val="16"/>
                                      <w:szCs w:val="26"/>
                                    </w:rPr>
                                    <w:t>しら</w:t>
                                  </w:r>
                                </w:rt>
                                <w:rubyBase>
                                  <w:r w:rsidR="00A95C3B" w:rsidRPr="00A95C3B">
                                    <w:rPr>
                                      <w:rFonts w:ascii="UD デジタル 教科書体 NK-B" w:eastAsia="UD デジタル 教科書体 NK-B" w:hAnsi="ＭＳ 明朝" w:hint="eastAsia"/>
                                      <w:b/>
                                      <w:color w:val="FFFFFF"/>
                                      <w:sz w:val="32"/>
                                      <w:szCs w:val="26"/>
                                    </w:rPr>
                                    <w:t>調</w:t>
                                  </w:r>
                                </w:rubyBase>
                              </w:ruby>
                            </w:r>
                            <w:r w:rsidRPr="00A95C3B">
                              <w:rPr>
                                <w:rFonts w:ascii="UD デジタル 教科書体 NK-B" w:eastAsia="UD デジタル 教科書体 NK-B" w:hAnsi="ＭＳ 明朝" w:hint="eastAsia"/>
                                <w:b/>
                                <w:color w:val="FFFFFF"/>
                                <w:sz w:val="32"/>
                                <w:szCs w:val="26"/>
                              </w:rPr>
                              <w:t>べたいテーマを</w:t>
                            </w:r>
                            <w:r w:rsidRPr="00A95C3B">
                              <w:rPr>
                                <w:rFonts w:ascii="UD デジタル 教科書体 NK-B" w:eastAsia="UD デジタル 教科書体 NK-B" w:hAnsi="ＭＳ 明朝" w:hint="eastAsia"/>
                                <w:b/>
                                <w:color w:val="FFFFFF"/>
                                <w:sz w:val="32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6"/>
                                  <w:hpsRaise w:val="30"/>
                                  <w:hpsBaseText w:val="32"/>
                                  <w:lid w:val="ja-JP"/>
                                </w:rubyPr>
                                <w:rt>
                                  <w:r w:rsidR="00A95C3B" w:rsidRPr="00A95C3B">
                                    <w:rPr>
                                      <w:rFonts w:ascii="UD デジタル 教科書体 NK-B" w:eastAsia="UD デジタル 教科書体 NK-B" w:hAnsi="AR P丸ゴシック体M" w:hint="eastAsia"/>
                                      <w:b/>
                                      <w:color w:val="FFFFFF"/>
                                      <w:sz w:val="16"/>
                                      <w:szCs w:val="26"/>
                                    </w:rPr>
                                    <w:t>き</w:t>
                                  </w:r>
                                </w:rt>
                                <w:rubyBase>
                                  <w:r w:rsidR="00A95C3B" w:rsidRPr="00A95C3B">
                                    <w:rPr>
                                      <w:rFonts w:ascii="UD デジタル 教科書体 NK-B" w:eastAsia="UD デジタル 教科書体 NK-B" w:hAnsi="ＭＳ 明朝" w:hint="eastAsia"/>
                                      <w:b/>
                                      <w:color w:val="FFFFFF"/>
                                      <w:sz w:val="32"/>
                                      <w:szCs w:val="26"/>
                                    </w:rPr>
                                    <w:t>決</w:t>
                                  </w:r>
                                </w:rubyBase>
                              </w:ruby>
                            </w:r>
                            <w:r w:rsidRPr="00A95C3B">
                              <w:rPr>
                                <w:rFonts w:ascii="UD デジタル 教科書体 NK-B" w:eastAsia="UD デジタル 教科書体 NK-B" w:hAnsi="ＭＳ 明朝" w:hint="eastAsia"/>
                                <w:b/>
                                <w:color w:val="FFFFFF"/>
                                <w:sz w:val="32"/>
                                <w:szCs w:val="26"/>
                              </w:rPr>
                              <w:t>めよう！</w:t>
                            </w:r>
                          </w:p>
                          <w:p w14:paraId="342C8FF3" w14:textId="77777777" w:rsidR="00A95C3B" w:rsidRPr="00512FF8" w:rsidRDefault="00A95C3B" w:rsidP="00A95C3B">
                            <w:pPr>
                              <w:rPr>
                                <w:rFonts w:ascii="UD デジタル 教科書体 NK-B" w:eastAsia="UD デジタル 教科書体 NK-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7FE255" id="テキスト ボックス 114" o:spid="_x0000_s1060" type="#_x0000_t202" style="position:absolute;left:0;text-align:left;margin-left:110.7pt;margin-top:-19.1pt;width:261.7pt;height:42.8pt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" filled="f" stroked="f" strokeweight=".5pt">
                <v:textbox>
                  <w:txbxContent>
                    <w:p w14:paraId="5D7387C6" w14:textId="7F2B3E0E" w:rsidR="00A95C3B" w:rsidRPr="00A95C3B" w:rsidRDefault="00A95C3B" w:rsidP="00A95C3B">
                      <w:pPr>
                        <w:jc w:val="center"/>
                        <w:rPr>
                          <w:rFonts w:ascii="UD デジタル 教科書体 NK-B" w:eastAsia="UD デジタル 教科書体 NK-B" w:hAnsi="ＭＳ 明朝"/>
                          <w:b/>
                          <w:color w:val="FFFFFF"/>
                          <w:sz w:val="32"/>
                          <w:szCs w:val="26"/>
                        </w:rPr>
                      </w:pPr>
                      <w:r w:rsidRPr="00A95C3B">
                        <w:rPr>
                          <w:rFonts w:ascii="UD デジタル 教科書体 NK-B" w:eastAsia="UD デジタル 教科書体 NK-B" w:hAnsi="ＭＳ 明朝" w:hint="eastAsia"/>
                          <w:b/>
                          <w:color w:val="FFFFFF"/>
                          <w:sz w:val="32"/>
                          <w:szCs w:val="26"/>
                        </w:rPr>
                        <w:ruby>
                          <w:rubyPr>
                            <w:rubyAlign w:val="distributeSpace"/>
                            <w:hps w:val="16"/>
                            <w:hpsRaise w:val="30"/>
                            <w:hpsBaseText w:val="32"/>
                            <w:lid w:val="ja-JP"/>
                          </w:rubyPr>
                          <w:rt>
                            <w:r w:rsidR="00A95C3B" w:rsidRPr="00A95C3B">
                              <w:rPr>
                                <w:rFonts w:ascii="UD デジタル 教科書体 NK-B" w:eastAsia="UD デジタル 教科書体 NK-B" w:hAnsi="AR P丸ゴシック体M" w:hint="eastAsia"/>
                                <w:b/>
                                <w:color w:val="FFFFFF"/>
                                <w:sz w:val="16"/>
                                <w:szCs w:val="26"/>
                              </w:rPr>
                              <w:t>しら</w:t>
                            </w:r>
                          </w:rt>
                          <w:rubyBase>
                            <w:r w:rsidR="00A95C3B" w:rsidRPr="00A95C3B">
                              <w:rPr>
                                <w:rFonts w:ascii="UD デジタル 教科書体 NK-B" w:eastAsia="UD デジタル 教科書体 NK-B" w:hAnsi="ＭＳ 明朝" w:hint="eastAsia"/>
                                <w:b/>
                                <w:color w:val="FFFFFF"/>
                                <w:sz w:val="32"/>
                                <w:szCs w:val="26"/>
                              </w:rPr>
                              <w:t>調</w:t>
                            </w:r>
                          </w:rubyBase>
                        </w:ruby>
                      </w:r>
                      <w:r w:rsidRPr="00A95C3B">
                        <w:rPr>
                          <w:rFonts w:ascii="UD デジタル 教科書体 NK-B" w:eastAsia="UD デジタル 教科書体 NK-B" w:hAnsi="ＭＳ 明朝" w:hint="eastAsia"/>
                          <w:b/>
                          <w:color w:val="FFFFFF"/>
                          <w:sz w:val="32"/>
                          <w:szCs w:val="26"/>
                        </w:rPr>
                        <w:t>べたいテーマを</w:t>
                      </w:r>
                      <w:r w:rsidRPr="00A95C3B">
                        <w:rPr>
                          <w:rFonts w:ascii="UD デジタル 教科書体 NK-B" w:eastAsia="UD デジタル 教科書体 NK-B" w:hAnsi="ＭＳ 明朝" w:hint="eastAsia"/>
                          <w:b/>
                          <w:color w:val="FFFFFF"/>
                          <w:sz w:val="32"/>
                          <w:szCs w:val="26"/>
                        </w:rPr>
                        <w:ruby>
                          <w:rubyPr>
                            <w:rubyAlign w:val="distributeSpace"/>
                            <w:hps w:val="16"/>
                            <w:hpsRaise w:val="30"/>
                            <w:hpsBaseText w:val="32"/>
                            <w:lid w:val="ja-JP"/>
                          </w:rubyPr>
                          <w:rt>
                            <w:r w:rsidR="00A95C3B" w:rsidRPr="00A95C3B">
                              <w:rPr>
                                <w:rFonts w:ascii="UD デジタル 教科書体 NK-B" w:eastAsia="UD デジタル 教科書体 NK-B" w:hAnsi="AR P丸ゴシック体M" w:hint="eastAsia"/>
                                <w:b/>
                                <w:color w:val="FFFFFF"/>
                                <w:sz w:val="16"/>
                                <w:szCs w:val="26"/>
                              </w:rPr>
                              <w:t>き</w:t>
                            </w:r>
                          </w:rt>
                          <w:rubyBase>
                            <w:r w:rsidR="00A95C3B" w:rsidRPr="00A95C3B">
                              <w:rPr>
                                <w:rFonts w:ascii="UD デジタル 教科書体 NK-B" w:eastAsia="UD デジタル 教科書体 NK-B" w:hAnsi="ＭＳ 明朝" w:hint="eastAsia"/>
                                <w:b/>
                                <w:color w:val="FFFFFF"/>
                                <w:sz w:val="32"/>
                                <w:szCs w:val="26"/>
                              </w:rPr>
                              <w:t>決</w:t>
                            </w:r>
                          </w:rubyBase>
                        </w:ruby>
                      </w:r>
                      <w:r w:rsidRPr="00A95C3B">
                        <w:rPr>
                          <w:rFonts w:ascii="UD デジタル 教科書体 NK-B" w:eastAsia="UD デジタル 教科書体 NK-B" w:hAnsi="ＭＳ 明朝" w:hint="eastAsia"/>
                          <w:b/>
                          <w:color w:val="FFFFFF"/>
                          <w:sz w:val="32"/>
                          <w:szCs w:val="26"/>
                        </w:rPr>
                        <w:t>めよう！</w:t>
                      </w:r>
                    </w:p>
                    <w:p w14:paraId="342C8FF3" w14:textId="77777777" w:rsidR="00A95C3B" w:rsidRPr="00512FF8" w:rsidRDefault="00A95C3B" w:rsidP="00A95C3B">
                      <w:pPr>
                        <w:rPr>
                          <w:rFonts w:ascii="UD デジタル 教科書体 NK-B" w:eastAsia="UD デジタル 教科書体 NK-B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E7DF573" w14:textId="0E79548C" w:rsidR="00A95C3B" w:rsidRPr="00A95C3B" w:rsidRDefault="00A95C3B" w:rsidP="00A95C3B">
      <w:pPr>
        <w:widowControl w:val="0"/>
        <w:spacing w:before="0" w:line="240" w:lineRule="auto"/>
        <w:ind w:firstLineChars="100" w:firstLine="260"/>
        <w:rPr>
          <w:rFonts w:ascii="AR P丸ゴシック体M" w:eastAsia="AR P丸ゴシック体M" w:hAnsi="ＭＳ 明朝" w:cs="Times New Roman"/>
          <w:kern w:val="2"/>
          <w:sz w:val="26"/>
          <w:szCs w:val="26"/>
        </w:rPr>
      </w:pPr>
    </w:p>
    <w:p w14:paraId="583D9193" w14:textId="1B8F890F" w:rsidR="00A95C3B" w:rsidRPr="00A95C3B" w:rsidRDefault="00A95C3B" w:rsidP="00A95C3B">
      <w:pPr>
        <w:widowControl w:val="0"/>
        <w:spacing w:before="0" w:line="240" w:lineRule="auto"/>
        <w:rPr>
          <w:rFonts w:ascii="AR P丸ゴシック体M" w:eastAsia="AR P丸ゴシック体M" w:hAnsi="ＭＳ 明朝" w:cs="Times New Roman"/>
          <w:kern w:val="2"/>
          <w:sz w:val="26"/>
          <w:szCs w:val="26"/>
        </w:rPr>
      </w:pPr>
    </w:p>
    <w:p w14:paraId="4D06A34C" w14:textId="5DEF495E" w:rsidR="00A95C3B" w:rsidRPr="00A95C3B" w:rsidRDefault="00A95C3B" w:rsidP="00A95C3B">
      <w:pPr>
        <w:widowControl w:val="0"/>
        <w:numPr>
          <w:ilvl w:val="0"/>
          <w:numId w:val="22"/>
        </w:numPr>
        <w:spacing w:before="0" w:line="240" w:lineRule="auto"/>
        <w:jc w:val="both"/>
        <w:rPr>
          <w:rFonts w:ascii="UD デジタル 教科書体 NK-B" w:eastAsia="UD デジタル 教科書体 NK-B" w:hAnsi="BIZ UDゴシック" w:cs="Times New Roman"/>
          <w:kern w:val="2"/>
          <w:sz w:val="26"/>
          <w:szCs w:val="26"/>
        </w:rPr>
      </w:pP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じぶん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自分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の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す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好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きなことや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し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知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りたいこと、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ふしぎ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不思議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に</w:t>
      </w:r>
      <w:r w:rsidR="00021851">
        <w:rPr>
          <w:rFonts w:ascii="UD デジタル 教科書体 NK-B" w:eastAsia="UD デジタル 教科書体 NK-B" w:hAnsi="BIZ UDゴシック" w:cs="Times New Roman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021851" w:rsidRPr="00021851">
              <w:rPr>
                <w:rFonts w:ascii="UD デジタル 教科書体 NK-B" w:eastAsia="UD デジタル 教科書体 NK-B" w:hAnsi="BIZ UDゴシック" w:cs="Times New Roman"/>
                <w:kern w:val="2"/>
                <w:sz w:val="13"/>
                <w:szCs w:val="26"/>
              </w:rPr>
              <w:t>おも</w:t>
            </w:r>
          </w:rt>
          <w:rubyBase>
            <w:r w:rsidR="00021851">
              <w:rPr>
                <w:rFonts w:ascii="UD デジタル 教科書体 NK-B" w:eastAsia="UD デジタル 教科書体 NK-B" w:hAnsi="BIZ UDゴシック" w:cs="Times New Roman"/>
                <w:kern w:val="2"/>
                <w:sz w:val="26"/>
                <w:szCs w:val="26"/>
              </w:rPr>
              <w:t>思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うことを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か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書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き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だ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出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してみましょう。</w:t>
      </w:r>
    </w:p>
    <w:p w14:paraId="12B36DDC" w14:textId="25B06C6A" w:rsidR="00A95C3B" w:rsidRPr="00A95C3B" w:rsidRDefault="00CC5B41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  <w:r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2191744" behindDoc="0" locked="0" layoutInCell="1" allowOverlap="1" wp14:anchorId="35F3E440" wp14:editId="0BD2A6A3">
                <wp:simplePos x="0" y="0"/>
                <wp:positionH relativeFrom="margin">
                  <wp:posOffset>2050415</wp:posOffset>
                </wp:positionH>
                <wp:positionV relativeFrom="paragraph">
                  <wp:posOffset>80010</wp:posOffset>
                </wp:positionV>
                <wp:extent cx="1866900" cy="1670685"/>
                <wp:effectExtent l="19050" t="19050" r="19050" b="24765"/>
                <wp:wrapNone/>
                <wp:docPr id="463032281" name="楕円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66900" cy="167068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505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560DDEC" id="楕円 108" o:spid="_x0000_s1026" style="position:absolute;margin-left:161.45pt;margin-top:6.3pt;width:147pt;height:131.55pt;z-index:252191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" filled="f" strokecolor="#ff5050" strokeweight="2.25pt">
                <w10:wrap anchorx="margin"/>
              </v:oval>
            </w:pict>
          </mc:Fallback>
        </mc:AlternateContent>
      </w:r>
      <w:r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2189696" behindDoc="0" locked="0" layoutInCell="1" allowOverlap="1" wp14:anchorId="0CE828B2" wp14:editId="7C3BE04B">
                <wp:simplePos x="0" y="0"/>
                <wp:positionH relativeFrom="margin">
                  <wp:posOffset>31115</wp:posOffset>
                </wp:positionH>
                <wp:positionV relativeFrom="paragraph">
                  <wp:posOffset>65405</wp:posOffset>
                </wp:positionV>
                <wp:extent cx="1866900" cy="1670685"/>
                <wp:effectExtent l="19050" t="19050" r="19050" b="24765"/>
                <wp:wrapNone/>
                <wp:docPr id="1416465959" name="楕円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66900" cy="167068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505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87923B5" id="楕円 108" o:spid="_x0000_s1026" style="position:absolute;margin-left:2.45pt;margin-top:5.15pt;width:147pt;height:131.55pt;z-index:252189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" filled="f" strokecolor="#ff5050" strokeweight="2.25pt">
                <w10:wrap anchorx="margin"/>
              </v:oval>
            </w:pict>
          </mc:Fallback>
        </mc:AlternateContent>
      </w:r>
      <w:r w:rsidR="00A95C3B"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18336" behindDoc="0" locked="0" layoutInCell="1" allowOverlap="1" wp14:anchorId="43CC2B13" wp14:editId="7B475D49">
                <wp:simplePos x="0" y="0"/>
                <wp:positionH relativeFrom="column">
                  <wp:posOffset>572770</wp:posOffset>
                </wp:positionH>
                <wp:positionV relativeFrom="paragraph">
                  <wp:posOffset>69850</wp:posOffset>
                </wp:positionV>
                <wp:extent cx="946150" cy="394335"/>
                <wp:effectExtent l="0" t="0" r="0" b="5715"/>
                <wp:wrapNone/>
                <wp:docPr id="412258216" name="テキスト ボックス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946150" cy="3943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C9B1FAA" w14:textId="77777777" w:rsidR="00A95C3B" w:rsidRPr="00512FF8" w:rsidRDefault="00A95C3B" w:rsidP="00A95C3B">
                            <w:pPr>
                              <w:rPr>
                                <w:rFonts w:ascii="UD デジタル 教科書体 NK-B" w:eastAsia="UD デジタル 教科書体 NK-B" w:hAnsi="BIZ UDゴシック"/>
                              </w:rPr>
                            </w:pP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2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0"/>
                                    </w:rPr>
                                    <w:t>す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</w:rPr>
                                    <w:t>好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きなこと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CC2B13" id="テキスト ボックス 112" o:spid="_x0000_s1061" type="#_x0000_t202" style="position:absolute;margin-left:45.1pt;margin-top:5.5pt;width:74.5pt;height:31.05pt;z-index:251918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" filled="f" stroked="f" strokeweight=".5pt">
                <v:textbox>
                  <w:txbxContent>
                    <w:p w14:paraId="2C9B1FAA" w14:textId="77777777" w:rsidR="00A95C3B" w:rsidRPr="00512FF8" w:rsidRDefault="00A95C3B" w:rsidP="00A95C3B">
                      <w:pPr>
                        <w:rPr>
                          <w:rFonts w:ascii="UD デジタル 教科書体 NK-B" w:eastAsia="UD デジタル 教科書体 NK-B" w:hAnsi="BIZ UDゴシック"/>
                        </w:rPr>
                      </w:pP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2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  <w:sz w:val="10"/>
                              </w:rPr>
                              <w:t>す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好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きなこと</w:t>
                      </w:r>
                    </w:p>
                  </w:txbxContent>
                </v:textbox>
              </v:shape>
            </w:pict>
          </mc:Fallback>
        </mc:AlternateContent>
      </w:r>
      <w:r w:rsidR="00A95C3B"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19360" behindDoc="0" locked="0" layoutInCell="1" allowOverlap="1" wp14:anchorId="512D4DFF" wp14:editId="4B9CB520">
                <wp:simplePos x="0" y="0"/>
                <wp:positionH relativeFrom="column">
                  <wp:posOffset>2493010</wp:posOffset>
                </wp:positionH>
                <wp:positionV relativeFrom="paragraph">
                  <wp:posOffset>51435</wp:posOffset>
                </wp:positionV>
                <wp:extent cx="1043305" cy="393700"/>
                <wp:effectExtent l="0" t="0" r="0" b="6350"/>
                <wp:wrapNone/>
                <wp:docPr id="412701672" name="テキスト ボックス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043305" cy="393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61A940C" w14:textId="77777777" w:rsidR="00A95C3B" w:rsidRPr="00512FF8" w:rsidRDefault="00A95C3B" w:rsidP="00A95C3B">
                            <w:pPr>
                              <w:rPr>
                                <w:rFonts w:ascii="UD デジタル 教科書体 NK-B" w:eastAsia="UD デジタル 教科書体 NK-B" w:hAnsi="BIZ UDゴシック"/>
                              </w:rPr>
                            </w:pP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2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0"/>
                                    </w:rPr>
                                    <w:t>し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</w:rPr>
                                    <w:t>知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りたいこと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2D4DFF" id="テキスト ボックス 110" o:spid="_x0000_s1062" type="#_x0000_t202" style="position:absolute;margin-left:196.3pt;margin-top:4.05pt;width:82.15pt;height:31pt;z-index:251919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" filled="f" stroked="f" strokeweight=".5pt">
                <v:textbox>
                  <w:txbxContent>
                    <w:p w14:paraId="561A940C" w14:textId="77777777" w:rsidR="00A95C3B" w:rsidRPr="00512FF8" w:rsidRDefault="00A95C3B" w:rsidP="00A95C3B">
                      <w:pPr>
                        <w:rPr>
                          <w:rFonts w:ascii="UD デジタル 教科書体 NK-B" w:eastAsia="UD デジタル 教科書体 NK-B" w:hAnsi="BIZ UDゴシック"/>
                        </w:rPr>
                      </w:pP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2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  <w:sz w:val="10"/>
                              </w:rPr>
                              <w:t>し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知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りたいこと</w:t>
                      </w:r>
                    </w:p>
                  </w:txbxContent>
                </v:textbox>
              </v:shape>
            </w:pict>
          </mc:Fallback>
        </mc:AlternateContent>
      </w:r>
      <w:r w:rsidR="00A95C3B"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521606DA" wp14:editId="5585E51C">
                <wp:simplePos x="0" y="0"/>
                <wp:positionH relativeFrom="column">
                  <wp:posOffset>4435475</wp:posOffset>
                </wp:positionH>
                <wp:positionV relativeFrom="paragraph">
                  <wp:posOffset>67310</wp:posOffset>
                </wp:positionV>
                <wp:extent cx="1355090" cy="394335"/>
                <wp:effectExtent l="0" t="0" r="0" b="5715"/>
                <wp:wrapNone/>
                <wp:docPr id="1709709049" name="テキスト ボックス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55090" cy="3943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AE81A6" w14:textId="77777777" w:rsidR="00A95C3B" w:rsidRPr="00512FF8" w:rsidRDefault="00A95C3B" w:rsidP="00A95C3B">
                            <w:pPr>
                              <w:rPr>
                                <w:rFonts w:ascii="UD デジタル 教科書体 NK-B" w:eastAsia="UD デジタル 教科書体 NK-B" w:hAnsi="BIZ UDゴシック"/>
                              </w:rPr>
                            </w:pP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2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0"/>
                                    </w:rPr>
                                    <w:t>ふしぎ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</w:rPr>
                                    <w:t>不思議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に</w:t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2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0"/>
                                    </w:rPr>
                                    <w:t>おも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</w:rPr>
                                    <w:t>思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うこと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1606DA" id="テキスト ボックス 109" o:spid="_x0000_s1063" type="#_x0000_t202" style="position:absolute;margin-left:349.25pt;margin-top:5.3pt;width:106.7pt;height:31.05pt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" filled="f" stroked="f" strokeweight=".5pt">
                <v:textbox>
                  <w:txbxContent>
                    <w:p w14:paraId="54AE81A6" w14:textId="77777777" w:rsidR="00A95C3B" w:rsidRPr="00512FF8" w:rsidRDefault="00A95C3B" w:rsidP="00A95C3B">
                      <w:pPr>
                        <w:rPr>
                          <w:rFonts w:ascii="UD デジタル 教科書体 NK-B" w:eastAsia="UD デジタル 教科書体 NK-B" w:hAnsi="BIZ UDゴシック"/>
                        </w:rPr>
                      </w:pP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2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  <w:sz w:val="10"/>
                              </w:rPr>
                              <w:t>ふしぎ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不思議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に</w:t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2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  <w:sz w:val="10"/>
                              </w:rPr>
                              <w:t>おも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思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うこと</w:t>
                      </w:r>
                    </w:p>
                  </w:txbxContent>
                </v:textbox>
              </v:shape>
            </w:pict>
          </mc:Fallback>
        </mc:AlternateContent>
      </w:r>
      <w:r w:rsidR="00A95C3B"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28576" behindDoc="0" locked="0" layoutInCell="1" allowOverlap="1" wp14:anchorId="3211C385" wp14:editId="602DD431">
                <wp:simplePos x="0" y="0"/>
                <wp:positionH relativeFrom="margin">
                  <wp:posOffset>4048125</wp:posOffset>
                </wp:positionH>
                <wp:positionV relativeFrom="paragraph">
                  <wp:posOffset>83820</wp:posOffset>
                </wp:positionV>
                <wp:extent cx="1866900" cy="1670685"/>
                <wp:effectExtent l="19050" t="19050" r="19050" b="24765"/>
                <wp:wrapNone/>
                <wp:docPr id="1311896468" name="楕円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66900" cy="167068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505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A5B21B9" id="楕円 108" o:spid="_x0000_s1026" style="position:absolute;margin-left:318.75pt;margin-top:6.6pt;width:147pt;height:131.55pt;z-index:251928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" filled="f" strokecolor="#ff5050" strokeweight="2.25pt">
                <w10:wrap anchorx="margin"/>
              </v:oval>
            </w:pict>
          </mc:Fallback>
        </mc:AlternateContent>
      </w:r>
    </w:p>
    <w:p w14:paraId="088A3CD5" w14:textId="2833F944" w:rsidR="00A95C3B" w:rsidRPr="00A95C3B" w:rsidRDefault="00A95C3B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3A4C7BCA" w14:textId="426B61AA" w:rsidR="00A95C3B" w:rsidRPr="00A95C3B" w:rsidRDefault="00A95C3B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2335C801" w14:textId="77777777" w:rsidR="00A95C3B" w:rsidRPr="00A95C3B" w:rsidRDefault="00A95C3B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61469D1C" w14:textId="77777777" w:rsidR="00A95C3B" w:rsidRPr="00A95C3B" w:rsidRDefault="00A95C3B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6D0637B3" w14:textId="77777777" w:rsidR="00A95C3B" w:rsidRPr="00A95C3B" w:rsidRDefault="00A95C3B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2293C9E3" w14:textId="77777777" w:rsidR="00A95C3B" w:rsidRPr="00A95C3B" w:rsidRDefault="00A95C3B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1AB4C6AF" w14:textId="540BD5DF" w:rsidR="00A95C3B" w:rsidRPr="00A95C3B" w:rsidRDefault="00A95C3B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  <w:r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3C21C3E3" wp14:editId="69665BF8">
                <wp:simplePos x="0" y="0"/>
                <wp:positionH relativeFrom="margin">
                  <wp:posOffset>19050</wp:posOffset>
                </wp:positionH>
                <wp:positionV relativeFrom="paragraph">
                  <wp:posOffset>241300</wp:posOffset>
                </wp:positionV>
                <wp:extent cx="1922780" cy="1434465"/>
                <wp:effectExtent l="0" t="19050" r="20320" b="13335"/>
                <wp:wrapNone/>
                <wp:docPr id="297162313" name="吹き出し: 上矢印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22780" cy="1434465"/>
                        </a:xfrm>
                        <a:prstGeom prst="upArrowCallout">
                          <a:avLst>
                            <a:gd name="adj1" fmla="val 19597"/>
                            <a:gd name="adj2" fmla="val 19597"/>
                            <a:gd name="adj3" fmla="val 14190"/>
                            <a:gd name="adj4" fmla="val 71736"/>
                          </a:avLst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FF5050"/>
                          </a:solidFill>
                          <a:prstDash val="sysDash"/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05FEE35" id="_x0000_t79" coordsize="21600,21600" o:spt="79" adj="7200,5400,3600,8100" path="m0@0l@3@0@3@2@1@2,10800,0@4@2@5@2@5@0,21600@0,21600,21600,,2160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sum #0 21600 0"/>
                  <v:f eqn="prod @6 1 2"/>
                </v:formulas>
                <v:path o:connecttype="custom" o:connectlocs="10800,0;0,@7;10800,21600;21600,@7" o:connectangles="270,180,90,0" textboxrect="0,@0,21600,21600"/>
                <v:handles>
                  <v:h position="topLeft,#0" yrange="@2,21600"/>
                  <v:h position="#1,topLeft" xrange="0,@3"/>
                  <v:h position="#3,#2" xrange="@1,10800" yrange="0,@0"/>
                </v:handles>
              </v:shapetype>
              <v:shape id="吹き出し: 上矢印 106" o:spid="_x0000_s1026" type="#_x0000_t79" style="position:absolute;margin-left:1.5pt;margin-top:19pt;width:151.4pt;height:112.95pt;z-index:251917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" adj="6105,7642,3065,9221" strokecolor="#ff5050" strokeweight="2pt">
                <v:stroke dashstyle="3 1"/>
                <w10:wrap anchorx="margin"/>
              </v:shape>
            </w:pict>
          </mc:Fallback>
        </mc:AlternateContent>
      </w:r>
    </w:p>
    <w:p w14:paraId="2436EA6A" w14:textId="12E38B62" w:rsidR="00A95C3B" w:rsidRPr="00A95C3B" w:rsidRDefault="00CC5B41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  <w:r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0FAC0D19" wp14:editId="65ACD5F7">
                <wp:simplePos x="0" y="0"/>
                <wp:positionH relativeFrom="margin">
                  <wp:posOffset>2037715</wp:posOffset>
                </wp:positionH>
                <wp:positionV relativeFrom="paragraph">
                  <wp:posOffset>23495</wp:posOffset>
                </wp:positionV>
                <wp:extent cx="1922780" cy="1434465"/>
                <wp:effectExtent l="0" t="19050" r="20320" b="13335"/>
                <wp:wrapNone/>
                <wp:docPr id="1265356995" name="吹き出し: 上矢印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22780" cy="1434465"/>
                        </a:xfrm>
                        <a:prstGeom prst="upArrowCallout">
                          <a:avLst>
                            <a:gd name="adj1" fmla="val 19597"/>
                            <a:gd name="adj2" fmla="val 19597"/>
                            <a:gd name="adj3" fmla="val 14190"/>
                            <a:gd name="adj4" fmla="val 71736"/>
                          </a:avLst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FF5050"/>
                          </a:solidFill>
                          <a:prstDash val="sysDash"/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9A6A6DE" id="_x0000_t79" coordsize="21600,21600" o:spt="79" adj="7200,5400,3600,8100" path="m0@0l@3@0@3@2@1@2,10800,0@4@2@5@2@5@0,21600@0,21600,21600,,2160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sum #0 21600 0"/>
                  <v:f eqn="prod @6 1 2"/>
                </v:formulas>
                <v:path o:connecttype="custom" o:connectlocs="10800,0;0,@7;10800,21600;21600,@7" o:connectangles="270,180,90,0" textboxrect="0,@0,21600,21600"/>
                <v:handles>
                  <v:h position="topLeft,#0" yrange="@2,21600"/>
                  <v:h position="#1,topLeft" xrange="0,@3"/>
                  <v:h position="#3,#2" xrange="@1,10800" yrange="0,@0"/>
                </v:handles>
              </v:shapetype>
              <v:shape id="吹き出し: 上矢印 104" o:spid="_x0000_s1026" type="#_x0000_t79" style="position:absolute;margin-left:160.45pt;margin-top:1.85pt;width:151.4pt;height:112.95pt;z-index:251922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" adj="6105,7642,3065,9221" strokecolor="#ff5050" strokeweight="2pt">
                <v:stroke dashstyle="3 1"/>
                <w10:wrap anchorx="margin"/>
              </v:shape>
            </w:pict>
          </mc:Fallback>
        </mc:AlternateContent>
      </w:r>
      <w:r w:rsidR="00A95C3B"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7664AF75" wp14:editId="3E66E287">
                <wp:simplePos x="0" y="0"/>
                <wp:positionH relativeFrom="margin">
                  <wp:posOffset>4049395</wp:posOffset>
                </wp:positionH>
                <wp:positionV relativeFrom="paragraph">
                  <wp:posOffset>15875</wp:posOffset>
                </wp:positionV>
                <wp:extent cx="1922780" cy="1434465"/>
                <wp:effectExtent l="0" t="19050" r="20320" b="13335"/>
                <wp:wrapNone/>
                <wp:docPr id="1822507731" name="吹き出し: 上矢印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22780" cy="1434465"/>
                        </a:xfrm>
                        <a:prstGeom prst="upArrowCallout">
                          <a:avLst>
                            <a:gd name="adj1" fmla="val 19597"/>
                            <a:gd name="adj2" fmla="val 19597"/>
                            <a:gd name="adj3" fmla="val 14190"/>
                            <a:gd name="adj4" fmla="val 71736"/>
                          </a:avLst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FF5050"/>
                          </a:solidFill>
                          <a:prstDash val="sysDash"/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D4E6FC" id="吹き出し: 上矢印 105" o:spid="_x0000_s1026" type="#_x0000_t79" style="position:absolute;margin-left:318.85pt;margin-top:1.25pt;width:151.4pt;height:112.95pt;z-index:251925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" adj="6105,7642,3065,9221" strokecolor="#ff5050" strokeweight="2pt">
                <v:stroke dashstyle="3 1"/>
                <w10:wrap anchorx="margin"/>
              </v:shape>
            </w:pict>
          </mc:Fallback>
        </mc:AlternateContent>
      </w:r>
    </w:p>
    <w:p w14:paraId="69CB98E1" w14:textId="75A3683D" w:rsidR="00A95C3B" w:rsidRPr="00A95C3B" w:rsidRDefault="00A95C3B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  <w:r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567F39A5" wp14:editId="2097ABB8">
                <wp:simplePos x="0" y="0"/>
                <wp:positionH relativeFrom="margin">
                  <wp:posOffset>4049395</wp:posOffset>
                </wp:positionH>
                <wp:positionV relativeFrom="paragraph">
                  <wp:posOffset>160020</wp:posOffset>
                </wp:positionV>
                <wp:extent cx="1885950" cy="394335"/>
                <wp:effectExtent l="0" t="0" r="0" b="5715"/>
                <wp:wrapNone/>
                <wp:docPr id="136230935" name="テキスト ボックス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85950" cy="3943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B0AFB8" w14:textId="77777777" w:rsidR="00A95C3B" w:rsidRPr="00512FF8" w:rsidRDefault="00A95C3B" w:rsidP="00A95C3B">
                            <w:pPr>
                              <w:rPr>
                                <w:rFonts w:ascii="UD デジタル 教科書体 NK-B" w:eastAsia="UD デジタル 教科書体 NK-B" w:hAnsi="BIZ UDゴシック"/>
                              </w:rPr>
                            </w:pP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どうして？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7F39A5" id="テキスト ボックス 103" o:spid="_x0000_s1064" type="#_x0000_t202" style="position:absolute;margin-left:318.85pt;margin-top:12.6pt;width:148.5pt;height:31.05pt;z-index:251926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" filled="f" stroked="f" strokeweight=".5pt">
                <v:textbox>
                  <w:txbxContent>
                    <w:p w14:paraId="45B0AFB8" w14:textId="77777777" w:rsidR="00A95C3B" w:rsidRPr="00512FF8" w:rsidRDefault="00A95C3B" w:rsidP="00A95C3B">
                      <w:pPr>
                        <w:rPr>
                          <w:rFonts w:ascii="UD デジタル 教科書体 NK-B" w:eastAsia="UD デジタル 教科書体 NK-B" w:hAnsi="BIZ UDゴシック"/>
                        </w:rPr>
                      </w:pP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どうして？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24480" behindDoc="0" locked="0" layoutInCell="1" allowOverlap="1" wp14:anchorId="69D3464E" wp14:editId="41294F35">
                <wp:simplePos x="0" y="0"/>
                <wp:positionH relativeFrom="margin">
                  <wp:posOffset>1991995</wp:posOffset>
                </wp:positionH>
                <wp:positionV relativeFrom="paragraph">
                  <wp:posOffset>160020</wp:posOffset>
                </wp:positionV>
                <wp:extent cx="1885950" cy="394335"/>
                <wp:effectExtent l="0" t="0" r="0" b="5715"/>
                <wp:wrapNone/>
                <wp:docPr id="612455979" name="テキスト ボックス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85950" cy="3943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520DB2" w14:textId="77777777" w:rsidR="00A95C3B" w:rsidRPr="00512FF8" w:rsidRDefault="00A95C3B" w:rsidP="00A95C3B">
                            <w:pPr>
                              <w:rPr>
                                <w:rFonts w:ascii="UD デジタル 教科書体 NK-B" w:eastAsia="UD デジタル 教科書体 NK-B" w:hAnsi="BIZ UDゴシック"/>
                              </w:rPr>
                            </w:pP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どうして？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D3464E" id="テキスト ボックス 102" o:spid="_x0000_s1065" type="#_x0000_t202" style="position:absolute;margin-left:156.85pt;margin-top:12.6pt;width:148.5pt;height:31.05pt;z-index:251924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" filled="f" stroked="f" strokeweight=".5pt">
                <v:textbox>
                  <w:txbxContent>
                    <w:p w14:paraId="26520DB2" w14:textId="77777777" w:rsidR="00A95C3B" w:rsidRPr="00512FF8" w:rsidRDefault="00A95C3B" w:rsidP="00A95C3B">
                      <w:pPr>
                        <w:rPr>
                          <w:rFonts w:ascii="UD デジタル 教科書体 NK-B" w:eastAsia="UD デジタル 教科書体 NK-B" w:hAnsi="BIZ UDゴシック"/>
                        </w:rPr>
                      </w:pP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どうして？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693D1698" wp14:editId="7B0A0584">
                <wp:simplePos x="0" y="0"/>
                <wp:positionH relativeFrom="margin">
                  <wp:align>left</wp:align>
                </wp:positionH>
                <wp:positionV relativeFrom="paragraph">
                  <wp:posOffset>161290</wp:posOffset>
                </wp:positionV>
                <wp:extent cx="1885950" cy="394335"/>
                <wp:effectExtent l="0" t="0" r="0" b="5715"/>
                <wp:wrapNone/>
                <wp:docPr id="1080882627" name="テキスト ボックス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85950" cy="3943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4E43610" w14:textId="77777777" w:rsidR="00A95C3B" w:rsidRPr="00512FF8" w:rsidRDefault="00A95C3B" w:rsidP="00A95C3B">
                            <w:pPr>
                              <w:rPr>
                                <w:rFonts w:ascii="UD デジタル 教科書体 NK-B" w:eastAsia="UD デジタル 教科書体 NK-B" w:hAnsi="BIZ UDゴシック"/>
                              </w:rPr>
                            </w:pP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どうして？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3D1698" id="テキスト ボックス 101" o:spid="_x0000_s1066" type="#_x0000_t202" style="position:absolute;margin-left:0;margin-top:12.7pt;width:148.5pt;height:31.05pt;z-index:2519214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" filled="f" stroked="f" strokeweight=".5pt">
                <v:textbox>
                  <w:txbxContent>
                    <w:p w14:paraId="34E43610" w14:textId="77777777" w:rsidR="00A95C3B" w:rsidRPr="00512FF8" w:rsidRDefault="00A95C3B" w:rsidP="00A95C3B">
                      <w:pPr>
                        <w:rPr>
                          <w:rFonts w:ascii="UD デジタル 教科書体 NK-B" w:eastAsia="UD デジタル 教科書体 NK-B" w:hAnsi="BIZ UDゴシック"/>
                        </w:rPr>
                      </w:pP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どうして？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2B4EEAB" w14:textId="77777777" w:rsidR="00A95C3B" w:rsidRPr="00A95C3B" w:rsidRDefault="00A95C3B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3234E46C" w14:textId="77777777" w:rsidR="00A95C3B" w:rsidRPr="00A95C3B" w:rsidRDefault="00A95C3B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</w:rPr>
      </w:pPr>
    </w:p>
    <w:p w14:paraId="322BD5F5" w14:textId="26C5DF57" w:rsidR="00A95C3B" w:rsidRPr="00A95C3B" w:rsidRDefault="00A95C3B" w:rsidP="00A95C3B">
      <w:pPr>
        <w:widowControl w:val="0"/>
        <w:spacing w:before="0" w:line="240" w:lineRule="auto"/>
        <w:ind w:firstLineChars="100" w:firstLine="240"/>
        <w:rPr>
          <w:rFonts w:ascii="BIZ UDゴシック" w:eastAsia="BIZ UDゴシック" w:hAnsi="BIZ UDゴシック" w:cs="Times New Roman"/>
          <w:kern w:val="2"/>
          <w:sz w:val="24"/>
        </w:rPr>
      </w:pPr>
    </w:p>
    <w:p w14:paraId="56BBDFDC" w14:textId="687C898D" w:rsidR="00A95C3B" w:rsidRPr="00A95C3B" w:rsidRDefault="00A95C3B" w:rsidP="00A95C3B">
      <w:pPr>
        <w:widowControl w:val="0"/>
        <w:spacing w:before="0" w:line="240" w:lineRule="auto"/>
        <w:ind w:firstLineChars="100" w:firstLine="240"/>
        <w:rPr>
          <w:rFonts w:ascii="BIZ UDゴシック" w:eastAsia="BIZ UDゴシック" w:hAnsi="BIZ UDゴシック" w:cs="Times New Roman"/>
          <w:kern w:val="2"/>
          <w:sz w:val="24"/>
        </w:rPr>
      </w:pPr>
    </w:p>
    <w:p w14:paraId="03EBD960" w14:textId="429D5ADD" w:rsidR="00A95C3B" w:rsidRDefault="00A95C3B" w:rsidP="00A95C3B">
      <w:pPr>
        <w:widowControl w:val="0"/>
        <w:spacing w:before="0" w:line="240" w:lineRule="auto"/>
        <w:ind w:firstLineChars="100" w:firstLine="240"/>
        <w:rPr>
          <w:rFonts w:ascii="BIZ UDゴシック" w:eastAsia="BIZ UDゴシック" w:hAnsi="BIZ UDゴシック" w:cs="Times New Roman"/>
          <w:kern w:val="2"/>
          <w:sz w:val="24"/>
        </w:rPr>
      </w:pPr>
    </w:p>
    <w:p w14:paraId="0087DC2F" w14:textId="41F603F1" w:rsidR="00A95C3B" w:rsidRPr="00A95C3B" w:rsidRDefault="00A95C3B" w:rsidP="00A95C3B">
      <w:pPr>
        <w:widowControl w:val="0"/>
        <w:spacing w:before="0" w:line="240" w:lineRule="auto"/>
        <w:ind w:firstLineChars="100" w:firstLine="240"/>
        <w:rPr>
          <w:rFonts w:ascii="BIZ UDゴシック" w:eastAsia="BIZ UDゴシック" w:hAnsi="BIZ UDゴシック" w:cs="Times New Roman"/>
          <w:kern w:val="2"/>
          <w:sz w:val="24"/>
        </w:rPr>
      </w:pPr>
    </w:p>
    <w:p w14:paraId="0789884F" w14:textId="4B20BCC1" w:rsidR="00A95C3B" w:rsidRDefault="005D5318" w:rsidP="00A95C3B">
      <w:pPr>
        <w:spacing w:before="100" w:beforeAutospacing="1" w:after="100" w:afterAutospacing="1" w:line="240" w:lineRule="auto"/>
        <w:rPr>
          <w:rFonts w:ascii="ＭＳ Ｐゴシック" w:eastAsia="ＭＳ Ｐゴシック" w:hAnsi="ＭＳ Ｐゴシック" w:cs="ＭＳ Ｐゴシック"/>
          <w:sz w:val="24"/>
          <w:szCs w:val="24"/>
        </w:rPr>
      </w:pPr>
      <w:r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682B90D0" wp14:editId="7A995788">
                <wp:simplePos x="0" y="0"/>
                <wp:positionH relativeFrom="margin">
                  <wp:posOffset>23854</wp:posOffset>
                </wp:positionH>
                <wp:positionV relativeFrom="paragraph">
                  <wp:posOffset>67669</wp:posOffset>
                </wp:positionV>
                <wp:extent cx="4796155" cy="1110615"/>
                <wp:effectExtent l="0" t="0" r="537845" b="13335"/>
                <wp:wrapNone/>
                <wp:docPr id="833645496" name="吹き出し: 角を丸めた四角形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96155" cy="1110615"/>
                        </a:xfrm>
                        <a:prstGeom prst="wedgeRoundRectCallout">
                          <a:avLst>
                            <a:gd name="adj1" fmla="val 60049"/>
                            <a:gd name="adj2" fmla="val 27021"/>
                            <a:gd name="adj3" fmla="val 16667"/>
                          </a:avLst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C142C08" w14:textId="77777777" w:rsidR="00A95C3B" w:rsidRDefault="00A95C3B" w:rsidP="00A95C3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2B90D0" id="吹き出し: 角を丸めた四角形 99" o:spid="_x0000_s1067" type="#_x0000_t62" style="position:absolute;margin-left:1.9pt;margin-top:5.35pt;width:377.65pt;height:87.45pt;z-index:251929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" adj="23771,16637" filled="f" strokeweight="1pt">
                <v:textbox>
                  <w:txbxContent>
                    <w:p w14:paraId="5C142C08" w14:textId="77777777" w:rsidR="00A95C3B" w:rsidRDefault="00A95C3B" w:rsidP="00A95C3B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95C3B">
        <w:rPr>
          <w:rFonts w:ascii="ＭＳ Ｐゴシック" w:eastAsia="ＭＳ Ｐゴシック" w:hAnsi="ＭＳ Ｐゴシック" w:cs="ＭＳ Ｐゴシック"/>
          <w:noProof/>
          <w:sz w:val="24"/>
          <w:szCs w:val="24"/>
        </w:rPr>
        <w:drawing>
          <wp:anchor distT="0" distB="0" distL="114300" distR="114300" simplePos="0" relativeHeight="251931648" behindDoc="0" locked="0" layoutInCell="1" allowOverlap="1" wp14:anchorId="44BFD857" wp14:editId="6F464657">
            <wp:simplePos x="0" y="0"/>
            <wp:positionH relativeFrom="column">
              <wp:posOffset>5410173</wp:posOffset>
            </wp:positionH>
            <wp:positionV relativeFrom="paragraph">
              <wp:posOffset>456896</wp:posOffset>
            </wp:positionV>
            <wp:extent cx="944880" cy="944880"/>
            <wp:effectExtent l="0" t="0" r="0" b="7620"/>
            <wp:wrapNone/>
            <wp:docPr id="1569286452" name="図 2" descr="ランプ, クマ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1085151" name="図 2" descr="ランプ, クマ が含まれている画像&#10;&#10;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880" cy="94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6798B383" wp14:editId="66E66FE5">
                <wp:simplePos x="0" y="0"/>
                <wp:positionH relativeFrom="column">
                  <wp:posOffset>63914</wp:posOffset>
                </wp:positionH>
                <wp:positionV relativeFrom="paragraph">
                  <wp:posOffset>25262</wp:posOffset>
                </wp:positionV>
                <wp:extent cx="4766310" cy="1582310"/>
                <wp:effectExtent l="0" t="0" r="0" b="0"/>
                <wp:wrapNone/>
                <wp:docPr id="951394585" name="テキスト ボックス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766310" cy="15823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1FAD9D5" w14:textId="04CDEBD0" w:rsidR="00A95C3B" w:rsidRPr="00B33610" w:rsidRDefault="00B33610" w:rsidP="005D5318">
                            <w:pPr>
                              <w:spacing w:line="260" w:lineRule="exact"/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B33610" w:rsidRPr="00B33610">
                                    <w:rPr>
                                      <w:rFonts w:ascii="UD デジタル 教科書体 NK-B" w:eastAsia="UD デジタル 教科書体 NK-B" w:hAnsi="BIZ UDゴシック"/>
                                      <w:sz w:val="8"/>
                                      <w:szCs w:val="24"/>
                                    </w:rPr>
                                    <w:t>にちじょう</w:t>
                                  </w:r>
                                </w:rt>
                                <w:rubyBase>
                                  <w:r w:rsidR="00B33610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日常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B33610" w:rsidRPr="00B33610">
                                    <w:rPr>
                                      <w:rFonts w:ascii="UD デジタル 教科書体 NK-B" w:eastAsia="UD デジタル 教科書体 NK-B" w:hAnsi="BIZ UDゴシック"/>
                                      <w:sz w:val="8"/>
                                      <w:szCs w:val="24"/>
                                    </w:rPr>
                                    <w:t>せいかつ</w:t>
                                  </w:r>
                                </w:rt>
                                <w:rubyBase>
                                  <w:r w:rsidR="00B33610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生活</w:t>
                                  </w:r>
                                </w:rubyBase>
                              </w:ruby>
                            </w:r>
                            <w:r w:rsidRPr="00B33610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（</w:t>
                            </w:r>
                            <w:r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B33610" w:rsidRPr="00B33610">
                                    <w:rPr>
                                      <w:rFonts w:ascii="UD デジタル 教科書体 NK-B" w:eastAsia="UD デジタル 教科書体 NK-B" w:hAnsi="BIZ UDゴシック"/>
                                      <w:sz w:val="8"/>
                                      <w:szCs w:val="24"/>
                                    </w:rPr>
                                    <w:t>しょくじちゅう</w:t>
                                  </w:r>
                                </w:rt>
                                <w:rubyBase>
                                  <w:r w:rsidR="00B33610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食事中</w:t>
                                  </w:r>
                                </w:rubyBase>
                              </w:ruby>
                            </w:r>
                            <w:r w:rsidRPr="00B33610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、</w:t>
                            </w:r>
                            <w:r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お</w:t>
                            </w:r>
                            <w:r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B33610" w:rsidRPr="00B33610">
                                    <w:rPr>
                                      <w:rFonts w:ascii="UD デジタル 教科書体 NK-B" w:eastAsia="UD デジタル 教科書体 NK-B" w:hAnsi="BIZ UDゴシック"/>
                                      <w:sz w:val="8"/>
                                      <w:szCs w:val="24"/>
                                    </w:rPr>
                                    <w:t>ふろ</w:t>
                                  </w:r>
                                </w:rt>
                                <w:rubyBase>
                                  <w:r w:rsidR="00B33610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風呂</w:t>
                                  </w:r>
                                </w:rubyBase>
                              </w:ruby>
                            </w:r>
                            <w:r w:rsidRPr="00B33610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、</w:t>
                            </w:r>
                            <w:r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トイレ</w:t>
                            </w:r>
                            <w:r w:rsidRPr="00B33610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、お</w:t>
                            </w:r>
                            <w:r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B33610" w:rsidRPr="00B33610">
                                    <w:rPr>
                                      <w:rFonts w:ascii="UD デジタル 教科書体 NK-B" w:eastAsia="UD デジタル 教科書体 NK-B" w:hAnsi="BIZ UDゴシック"/>
                                      <w:sz w:val="8"/>
                                      <w:szCs w:val="24"/>
                                    </w:rPr>
                                    <w:t>てつだ</w:t>
                                  </w:r>
                                </w:rt>
                                <w:rubyBase>
                                  <w:r w:rsidR="00B33610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手伝</w:t>
                                  </w:r>
                                </w:rubyBase>
                              </w:ruby>
                            </w:r>
                            <w:r w:rsidRPr="00B33610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い</w:t>
                            </w:r>
                            <w:r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）</w:t>
                            </w:r>
                            <w:r w:rsidRPr="00B33610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で</w:t>
                            </w:r>
                            <w:r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B33610" w:rsidRPr="00B33610">
                                    <w:rPr>
                                      <w:rFonts w:ascii="UD デジタル 教科書体 NK-B" w:eastAsia="UD デジタル 教科書体 NK-B" w:hAnsi="BIZ UDゴシック"/>
                                      <w:sz w:val="8"/>
                                      <w:szCs w:val="24"/>
                                    </w:rPr>
                                    <w:t>かん</w:t>
                                  </w:r>
                                </w:rt>
                                <w:rubyBase>
                                  <w:r w:rsidR="00B33610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感</w:t>
                                  </w:r>
                                </w:rubyBase>
                              </w:ruby>
                            </w:r>
                            <w:r w:rsidRPr="00B33610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じたこと</w:t>
                            </w:r>
                          </w:p>
                          <w:p w14:paraId="7F8387EF" w14:textId="2D108C46" w:rsidR="00A95C3B" w:rsidRPr="00B33610" w:rsidRDefault="00B33610" w:rsidP="005D5318">
                            <w:pPr>
                              <w:spacing w:line="260" w:lineRule="exact"/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B33610" w:rsidRPr="00B33610">
                                    <w:rPr>
                                      <w:rFonts w:ascii="UD デジタル 教科書体 NK-B" w:eastAsia="UD デジタル 教科書体 NK-B" w:hAnsi="BIZ UDゴシック"/>
                                      <w:sz w:val="8"/>
                                      <w:szCs w:val="24"/>
                                    </w:rPr>
                                    <w:t>がっこう</w:t>
                                  </w:r>
                                </w:rt>
                                <w:rubyBase>
                                  <w:r w:rsidR="00B33610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学校</w:t>
                                  </w:r>
                                </w:rubyBase>
                              </w:ruby>
                            </w:r>
                            <w:r w:rsidRPr="00B33610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の</w:t>
                            </w:r>
                            <w:r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B33610" w:rsidRPr="00B33610">
                                    <w:rPr>
                                      <w:rFonts w:ascii="UD デジタル 教科書体 NK-B" w:eastAsia="UD デジタル 教科書体 NK-B" w:hAnsi="BIZ UDゴシック"/>
                                      <w:sz w:val="8"/>
                                      <w:szCs w:val="24"/>
                                    </w:rPr>
                                    <w:t>じゅぎょう</w:t>
                                  </w:r>
                                </w:rt>
                                <w:rubyBase>
                                  <w:r w:rsidR="00B33610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授業</w:t>
                                  </w:r>
                                </w:rubyBase>
                              </w:ruby>
                            </w:r>
                            <w:r w:rsidRPr="00B33610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で</w:t>
                            </w:r>
                            <w:r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やって</w:t>
                            </w:r>
                            <w:r w:rsidRPr="00B33610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みておもしろかったこと</w:t>
                            </w:r>
                          </w:p>
                          <w:p w14:paraId="7402C791" w14:textId="54167A04" w:rsidR="00A95C3B" w:rsidRPr="00B33610" w:rsidRDefault="00B33610" w:rsidP="005D5318">
                            <w:pPr>
                              <w:spacing w:line="260" w:lineRule="exact"/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B33610" w:rsidRPr="00B33610">
                                    <w:rPr>
                                      <w:rFonts w:ascii="UD デジタル 教科書体 NK-B" w:eastAsia="UD デジタル 教科書体 NK-B" w:hAnsi="BIZ UDゴシック"/>
                                      <w:sz w:val="8"/>
                                      <w:szCs w:val="24"/>
                                    </w:rPr>
                                    <w:t>しんぶん</w:t>
                                  </w:r>
                                </w:rt>
                                <w:rubyBase>
                                  <w:r w:rsidR="00B33610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新聞</w:t>
                                  </w:r>
                                </w:rubyBase>
                              </w:ruby>
                            </w:r>
                            <w:r w:rsidRPr="00B33610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や</w:t>
                            </w:r>
                            <w:r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テレビ</w:t>
                            </w:r>
                            <w:r w:rsidRPr="00B33610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を</w:t>
                            </w:r>
                            <w:r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B33610" w:rsidRPr="00B33610">
                                    <w:rPr>
                                      <w:rFonts w:ascii="UD デジタル 教科書体 NK-B" w:eastAsia="UD デジタル 教科書体 NK-B" w:hAnsi="BIZ UDゴシック"/>
                                      <w:sz w:val="8"/>
                                      <w:szCs w:val="24"/>
                                    </w:rPr>
                                    <w:t>み</w:t>
                                  </w:r>
                                </w:rt>
                                <w:rubyBase>
                                  <w:r w:rsidR="00B33610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見</w:t>
                                  </w:r>
                                </w:rubyBase>
                              </w:ruby>
                            </w:r>
                            <w:r w:rsidR="00A95C3B" w:rsidRPr="00B33610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て、</w:t>
                            </w:r>
                            <w:r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B33610" w:rsidRPr="00B33610">
                                    <w:rPr>
                                      <w:rFonts w:ascii="UD デジタル 教科書体 NK-B" w:eastAsia="UD デジタル 教科書体 NK-B" w:hAnsi="BIZ UDゴシック"/>
                                      <w:sz w:val="8"/>
                                      <w:szCs w:val="24"/>
                                    </w:rPr>
                                    <w:t>ぎもん</w:t>
                                  </w:r>
                                </w:rt>
                                <w:rubyBase>
                                  <w:r w:rsidR="00B33610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疑問</w:t>
                                  </w:r>
                                </w:rubyBase>
                              </w:ruby>
                            </w:r>
                            <w:r w:rsidRPr="00B33610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に</w:t>
                            </w:r>
                            <w:r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2"/>
                                  <w:hpsBaseText w:val="24"/>
                                  <w:lid w:val="ja-JP"/>
                                </w:rubyPr>
                                <w:rt>
                                  <w:r w:rsidR="00B33610" w:rsidRPr="00B33610">
                                    <w:rPr>
                                      <w:rFonts w:ascii="UD デジタル 教科書体 NK-B" w:eastAsia="UD デジタル 教科書体 NK-B" w:hAnsi="BIZ UDゴシック"/>
                                      <w:sz w:val="8"/>
                                      <w:szCs w:val="24"/>
                                    </w:rPr>
                                    <w:t>おも</w:t>
                                  </w:r>
                                </w:rt>
                                <w:rubyBase>
                                  <w:r w:rsidR="00B33610">
                                    <w:rPr>
                                      <w:rFonts w:ascii="UD デジタル 教科書体 NK-B" w:eastAsia="UD デジタル 教科書体 NK-B" w:hAnsi="BIZ UDゴシック"/>
                                      <w:sz w:val="24"/>
                                      <w:szCs w:val="24"/>
                                    </w:rPr>
                                    <w:t>思</w:t>
                                  </w:r>
                                </w:rubyBase>
                              </w:ruby>
                            </w:r>
                            <w:r w:rsidR="00A95C3B" w:rsidRPr="00B33610">
                              <w:rPr>
                                <w:rFonts w:ascii="UD デジタル 教科書体 NK-B" w:eastAsia="UD デジタル 教科書体 NK-B" w:hAnsi="BIZ UDゴシック" w:hint="eastAsia"/>
                                <w:sz w:val="24"/>
                                <w:szCs w:val="24"/>
                              </w:rPr>
                              <w:t>ったこと</w:t>
                            </w:r>
                          </w:p>
                          <w:p w14:paraId="29AF0DAC" w14:textId="421A5F3E" w:rsidR="00A95C3B" w:rsidRPr="00512FF8" w:rsidRDefault="005D5318" w:rsidP="005D5318">
                            <w:pPr>
                              <w:spacing w:line="260" w:lineRule="exact"/>
                              <w:rPr>
                                <w:rFonts w:ascii="UD デジタル 教科書体 NK-B" w:eastAsia="UD デジタル 教科書体 NK-B" w:hAnsi="BIZ UDゴシック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BIZ UDゴシック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5D5318" w:rsidRPr="005D5318">
                                    <w:rPr>
                                      <w:rFonts w:ascii="UD デジタル 教科書体 NK-B" w:eastAsia="UD デジタル 教科書体 NK-B" w:hAnsi="BIZ UDゴシック"/>
                                      <w:sz w:val="10"/>
                                    </w:rPr>
                                    <w:t>なら</w:t>
                                  </w:r>
                                </w:rt>
                                <w:rubyBase>
                                  <w:r w:rsidR="005D5318">
                                    <w:rPr>
                                      <w:rFonts w:ascii="UD デジタル 教科書体 NK-B" w:eastAsia="UD デジタル 教科書体 NK-B" w:hAnsi="BIZ UDゴシック"/>
                                    </w:rPr>
                                    <w:t>習</w:t>
                                  </w:r>
                                </w:rubyBase>
                              </w:ruby>
                            </w:r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い</w:t>
                            </w:r>
                            <w:r>
                              <w:rPr>
                                <w:rFonts w:ascii="UD デジタル 教科書体 NK-B" w:eastAsia="UD デジタル 教科書体 NK-B" w:hAnsi="BIZ UDゴシック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5D5318" w:rsidRPr="005D5318">
                                    <w:rPr>
                                      <w:rFonts w:ascii="UD デジタル 教科書体 NK-B" w:eastAsia="UD デジタル 教科書体 NK-B" w:hAnsi="BIZ UDゴシック"/>
                                      <w:sz w:val="10"/>
                                    </w:rPr>
                                    <w:t>ごと</w:t>
                                  </w:r>
                                </w:rt>
                                <w:rubyBase>
                                  <w:r w:rsidR="005D5318">
                                    <w:rPr>
                                      <w:rFonts w:ascii="UD デジタル 教科書体 NK-B" w:eastAsia="UD デジタル 教科書体 NK-B" w:hAnsi="BIZ UDゴシック"/>
                                    </w:rPr>
                                    <w:t>事</w:t>
                                  </w:r>
                                </w:rubyBase>
                              </w:ruby>
                            </w:r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や</w:t>
                            </w:r>
                            <w:r>
                              <w:rPr>
                                <w:rFonts w:ascii="UD デジタル 教科書体 NK-B" w:eastAsia="UD デジタル 教科書体 NK-B" w:hAnsi="BIZ UDゴシック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5D5318" w:rsidRPr="005D5318">
                                    <w:rPr>
                                      <w:rFonts w:ascii="UD デジタル 教科書体 NK-B" w:eastAsia="UD デジタル 教科書体 NK-B" w:hAnsi="BIZ UDゴシック"/>
                                      <w:sz w:val="10"/>
                                    </w:rPr>
                                    <w:t>じぶん</w:t>
                                  </w:r>
                                </w:rt>
                                <w:rubyBase>
                                  <w:r w:rsidR="005D5318">
                                    <w:rPr>
                                      <w:rFonts w:ascii="UD デジタル 教科書体 NK-B" w:eastAsia="UD デジタル 教科書体 NK-B" w:hAnsi="BIZ UDゴシック"/>
                                    </w:rPr>
                                    <w:t>自分</w:t>
                                  </w:r>
                                </w:rubyBase>
                              </w:ruby>
                            </w:r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の</w:t>
                            </w:r>
                            <w:r>
                              <w:rPr>
                                <w:rFonts w:ascii="UD デジタル 教科書体 NK-B" w:eastAsia="UD デジタル 教科書体 NK-B" w:hAnsi="BIZ UDゴシック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5D5318" w:rsidRPr="005D5318">
                                    <w:rPr>
                                      <w:rFonts w:ascii="UD デジタル 教科書体 NK-B" w:eastAsia="UD デジタル 教科書体 NK-B" w:hAnsi="BIZ UDゴシック"/>
                                      <w:sz w:val="10"/>
                                    </w:rPr>
                                    <w:t>す</w:t>
                                  </w:r>
                                </w:rt>
                                <w:rubyBase>
                                  <w:r w:rsidR="005D5318">
                                    <w:rPr>
                                      <w:rFonts w:ascii="UD デジタル 教科書体 NK-B" w:eastAsia="UD デジタル 教科書体 NK-B" w:hAnsi="BIZ UDゴシック"/>
                                    </w:rPr>
                                    <w:t>好</w:t>
                                  </w:r>
                                </w:rubyBase>
                              </w:ruby>
                            </w:r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 xml:space="preserve">きなこと　など　</w:t>
                            </w:r>
                            <w:r>
                              <w:rPr>
                                <w:rFonts w:ascii="UD デジタル 教科書体 NK-B" w:eastAsia="UD デジタル 教科書体 NK-B" w:hAnsi="BIZ UDゴシック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5D5318" w:rsidRPr="005D5318">
                                    <w:rPr>
                                      <w:rFonts w:ascii="UD デジタル 教科書体 NK-B" w:eastAsia="UD デジタル 教科書体 NK-B" w:hAnsi="BIZ UDゴシック"/>
                                      <w:sz w:val="10"/>
                                    </w:rPr>
                                    <w:t>じぶん</w:t>
                                  </w:r>
                                </w:rt>
                                <w:rubyBase>
                                  <w:r w:rsidR="005D5318">
                                    <w:rPr>
                                      <w:rFonts w:ascii="UD デジタル 教科書体 NK-B" w:eastAsia="UD デジタル 教科書体 NK-B" w:hAnsi="BIZ UDゴシック"/>
                                    </w:rPr>
                                    <w:t>自分</w:t>
                                  </w:r>
                                </w:rubyBase>
                              </w:ruby>
                            </w:r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がわくわくできることは</w:t>
                            </w:r>
                            <w:r>
                              <w:rPr>
                                <w:rFonts w:ascii="UD デジタル 教科書体 NK-B" w:eastAsia="UD デジタル 教科書体 NK-B" w:hAnsi="BIZ UDゴシック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5D5318" w:rsidRPr="005D5318">
                                    <w:rPr>
                                      <w:rFonts w:ascii="UD デジタル 教科書体 NK-B" w:eastAsia="UD デジタル 教科書体 NK-B" w:hAnsi="BIZ UDゴシック"/>
                                      <w:sz w:val="10"/>
                                    </w:rPr>
                                    <w:t>なに</w:t>
                                  </w:r>
                                </w:rt>
                                <w:rubyBase>
                                  <w:r w:rsidR="005D5318">
                                    <w:rPr>
                                      <w:rFonts w:ascii="UD デジタル 教科書体 NK-B" w:eastAsia="UD デジタル 教科書体 NK-B" w:hAnsi="BIZ UDゴシック"/>
                                    </w:rPr>
                                    <w:t>何</w:t>
                                  </w:r>
                                </w:rubyBase>
                              </w:ruby>
                            </w:r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かな？</w:t>
                            </w:r>
                          </w:p>
                          <w:p w14:paraId="3BAC4D09" w14:textId="77777777" w:rsidR="00A95C3B" w:rsidRPr="007925EE" w:rsidRDefault="00A95C3B" w:rsidP="00A95C3B">
                            <w:pPr>
                              <w:rPr>
                                <w:rFonts w:ascii="BIZ UDゴシック" w:eastAsia="BIZ UDゴシック" w:hAnsi="BIZ UDゴシック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98B383" id="テキスト ボックス 100" o:spid="_x0000_s1068" type="#_x0000_t202" style="position:absolute;margin-left:5.05pt;margin-top:2pt;width:375.3pt;height:124.6pt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" filled="f" stroked="f" strokeweight=".5pt">
                <v:textbox>
                  <w:txbxContent>
                    <w:p w14:paraId="31FAD9D5" w14:textId="04CDEBD0" w:rsidR="00A95C3B" w:rsidRPr="00B33610" w:rsidRDefault="00B33610" w:rsidP="005D5318">
                      <w:pPr>
                        <w:spacing w:line="260" w:lineRule="exact"/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</w:pPr>
                      <w:r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8"/>
                            <w:hpsRaise w:val="22"/>
                            <w:hpsBaseText w:val="24"/>
                            <w:lid w:val="ja-JP"/>
                          </w:rubyPr>
                          <w:rt>
                            <w:r w:rsidR="00B33610" w:rsidRPr="00B33610">
                              <w:rPr>
                                <w:rFonts w:ascii="UD デジタル 教科書体 NK-B" w:eastAsia="UD デジタル 教科書体 NK-B" w:hAnsi="BIZ UDゴシック"/>
                                <w:sz w:val="8"/>
                                <w:szCs w:val="24"/>
                              </w:rPr>
                              <w:t>にちじょう</w:t>
                            </w:r>
                          </w:rt>
                          <w:rubyBase>
                            <w:r w:rsidR="00B33610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日常</w:t>
                            </w:r>
                          </w:rubyBase>
                        </w:ruby>
                      </w:r>
                      <w:r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8"/>
                            <w:hpsRaise w:val="22"/>
                            <w:hpsBaseText w:val="24"/>
                            <w:lid w:val="ja-JP"/>
                          </w:rubyPr>
                          <w:rt>
                            <w:r w:rsidR="00B33610" w:rsidRPr="00B33610">
                              <w:rPr>
                                <w:rFonts w:ascii="UD デジタル 教科書体 NK-B" w:eastAsia="UD デジタル 教科書体 NK-B" w:hAnsi="BIZ UDゴシック"/>
                                <w:sz w:val="8"/>
                                <w:szCs w:val="24"/>
                              </w:rPr>
                              <w:t>せいかつ</w:t>
                            </w:r>
                          </w:rt>
                          <w:rubyBase>
                            <w:r w:rsidR="00B33610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生活</w:t>
                            </w:r>
                          </w:rubyBase>
                        </w:ruby>
                      </w:r>
                      <w:r w:rsidRPr="00B33610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（</w:t>
                      </w:r>
                      <w:r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8"/>
                            <w:hpsRaise w:val="22"/>
                            <w:hpsBaseText w:val="24"/>
                            <w:lid w:val="ja-JP"/>
                          </w:rubyPr>
                          <w:rt>
                            <w:r w:rsidR="00B33610" w:rsidRPr="00B33610">
                              <w:rPr>
                                <w:rFonts w:ascii="UD デジタル 教科書体 NK-B" w:eastAsia="UD デジタル 教科書体 NK-B" w:hAnsi="BIZ UDゴシック"/>
                                <w:sz w:val="8"/>
                                <w:szCs w:val="24"/>
                              </w:rPr>
                              <w:t>しょくじちゅう</w:t>
                            </w:r>
                          </w:rt>
                          <w:rubyBase>
                            <w:r w:rsidR="00B33610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食事中</w:t>
                            </w:r>
                          </w:rubyBase>
                        </w:ruby>
                      </w:r>
                      <w:r w:rsidRPr="00B33610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、</w:t>
                      </w:r>
                      <w:r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t>お</w:t>
                      </w:r>
                      <w:r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8"/>
                            <w:hpsRaise w:val="22"/>
                            <w:hpsBaseText w:val="24"/>
                            <w:lid w:val="ja-JP"/>
                          </w:rubyPr>
                          <w:rt>
                            <w:r w:rsidR="00B33610" w:rsidRPr="00B33610">
                              <w:rPr>
                                <w:rFonts w:ascii="UD デジタル 教科書体 NK-B" w:eastAsia="UD デジタル 教科書体 NK-B" w:hAnsi="BIZ UDゴシック"/>
                                <w:sz w:val="8"/>
                                <w:szCs w:val="24"/>
                              </w:rPr>
                              <w:t>ふろ</w:t>
                            </w:r>
                          </w:rt>
                          <w:rubyBase>
                            <w:r w:rsidR="00B33610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風呂</w:t>
                            </w:r>
                          </w:rubyBase>
                        </w:ruby>
                      </w:r>
                      <w:r w:rsidRPr="00B33610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、</w:t>
                      </w:r>
                      <w:r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t>トイレ</w:t>
                      </w:r>
                      <w:r w:rsidRPr="00B33610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、お</w:t>
                      </w:r>
                      <w:r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8"/>
                            <w:hpsRaise w:val="22"/>
                            <w:hpsBaseText w:val="24"/>
                            <w:lid w:val="ja-JP"/>
                          </w:rubyPr>
                          <w:rt>
                            <w:r w:rsidR="00B33610" w:rsidRPr="00B33610">
                              <w:rPr>
                                <w:rFonts w:ascii="UD デジタル 教科書体 NK-B" w:eastAsia="UD デジタル 教科書体 NK-B" w:hAnsi="BIZ UDゴシック"/>
                                <w:sz w:val="8"/>
                                <w:szCs w:val="24"/>
                              </w:rPr>
                              <w:t>てつだ</w:t>
                            </w:r>
                          </w:rt>
                          <w:rubyBase>
                            <w:r w:rsidR="00B33610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手伝</w:t>
                            </w:r>
                          </w:rubyBase>
                        </w:ruby>
                      </w:r>
                      <w:r w:rsidRPr="00B33610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い</w:t>
                      </w:r>
                      <w:r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t>）</w:t>
                      </w:r>
                      <w:r w:rsidRPr="00B33610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で</w:t>
                      </w:r>
                      <w:r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8"/>
                            <w:hpsRaise w:val="22"/>
                            <w:hpsBaseText w:val="24"/>
                            <w:lid w:val="ja-JP"/>
                          </w:rubyPr>
                          <w:rt>
                            <w:r w:rsidR="00B33610" w:rsidRPr="00B33610">
                              <w:rPr>
                                <w:rFonts w:ascii="UD デジタル 教科書体 NK-B" w:eastAsia="UD デジタル 教科書体 NK-B" w:hAnsi="BIZ UDゴシック"/>
                                <w:sz w:val="8"/>
                                <w:szCs w:val="24"/>
                              </w:rPr>
                              <w:t>かん</w:t>
                            </w:r>
                          </w:rt>
                          <w:rubyBase>
                            <w:r w:rsidR="00B33610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感</w:t>
                            </w:r>
                          </w:rubyBase>
                        </w:ruby>
                      </w:r>
                      <w:r w:rsidRPr="00B33610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じたこと</w:t>
                      </w:r>
                    </w:p>
                    <w:p w14:paraId="7F8387EF" w14:textId="2D108C46" w:rsidR="00A95C3B" w:rsidRPr="00B33610" w:rsidRDefault="00B33610" w:rsidP="005D5318">
                      <w:pPr>
                        <w:spacing w:line="260" w:lineRule="exact"/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</w:pPr>
                      <w:r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8"/>
                            <w:hpsRaise w:val="22"/>
                            <w:hpsBaseText w:val="24"/>
                            <w:lid w:val="ja-JP"/>
                          </w:rubyPr>
                          <w:rt>
                            <w:r w:rsidR="00B33610" w:rsidRPr="00B33610">
                              <w:rPr>
                                <w:rFonts w:ascii="UD デジタル 教科書体 NK-B" w:eastAsia="UD デジタル 教科書体 NK-B" w:hAnsi="BIZ UDゴシック"/>
                                <w:sz w:val="8"/>
                                <w:szCs w:val="24"/>
                              </w:rPr>
                              <w:t>がっこう</w:t>
                            </w:r>
                          </w:rt>
                          <w:rubyBase>
                            <w:r w:rsidR="00B33610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学校</w:t>
                            </w:r>
                          </w:rubyBase>
                        </w:ruby>
                      </w:r>
                      <w:r w:rsidRPr="00B33610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の</w:t>
                      </w:r>
                      <w:r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8"/>
                            <w:hpsRaise w:val="22"/>
                            <w:hpsBaseText w:val="24"/>
                            <w:lid w:val="ja-JP"/>
                          </w:rubyPr>
                          <w:rt>
                            <w:r w:rsidR="00B33610" w:rsidRPr="00B33610">
                              <w:rPr>
                                <w:rFonts w:ascii="UD デジタル 教科書体 NK-B" w:eastAsia="UD デジタル 教科書体 NK-B" w:hAnsi="BIZ UDゴシック"/>
                                <w:sz w:val="8"/>
                                <w:szCs w:val="24"/>
                              </w:rPr>
                              <w:t>じゅぎょう</w:t>
                            </w:r>
                          </w:rt>
                          <w:rubyBase>
                            <w:r w:rsidR="00B33610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授業</w:t>
                            </w:r>
                          </w:rubyBase>
                        </w:ruby>
                      </w:r>
                      <w:r w:rsidRPr="00B33610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で</w:t>
                      </w:r>
                      <w:r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t>やって</w:t>
                      </w:r>
                      <w:r w:rsidRPr="00B33610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みておもしろかったこと</w:t>
                      </w:r>
                    </w:p>
                    <w:p w14:paraId="7402C791" w14:textId="54167A04" w:rsidR="00A95C3B" w:rsidRPr="00B33610" w:rsidRDefault="00B33610" w:rsidP="005D5318">
                      <w:pPr>
                        <w:spacing w:line="260" w:lineRule="exact"/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</w:pPr>
                      <w:r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8"/>
                            <w:hpsRaise w:val="22"/>
                            <w:hpsBaseText w:val="24"/>
                            <w:lid w:val="ja-JP"/>
                          </w:rubyPr>
                          <w:rt>
                            <w:r w:rsidR="00B33610" w:rsidRPr="00B33610">
                              <w:rPr>
                                <w:rFonts w:ascii="UD デジタル 教科書体 NK-B" w:eastAsia="UD デジタル 教科書体 NK-B" w:hAnsi="BIZ UDゴシック"/>
                                <w:sz w:val="8"/>
                                <w:szCs w:val="24"/>
                              </w:rPr>
                              <w:t>しんぶん</w:t>
                            </w:r>
                          </w:rt>
                          <w:rubyBase>
                            <w:r w:rsidR="00B33610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新聞</w:t>
                            </w:r>
                          </w:rubyBase>
                        </w:ruby>
                      </w:r>
                      <w:r w:rsidRPr="00B33610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や</w:t>
                      </w:r>
                      <w:r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t>テレビ</w:t>
                      </w:r>
                      <w:r w:rsidRPr="00B33610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を</w:t>
                      </w:r>
                      <w:r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8"/>
                            <w:hpsRaise w:val="22"/>
                            <w:hpsBaseText w:val="24"/>
                            <w:lid w:val="ja-JP"/>
                          </w:rubyPr>
                          <w:rt>
                            <w:r w:rsidR="00B33610" w:rsidRPr="00B33610">
                              <w:rPr>
                                <w:rFonts w:ascii="UD デジタル 教科書体 NK-B" w:eastAsia="UD デジタル 教科書体 NK-B" w:hAnsi="BIZ UDゴシック"/>
                                <w:sz w:val="8"/>
                                <w:szCs w:val="24"/>
                              </w:rPr>
                              <w:t>み</w:t>
                            </w:r>
                          </w:rt>
                          <w:rubyBase>
                            <w:r w:rsidR="00B33610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見</w:t>
                            </w:r>
                          </w:rubyBase>
                        </w:ruby>
                      </w:r>
                      <w:r w:rsidR="00A95C3B" w:rsidRPr="00B33610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て、</w:t>
                      </w:r>
                      <w:r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8"/>
                            <w:hpsRaise w:val="22"/>
                            <w:hpsBaseText w:val="24"/>
                            <w:lid w:val="ja-JP"/>
                          </w:rubyPr>
                          <w:rt>
                            <w:r w:rsidR="00B33610" w:rsidRPr="00B33610">
                              <w:rPr>
                                <w:rFonts w:ascii="UD デジタル 教科書体 NK-B" w:eastAsia="UD デジタル 教科書体 NK-B" w:hAnsi="BIZ UDゴシック"/>
                                <w:sz w:val="8"/>
                                <w:szCs w:val="24"/>
                              </w:rPr>
                              <w:t>ぎもん</w:t>
                            </w:r>
                          </w:rt>
                          <w:rubyBase>
                            <w:r w:rsidR="00B33610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疑問</w:t>
                            </w:r>
                          </w:rubyBase>
                        </w:ruby>
                      </w:r>
                      <w:r w:rsidRPr="00B33610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に</w:t>
                      </w:r>
                      <w:r>
                        <w:rPr>
                          <w:rFonts w:ascii="UD デジタル 教科書体 NK-B" w:eastAsia="UD デジタル 教科書体 NK-B" w:hAnsi="BIZ UDゴシック"/>
                          <w:sz w:val="24"/>
                          <w:szCs w:val="24"/>
                        </w:rPr>
                        <w:ruby>
                          <w:rubyPr>
                            <w:rubyAlign w:val="distributeSpace"/>
                            <w:hps w:val="8"/>
                            <w:hpsRaise w:val="22"/>
                            <w:hpsBaseText w:val="24"/>
                            <w:lid w:val="ja-JP"/>
                          </w:rubyPr>
                          <w:rt>
                            <w:r w:rsidR="00B33610" w:rsidRPr="00B33610">
                              <w:rPr>
                                <w:rFonts w:ascii="UD デジタル 教科書体 NK-B" w:eastAsia="UD デジタル 教科書体 NK-B" w:hAnsi="BIZ UDゴシック"/>
                                <w:sz w:val="8"/>
                                <w:szCs w:val="24"/>
                              </w:rPr>
                              <w:t>おも</w:t>
                            </w:r>
                          </w:rt>
                          <w:rubyBase>
                            <w:r w:rsidR="00B33610">
                              <w:rPr>
                                <w:rFonts w:ascii="UD デジタル 教科書体 NK-B" w:eastAsia="UD デジタル 教科書体 NK-B" w:hAnsi="BIZ UDゴシック"/>
                                <w:sz w:val="24"/>
                                <w:szCs w:val="24"/>
                              </w:rPr>
                              <w:t>思</w:t>
                            </w:r>
                          </w:rubyBase>
                        </w:ruby>
                      </w:r>
                      <w:r w:rsidR="00A95C3B" w:rsidRPr="00B33610">
                        <w:rPr>
                          <w:rFonts w:ascii="UD デジタル 教科書体 NK-B" w:eastAsia="UD デジタル 教科書体 NK-B" w:hAnsi="BIZ UDゴシック" w:hint="eastAsia"/>
                          <w:sz w:val="24"/>
                          <w:szCs w:val="24"/>
                        </w:rPr>
                        <w:t>ったこと</w:t>
                      </w:r>
                    </w:p>
                    <w:p w14:paraId="29AF0DAC" w14:textId="421A5F3E" w:rsidR="00A95C3B" w:rsidRPr="00512FF8" w:rsidRDefault="005D5318" w:rsidP="005D5318">
                      <w:pPr>
                        <w:spacing w:line="260" w:lineRule="exact"/>
                        <w:rPr>
                          <w:rFonts w:ascii="UD デジタル 教科書体 NK-B" w:eastAsia="UD デジタル 教科書体 NK-B" w:hAnsi="BIZ UDゴシック"/>
                        </w:rPr>
                      </w:pPr>
                      <w:r>
                        <w:rPr>
                          <w:rFonts w:ascii="UD デジタル 教科書体 NK-B" w:eastAsia="UD デジタル 教科書体 NK-B" w:hAnsi="BIZ UDゴシック"/>
                        </w:rPr>
                        <w:ruby>
                          <w:rubyPr>
                            <w:rubyAlign w:val="distributeSpace"/>
                            <w:hps w:val="10"/>
                            <w:hpsRaise w:val="20"/>
                            <w:hpsBaseText w:val="22"/>
                            <w:lid w:val="ja-JP"/>
                          </w:rubyPr>
                          <w:rt>
                            <w:r w:rsidR="005D5318" w:rsidRPr="005D5318">
                              <w:rPr>
                                <w:rFonts w:ascii="UD デジタル 教科書体 NK-B" w:eastAsia="UD デジタル 教科書体 NK-B" w:hAnsi="BIZ UDゴシック"/>
                                <w:sz w:val="10"/>
                              </w:rPr>
                              <w:t>なら</w:t>
                            </w:r>
                          </w:rt>
                          <w:rubyBase>
                            <w:r w:rsidR="005D5318">
                              <w:rPr>
                                <w:rFonts w:ascii="UD デジタル 教科書体 NK-B" w:eastAsia="UD デジタル 教科書体 NK-B" w:hAnsi="BIZ UDゴシック"/>
                              </w:rPr>
                              <w:t>習</w:t>
                            </w:r>
                          </w:rubyBase>
                        </w:ruby>
                      </w:r>
                      <w:r w:rsidR="00A95C3B"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い</w:t>
                      </w:r>
                      <w:r>
                        <w:rPr>
                          <w:rFonts w:ascii="UD デジタル 教科書体 NK-B" w:eastAsia="UD デジタル 教科書体 NK-B" w:hAnsi="BIZ UDゴシック"/>
                        </w:rPr>
                        <w:ruby>
                          <w:rubyPr>
                            <w:rubyAlign w:val="distributeSpace"/>
                            <w:hps w:val="10"/>
                            <w:hpsRaise w:val="20"/>
                            <w:hpsBaseText w:val="22"/>
                            <w:lid w:val="ja-JP"/>
                          </w:rubyPr>
                          <w:rt>
                            <w:r w:rsidR="005D5318" w:rsidRPr="005D5318">
                              <w:rPr>
                                <w:rFonts w:ascii="UD デジタル 教科書体 NK-B" w:eastAsia="UD デジタル 教科書体 NK-B" w:hAnsi="BIZ UDゴシック"/>
                                <w:sz w:val="10"/>
                              </w:rPr>
                              <w:t>ごと</w:t>
                            </w:r>
                          </w:rt>
                          <w:rubyBase>
                            <w:r w:rsidR="005D5318">
                              <w:rPr>
                                <w:rFonts w:ascii="UD デジタル 教科書体 NK-B" w:eastAsia="UD デジタル 教科書体 NK-B" w:hAnsi="BIZ UDゴシック"/>
                              </w:rPr>
                              <w:t>事</w:t>
                            </w:r>
                          </w:rubyBase>
                        </w:ruby>
                      </w:r>
                      <w:r w:rsidR="00A95C3B"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や</w:t>
                      </w:r>
                      <w:r>
                        <w:rPr>
                          <w:rFonts w:ascii="UD デジタル 教科書体 NK-B" w:eastAsia="UD デジタル 教科書体 NK-B" w:hAnsi="BIZ UDゴシック"/>
                        </w:rPr>
                        <w:ruby>
                          <w:rubyPr>
                            <w:rubyAlign w:val="distributeSpace"/>
                            <w:hps w:val="10"/>
                            <w:hpsRaise w:val="20"/>
                            <w:hpsBaseText w:val="22"/>
                            <w:lid w:val="ja-JP"/>
                          </w:rubyPr>
                          <w:rt>
                            <w:r w:rsidR="005D5318" w:rsidRPr="005D5318">
                              <w:rPr>
                                <w:rFonts w:ascii="UD デジタル 教科書体 NK-B" w:eastAsia="UD デジタル 教科書体 NK-B" w:hAnsi="BIZ UDゴシック"/>
                                <w:sz w:val="10"/>
                              </w:rPr>
                              <w:t>じぶん</w:t>
                            </w:r>
                          </w:rt>
                          <w:rubyBase>
                            <w:r w:rsidR="005D5318">
                              <w:rPr>
                                <w:rFonts w:ascii="UD デジタル 教科書体 NK-B" w:eastAsia="UD デジタル 教科書体 NK-B" w:hAnsi="BIZ UDゴシック"/>
                              </w:rPr>
                              <w:t>自分</w:t>
                            </w:r>
                          </w:rubyBase>
                        </w:ruby>
                      </w:r>
                      <w:r w:rsidR="00A95C3B"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の</w:t>
                      </w:r>
                      <w:r>
                        <w:rPr>
                          <w:rFonts w:ascii="UD デジタル 教科書体 NK-B" w:eastAsia="UD デジタル 教科書体 NK-B" w:hAnsi="BIZ UDゴシック"/>
                        </w:rPr>
                        <w:ruby>
                          <w:rubyPr>
                            <w:rubyAlign w:val="distributeSpace"/>
                            <w:hps w:val="10"/>
                            <w:hpsRaise w:val="20"/>
                            <w:hpsBaseText w:val="22"/>
                            <w:lid w:val="ja-JP"/>
                          </w:rubyPr>
                          <w:rt>
                            <w:r w:rsidR="005D5318" w:rsidRPr="005D5318">
                              <w:rPr>
                                <w:rFonts w:ascii="UD デジタル 教科書体 NK-B" w:eastAsia="UD デジタル 教科書体 NK-B" w:hAnsi="BIZ UDゴシック"/>
                                <w:sz w:val="10"/>
                              </w:rPr>
                              <w:t>す</w:t>
                            </w:r>
                          </w:rt>
                          <w:rubyBase>
                            <w:r w:rsidR="005D5318">
                              <w:rPr>
                                <w:rFonts w:ascii="UD デジタル 教科書体 NK-B" w:eastAsia="UD デジタル 教科書体 NK-B" w:hAnsi="BIZ UDゴシック"/>
                              </w:rPr>
                              <w:t>好</w:t>
                            </w:r>
                          </w:rubyBase>
                        </w:ruby>
                      </w:r>
                      <w:r w:rsidR="00A95C3B"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 xml:space="preserve">きなこと　など　</w:t>
                      </w:r>
                      <w:r>
                        <w:rPr>
                          <w:rFonts w:ascii="UD デジタル 教科書体 NK-B" w:eastAsia="UD デジタル 教科書体 NK-B" w:hAnsi="BIZ UDゴシック"/>
                        </w:rPr>
                        <w:ruby>
                          <w:rubyPr>
                            <w:rubyAlign w:val="distributeSpace"/>
                            <w:hps w:val="10"/>
                            <w:hpsRaise w:val="20"/>
                            <w:hpsBaseText w:val="22"/>
                            <w:lid w:val="ja-JP"/>
                          </w:rubyPr>
                          <w:rt>
                            <w:r w:rsidR="005D5318" w:rsidRPr="005D5318">
                              <w:rPr>
                                <w:rFonts w:ascii="UD デジタル 教科書体 NK-B" w:eastAsia="UD デジタル 教科書体 NK-B" w:hAnsi="BIZ UDゴシック"/>
                                <w:sz w:val="10"/>
                              </w:rPr>
                              <w:t>じぶん</w:t>
                            </w:r>
                          </w:rt>
                          <w:rubyBase>
                            <w:r w:rsidR="005D5318">
                              <w:rPr>
                                <w:rFonts w:ascii="UD デジタル 教科書体 NK-B" w:eastAsia="UD デジタル 教科書体 NK-B" w:hAnsi="BIZ UDゴシック"/>
                              </w:rPr>
                              <w:t>自分</w:t>
                            </w:r>
                          </w:rubyBase>
                        </w:ruby>
                      </w:r>
                      <w:r w:rsidR="00A95C3B"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がわくわくできることは</w:t>
                      </w:r>
                      <w:r>
                        <w:rPr>
                          <w:rFonts w:ascii="UD デジタル 教科書体 NK-B" w:eastAsia="UD デジタル 教科書体 NK-B" w:hAnsi="BIZ UDゴシック"/>
                        </w:rPr>
                        <w:ruby>
                          <w:rubyPr>
                            <w:rubyAlign w:val="distributeSpace"/>
                            <w:hps w:val="10"/>
                            <w:hpsRaise w:val="20"/>
                            <w:hpsBaseText w:val="22"/>
                            <w:lid w:val="ja-JP"/>
                          </w:rubyPr>
                          <w:rt>
                            <w:r w:rsidR="005D5318" w:rsidRPr="005D5318">
                              <w:rPr>
                                <w:rFonts w:ascii="UD デジタル 教科書体 NK-B" w:eastAsia="UD デジタル 教科書体 NK-B" w:hAnsi="BIZ UDゴシック"/>
                                <w:sz w:val="10"/>
                              </w:rPr>
                              <w:t>なに</w:t>
                            </w:r>
                          </w:rt>
                          <w:rubyBase>
                            <w:r w:rsidR="005D5318">
                              <w:rPr>
                                <w:rFonts w:ascii="UD デジタル 教科書体 NK-B" w:eastAsia="UD デジタル 教科書体 NK-B" w:hAnsi="BIZ UDゴシック"/>
                              </w:rPr>
                              <w:t>何</w:t>
                            </w:r>
                          </w:rubyBase>
                        </w:ruby>
                      </w:r>
                      <w:r w:rsidR="00A95C3B"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かな？</w:t>
                      </w:r>
                    </w:p>
                    <w:p w14:paraId="3BAC4D09" w14:textId="77777777" w:rsidR="00A95C3B" w:rsidRPr="007925EE" w:rsidRDefault="00A95C3B" w:rsidP="00A95C3B">
                      <w:pPr>
                        <w:rPr>
                          <w:rFonts w:ascii="BIZ UDゴシック" w:eastAsia="BIZ UDゴシック" w:hAnsi="BIZ UDゴシック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7716A1B5" w14:textId="6CCF83FD" w:rsidR="00A95C3B" w:rsidRPr="00A95C3B" w:rsidRDefault="00A95C3B" w:rsidP="00A95C3B">
      <w:pPr>
        <w:spacing w:before="100" w:beforeAutospacing="1" w:after="100" w:afterAutospacing="1" w:line="240" w:lineRule="auto"/>
        <w:rPr>
          <w:rFonts w:ascii="ＭＳ Ｐゴシック" w:eastAsia="ＭＳ Ｐゴシック" w:hAnsi="ＭＳ Ｐゴシック" w:cs="ＭＳ Ｐゴシック"/>
          <w:sz w:val="24"/>
          <w:szCs w:val="24"/>
        </w:rPr>
      </w:pPr>
    </w:p>
    <w:p w14:paraId="3A468428" w14:textId="77777777" w:rsidR="00A95C3B" w:rsidRPr="00A95C3B" w:rsidRDefault="00A95C3B" w:rsidP="00A95C3B">
      <w:pPr>
        <w:widowControl w:val="0"/>
        <w:spacing w:before="0" w:line="240" w:lineRule="auto"/>
        <w:ind w:firstLineChars="100" w:firstLine="240"/>
        <w:rPr>
          <w:rFonts w:ascii="BIZ UDゴシック" w:eastAsia="BIZ UDゴシック" w:hAnsi="BIZ UDゴシック" w:cs="Times New Roman"/>
          <w:kern w:val="2"/>
          <w:sz w:val="24"/>
        </w:rPr>
      </w:pPr>
    </w:p>
    <w:p w14:paraId="3E48CB06" w14:textId="114C898C" w:rsidR="00A95C3B" w:rsidRPr="00A95C3B" w:rsidRDefault="00A95C3B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</w:rPr>
      </w:pPr>
      <w:r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32672" behindDoc="1" locked="0" layoutInCell="1" allowOverlap="1" wp14:anchorId="6A5F6ECD" wp14:editId="2491909E">
                <wp:simplePos x="0" y="0"/>
                <wp:positionH relativeFrom="margin">
                  <wp:posOffset>22860</wp:posOffset>
                </wp:positionH>
                <wp:positionV relativeFrom="paragraph">
                  <wp:posOffset>114935</wp:posOffset>
                </wp:positionV>
                <wp:extent cx="5273040" cy="411480"/>
                <wp:effectExtent l="0" t="0" r="346710" b="26670"/>
                <wp:wrapNone/>
                <wp:docPr id="1751110379" name="吹き出し: 角を丸めた四角形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273040" cy="411480"/>
                        </a:xfrm>
                        <a:prstGeom prst="wedgeRoundRectCallout">
                          <a:avLst>
                            <a:gd name="adj1" fmla="val 55542"/>
                            <a:gd name="adj2" fmla="val -42593"/>
                            <a:gd name="adj3" fmla="val 16667"/>
                          </a:avLst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CEA1FFA" w14:textId="77777777" w:rsidR="00A95C3B" w:rsidRDefault="00A95C3B" w:rsidP="00A95C3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5F6ECD" id="吹き出し: 角を丸めた四角形 98" o:spid="_x0000_s1069" type="#_x0000_t62" style="position:absolute;margin-left:1.8pt;margin-top:9.05pt;width:415.2pt;height:32.4pt;z-index:-2513838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" adj="22797,1600" filled="f" strokeweight="1pt">
                <v:textbox>
                  <w:txbxContent>
                    <w:p w14:paraId="0CEA1FFA" w14:textId="77777777" w:rsidR="00A95C3B" w:rsidRDefault="00A95C3B" w:rsidP="00A95C3B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0CCB46F" w14:textId="14B57B6C" w:rsidR="00A95C3B" w:rsidRPr="00A95C3B" w:rsidRDefault="00A95C3B" w:rsidP="00A95C3B">
      <w:pPr>
        <w:widowControl w:val="0"/>
        <w:spacing w:before="0" w:line="240" w:lineRule="auto"/>
        <w:ind w:firstLineChars="100" w:firstLine="260"/>
        <w:rPr>
          <w:rFonts w:ascii="UD デジタル 教科書体 NK-B" w:eastAsia="UD デジタル 教科書体 NK-B" w:hAnsi="BIZ UDゴシック" w:cs="Times New Roman"/>
          <w:kern w:val="2"/>
          <w:sz w:val="26"/>
          <w:szCs w:val="26"/>
        </w:rPr>
      </w:pP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どんな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けんきゅう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研究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ができるか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せんせい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先生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やおうちの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ひと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人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と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はな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話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し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あ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合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うといいですね。</w:t>
      </w:r>
    </w:p>
    <w:p w14:paraId="6B5F2DFF" w14:textId="59A5B33B" w:rsidR="00A95C3B" w:rsidRDefault="0080074A" w:rsidP="00A95C3B">
      <w:pPr>
        <w:widowControl w:val="0"/>
        <w:spacing w:before="0" w:line="240" w:lineRule="auto"/>
        <w:ind w:left="360"/>
        <w:jc w:val="both"/>
        <w:rPr>
          <w:rFonts w:ascii="UD デジタル 教科書体 NK-B" w:eastAsia="UD デジタル 教科書体 NK-B" w:hAnsi="BIZ UDゴシック" w:cs="Times New Roman"/>
          <w:kern w:val="2"/>
          <w:sz w:val="26"/>
          <w:szCs w:val="26"/>
        </w:rPr>
      </w:pPr>
      <w:r w:rsidRPr="00A95C3B">
        <w:rPr>
          <w:rFonts w:ascii="BIZ UDゴシック" w:eastAsia="BIZ UDゴシック" w:hAnsi="BIZ UDゴシック" w:cs="Times New Roman"/>
          <w:noProof/>
          <w:kern w:val="2"/>
        </w:rPr>
        <mc:AlternateContent>
          <mc:Choice Requires="wps">
            <w:drawing>
              <wp:anchor distT="0" distB="0" distL="114300" distR="114300" simplePos="0" relativeHeight="251961344" behindDoc="0" locked="0" layoutInCell="1" allowOverlap="1" wp14:anchorId="6A2A963F" wp14:editId="3541E1BA">
                <wp:simplePos x="0" y="0"/>
                <wp:positionH relativeFrom="column">
                  <wp:posOffset>-121285</wp:posOffset>
                </wp:positionH>
                <wp:positionV relativeFrom="paragraph">
                  <wp:posOffset>151765</wp:posOffset>
                </wp:positionV>
                <wp:extent cx="6667500" cy="3634740"/>
                <wp:effectExtent l="0" t="0" r="19050" b="22860"/>
                <wp:wrapNone/>
                <wp:docPr id="465653769" name="四角形: 角を丸くする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00" cy="3634740"/>
                        </a:xfrm>
                        <a:prstGeom prst="roundRect">
                          <a:avLst>
                            <a:gd name="adj" fmla="val 8560"/>
                          </a:avLst>
                        </a:prstGeom>
                        <a:noFill/>
                        <a:ln w="25400">
                          <a:solidFill>
                            <a:srgbClr val="FF505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CD970F9" w14:textId="77777777" w:rsidR="00A95C3B" w:rsidRDefault="00A95C3B" w:rsidP="00A95C3B">
                            <w:pPr>
                              <w:spacing w:line="360" w:lineRule="exac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14:paraId="49EABFA8" w14:textId="77777777" w:rsidR="0080074A" w:rsidRDefault="0080074A" w:rsidP="00A95C3B">
                            <w:pPr>
                              <w:spacing w:line="360" w:lineRule="exac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14:paraId="759A28AA" w14:textId="77777777" w:rsidR="0080074A" w:rsidRDefault="0080074A" w:rsidP="00A95C3B">
                            <w:pPr>
                              <w:spacing w:line="360" w:lineRule="exac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14:paraId="2A7C9A15" w14:textId="77777777" w:rsidR="0080074A" w:rsidRPr="00A95C3B" w:rsidRDefault="0080074A" w:rsidP="00A95C3B">
                            <w:pPr>
                              <w:spacing w:line="360" w:lineRule="exac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A2A963F" id="四角形: 角を丸くする 97" o:spid="_x0000_s1070" style="position:absolute;left:0;text-align:left;margin-left:-9.55pt;margin-top:11.95pt;width:525pt;height:286.2pt;z-index:25196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561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" filled="f" strokecolor="#ff5050" strokeweight="2pt">
                <v:textbox>
                  <w:txbxContent>
                    <w:p w14:paraId="0CD970F9" w14:textId="77777777" w:rsidR="00A95C3B" w:rsidRDefault="00A95C3B" w:rsidP="00A95C3B">
                      <w:pPr>
                        <w:spacing w:line="360" w:lineRule="exac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/>
                          <w:sz w:val="28"/>
                          <w:szCs w:val="28"/>
                        </w:rPr>
                      </w:pPr>
                    </w:p>
                    <w:p w14:paraId="49EABFA8" w14:textId="77777777" w:rsidR="0080074A" w:rsidRDefault="0080074A" w:rsidP="00A95C3B">
                      <w:pPr>
                        <w:spacing w:line="360" w:lineRule="exac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/>
                          <w:sz w:val="28"/>
                          <w:szCs w:val="28"/>
                        </w:rPr>
                      </w:pPr>
                    </w:p>
                    <w:p w14:paraId="759A28AA" w14:textId="77777777" w:rsidR="0080074A" w:rsidRDefault="0080074A" w:rsidP="00A95C3B">
                      <w:pPr>
                        <w:spacing w:line="360" w:lineRule="exac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/>
                          <w:sz w:val="28"/>
                          <w:szCs w:val="28"/>
                        </w:rPr>
                      </w:pPr>
                    </w:p>
                    <w:p w14:paraId="2A7C9A15" w14:textId="77777777" w:rsidR="0080074A" w:rsidRPr="00A95C3B" w:rsidRDefault="0080074A" w:rsidP="00A95C3B">
                      <w:pPr>
                        <w:spacing w:line="360" w:lineRule="exac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1832CDCF" w14:textId="4D448B6D" w:rsidR="00A95C3B" w:rsidRDefault="00A95C3B" w:rsidP="00A95C3B">
      <w:pPr>
        <w:widowControl w:val="0"/>
        <w:numPr>
          <w:ilvl w:val="0"/>
          <w:numId w:val="22"/>
        </w:numPr>
        <w:spacing w:before="0" w:line="240" w:lineRule="auto"/>
        <w:jc w:val="both"/>
        <w:rPr>
          <w:rFonts w:ascii="UD デジタル 教科書体 NK-B" w:eastAsia="UD デジタル 教科書体 NK-B" w:hAnsi="BIZ UDゴシック" w:cs="Times New Roman"/>
          <w:kern w:val="2"/>
          <w:sz w:val="26"/>
          <w:szCs w:val="26"/>
        </w:rPr>
      </w:pPr>
      <w:r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15264" behindDoc="0" locked="0" layoutInCell="1" allowOverlap="1" wp14:anchorId="7ED2DEAD" wp14:editId="004365A2">
                <wp:simplePos x="0" y="0"/>
                <wp:positionH relativeFrom="column">
                  <wp:posOffset>102870</wp:posOffset>
                </wp:positionH>
                <wp:positionV relativeFrom="paragraph">
                  <wp:posOffset>235585</wp:posOffset>
                </wp:positionV>
                <wp:extent cx="1828800" cy="393065"/>
                <wp:effectExtent l="0" t="0" r="0" b="6985"/>
                <wp:wrapNone/>
                <wp:docPr id="48827574" name="テキスト ボックス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828800" cy="3930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CFA7F3" w14:textId="77777777" w:rsidR="00A95C3B" w:rsidRPr="00A95C3B" w:rsidRDefault="00A95C3B" w:rsidP="00A95C3B">
                            <w:pPr>
                              <w:rPr>
                                <w:rFonts w:ascii="UD デジタル 教科書体 NK-B" w:eastAsia="UD デジタル 教科書体 NK-B" w:hAnsi="ＭＳ 明朝"/>
                                <w:b/>
                                <w:sz w:val="24"/>
                                <w:szCs w:val="24"/>
                              </w:rPr>
                            </w:pPr>
                            <w:r w:rsidRPr="00A95C3B">
                              <w:rPr>
                                <w:rFonts w:ascii="UD デジタル 教科書体 NK-B" w:eastAsia="UD デジタル 教科書体 NK-B" w:hAnsi="ＭＳ 明朝" w:hint="eastAsia"/>
                                <w:b/>
                                <w:sz w:val="24"/>
                                <w:szCs w:val="24"/>
                              </w:rPr>
                              <w:t>わたしのテーマは…</w:t>
                            </w:r>
                          </w:p>
                          <w:p w14:paraId="156ABE31" w14:textId="77777777" w:rsidR="00A95C3B" w:rsidRPr="00512FF8" w:rsidRDefault="00A95C3B" w:rsidP="00A95C3B">
                            <w:pPr>
                              <w:rPr>
                                <w:rFonts w:ascii="UD デジタル 教科書体 NK-B" w:eastAsia="UD デジタル 教科書体 NK-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D2DEAD" id="テキスト ボックス 96" o:spid="_x0000_s1071" type="#_x0000_t202" style="position:absolute;left:0;text-align:left;margin-left:8.1pt;margin-top:18.55pt;width:2in;height:30.95pt;z-index:251915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" filled="f" stroked="f" strokeweight=".5pt">
                <v:textbox>
                  <w:txbxContent>
                    <w:p w14:paraId="0CCFA7F3" w14:textId="77777777" w:rsidR="00A95C3B" w:rsidRPr="00A95C3B" w:rsidRDefault="00A95C3B" w:rsidP="00A95C3B">
                      <w:pPr>
                        <w:rPr>
                          <w:rFonts w:ascii="UD デジタル 教科書体 NK-B" w:eastAsia="UD デジタル 教科書体 NK-B" w:hAnsi="ＭＳ 明朝"/>
                          <w:b/>
                          <w:sz w:val="24"/>
                          <w:szCs w:val="24"/>
                        </w:rPr>
                      </w:pPr>
                      <w:r w:rsidRPr="00A95C3B">
                        <w:rPr>
                          <w:rFonts w:ascii="UD デジタル 教科書体 NK-B" w:eastAsia="UD デジタル 教科書体 NK-B" w:hAnsi="ＭＳ 明朝" w:hint="eastAsia"/>
                          <w:b/>
                          <w:sz w:val="24"/>
                          <w:szCs w:val="24"/>
                        </w:rPr>
                        <w:t>わたしのテーマは…</w:t>
                      </w:r>
                    </w:p>
                    <w:p w14:paraId="156ABE31" w14:textId="77777777" w:rsidR="00A95C3B" w:rsidRPr="00512FF8" w:rsidRDefault="00A95C3B" w:rsidP="00A95C3B">
                      <w:pPr>
                        <w:rPr>
                          <w:rFonts w:ascii="UD デジタル 教科書体 NK-B" w:eastAsia="UD デジタル 教科書体 NK-B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いちばん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一番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くわしく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し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知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りたいことや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しら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調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べたいことは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なん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何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ですか？</w:t>
      </w:r>
    </w:p>
    <w:p w14:paraId="00A314FA" w14:textId="77777777" w:rsidR="00A95C3B" w:rsidRDefault="00A95C3B" w:rsidP="00A95C3B">
      <w:pPr>
        <w:widowControl w:val="0"/>
        <w:spacing w:before="0" w:line="240" w:lineRule="auto"/>
        <w:jc w:val="both"/>
        <w:rPr>
          <w:rFonts w:ascii="UD デジタル 教科書体 NK-B" w:eastAsia="UD デジタル 教科書体 NK-B" w:hAnsi="BIZ UDゴシック" w:cs="Times New Roman"/>
          <w:kern w:val="2"/>
          <w:sz w:val="26"/>
          <w:szCs w:val="26"/>
        </w:rPr>
      </w:pPr>
    </w:p>
    <w:p w14:paraId="3E72DCC1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UD デジタル 教科書体 NK-B" w:eastAsia="UD デジタル 教科書体 NK-B" w:hAnsi="BIZ UDゴシック" w:cs="Times New Roman"/>
          <w:kern w:val="2"/>
          <w:sz w:val="26"/>
          <w:szCs w:val="26"/>
        </w:rPr>
      </w:pPr>
    </w:p>
    <w:p w14:paraId="700E3C9D" w14:textId="77777777" w:rsidR="00A95C3B" w:rsidRPr="00A95C3B" w:rsidRDefault="00A95C3B" w:rsidP="00A95C3B">
      <w:pPr>
        <w:widowControl w:val="0"/>
        <w:spacing w:before="0" w:line="240" w:lineRule="auto"/>
        <w:ind w:left="360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6D3838A3" w14:textId="77777777" w:rsidR="00A95C3B" w:rsidRPr="00A95C3B" w:rsidRDefault="00A95C3B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</w:rPr>
      </w:pPr>
    </w:p>
    <w:p w14:paraId="20E1AABF" w14:textId="77777777" w:rsidR="00A95C3B" w:rsidRPr="00A95C3B" w:rsidRDefault="00A95C3B" w:rsidP="00A95C3B">
      <w:pPr>
        <w:widowControl w:val="0"/>
        <w:spacing w:before="0" w:line="240" w:lineRule="auto"/>
        <w:ind w:firstLineChars="100" w:firstLine="220"/>
        <w:rPr>
          <w:rFonts w:ascii="BIZ UDゴシック" w:eastAsia="BIZ UDゴシック" w:hAnsi="BIZ UDゴシック" w:cs="Times New Roman"/>
          <w:kern w:val="2"/>
        </w:rPr>
      </w:pPr>
    </w:p>
    <w:p w14:paraId="0C6019A9" w14:textId="77777777" w:rsidR="00A95C3B" w:rsidRPr="00A95C3B" w:rsidRDefault="00A95C3B" w:rsidP="00A95C3B">
      <w:pPr>
        <w:widowControl w:val="0"/>
        <w:spacing w:before="0" w:line="240" w:lineRule="auto"/>
        <w:ind w:firstLineChars="100" w:firstLine="220"/>
        <w:rPr>
          <w:rFonts w:ascii="BIZ UDゴシック" w:eastAsia="BIZ UDゴシック" w:hAnsi="BIZ UDゴシック" w:cs="Times New Roman"/>
          <w:kern w:val="2"/>
        </w:rPr>
      </w:pPr>
    </w:p>
    <w:p w14:paraId="5DC52BAE" w14:textId="77777777" w:rsidR="00A95C3B" w:rsidRPr="00A95C3B" w:rsidRDefault="00A95C3B" w:rsidP="00A95C3B">
      <w:pPr>
        <w:widowControl w:val="0"/>
        <w:spacing w:before="0" w:line="240" w:lineRule="auto"/>
        <w:ind w:firstLineChars="100" w:firstLine="220"/>
        <w:rPr>
          <w:rFonts w:ascii="BIZ UDゴシック" w:eastAsia="BIZ UDゴシック" w:hAnsi="BIZ UDゴシック" w:cs="Times New Roman"/>
          <w:kern w:val="2"/>
        </w:rPr>
      </w:pPr>
    </w:p>
    <w:p w14:paraId="70299065" w14:textId="77777777" w:rsidR="00A95C3B" w:rsidRPr="00A95C3B" w:rsidRDefault="00A95C3B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059558E6" w14:textId="77777777" w:rsidR="00A95C3B" w:rsidRPr="00A95C3B" w:rsidRDefault="00A95C3B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4D8019BD" w14:textId="77777777" w:rsidR="00A95C3B" w:rsidRPr="00A95C3B" w:rsidRDefault="00A95C3B" w:rsidP="00A95C3B">
      <w:pPr>
        <w:widowControl w:val="0"/>
        <w:spacing w:before="0" w:line="240" w:lineRule="auto"/>
        <w:ind w:firstLineChars="100" w:firstLine="220"/>
        <w:rPr>
          <w:rFonts w:ascii="BIZ UDゴシック" w:eastAsia="BIZ UDゴシック" w:hAnsi="BIZ UDゴシック" w:cs="Times New Roman"/>
          <w:kern w:val="2"/>
        </w:rPr>
      </w:pPr>
    </w:p>
    <w:p w14:paraId="46684B9D" w14:textId="213678AC" w:rsidR="00A95C3B" w:rsidRPr="00A95C3B" w:rsidRDefault="00A95C3B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2A29ABB7" w14:textId="3B3598C6" w:rsidR="00A95C3B" w:rsidRPr="00A95C3B" w:rsidRDefault="00A95C3B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0DFF0966" w14:textId="41C030C1" w:rsidR="0080074A" w:rsidRDefault="0080074A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  <w:r w:rsidRPr="00A95C3B">
        <w:rPr>
          <w:rFonts w:ascii="UD デジタル 教科書体 NK-B" w:eastAsia="UD デジタル 教科書体 NK-B" w:hAnsi="BIZ UDゴシック" w:cs="Times New Roman" w:hint="eastAsia"/>
          <w:noProof/>
          <w:kern w:val="2"/>
          <w:sz w:val="26"/>
          <w:szCs w:val="26"/>
        </w:rPr>
        <w:drawing>
          <wp:anchor distT="0" distB="0" distL="114300" distR="114300" simplePos="0" relativeHeight="251962368" behindDoc="0" locked="0" layoutInCell="1" allowOverlap="1" wp14:anchorId="1097D2DB" wp14:editId="2960A441">
            <wp:simplePos x="0" y="0"/>
            <wp:positionH relativeFrom="column">
              <wp:posOffset>2705100</wp:posOffset>
            </wp:positionH>
            <wp:positionV relativeFrom="paragraph">
              <wp:posOffset>749300</wp:posOffset>
            </wp:positionV>
            <wp:extent cx="4869815" cy="304800"/>
            <wp:effectExtent l="0" t="0" r="0" b="0"/>
            <wp:wrapNone/>
            <wp:docPr id="1236317174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BAD519E" w14:textId="3FA0C658" w:rsidR="00A95C3B" w:rsidRPr="00A95C3B" w:rsidRDefault="000554ED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  <w:r w:rsidRPr="00A95C3B">
        <w:rPr>
          <w:rFonts w:ascii="BIZ UDゴシック" w:eastAsia="BIZ UDゴシック" w:hAnsi="BIZ UDゴシック" w:cs="Times New Roman"/>
          <w:noProof/>
          <w:kern w:val="2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936768" behindDoc="0" locked="0" layoutInCell="1" allowOverlap="1" wp14:anchorId="7AB59359" wp14:editId="6B06A88C">
                <wp:simplePos x="0" y="0"/>
                <wp:positionH relativeFrom="column">
                  <wp:posOffset>936625</wp:posOffset>
                </wp:positionH>
                <wp:positionV relativeFrom="paragraph">
                  <wp:posOffset>-191135</wp:posOffset>
                </wp:positionV>
                <wp:extent cx="4399280" cy="543560"/>
                <wp:effectExtent l="0" t="0" r="20320" b="27940"/>
                <wp:wrapNone/>
                <wp:docPr id="1730445369" name="リボン: 上に曲がる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99280" cy="543560"/>
                        </a:xfrm>
                        <a:prstGeom prst="ribbon2">
                          <a:avLst>
                            <a:gd name="adj1" fmla="val 16667"/>
                            <a:gd name="adj2" fmla="val 75000"/>
                          </a:avLst>
                        </a:prstGeom>
                        <a:solidFill>
                          <a:srgbClr val="FF5050"/>
                        </a:solidFill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BA9563" id="リボン: 上に曲がる 95" o:spid="_x0000_s1026" type="#_x0000_t54" style="position:absolute;margin-left:73.75pt;margin-top:-15.05pt;width:346.4pt;height:42.8pt;z-index:251936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" adj="2700,18000" fillcolor="#ff5050" strokecolor="red" strokeweight="2pt"/>
            </w:pict>
          </mc:Fallback>
        </mc:AlternateContent>
      </w:r>
      <w:r w:rsidRPr="00A95C3B">
        <w:rPr>
          <w:rFonts w:ascii="BIZ UDゴシック" w:eastAsia="BIZ UDゴシック" w:hAnsi="BIZ UDゴシック" w:cs="Times New Roman"/>
          <w:noProof/>
          <w:kern w:val="2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937792" behindDoc="0" locked="0" layoutInCell="1" allowOverlap="1" wp14:anchorId="22E2AAF4" wp14:editId="15E5EC7F">
                <wp:simplePos x="0" y="0"/>
                <wp:positionH relativeFrom="column">
                  <wp:posOffset>1563370</wp:posOffset>
                </wp:positionH>
                <wp:positionV relativeFrom="paragraph">
                  <wp:posOffset>-255270</wp:posOffset>
                </wp:positionV>
                <wp:extent cx="3323590" cy="543560"/>
                <wp:effectExtent l="0" t="0" r="0" b="0"/>
                <wp:wrapNone/>
                <wp:docPr id="883936116" name="テキスト ボックス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323590" cy="543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0F1805" w14:textId="6844F522" w:rsidR="00A95C3B" w:rsidRPr="00A95C3B" w:rsidRDefault="00021851" w:rsidP="00A95C3B">
                            <w:pPr>
                              <w:jc w:val="center"/>
                              <w:rPr>
                                <w:rFonts w:ascii="UD デジタル 教科書体 NK-B" w:eastAsia="UD デジタル 教科書体 NK-B" w:hAnsi="ＭＳ 明朝"/>
                                <w:b/>
                                <w:color w:val="FFFFFF"/>
                                <w:sz w:val="32"/>
                                <w:szCs w:val="26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ＭＳ 明朝"/>
                                <w:b/>
                                <w:color w:val="FFFFFF"/>
                                <w:sz w:val="32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6"/>
                                  <w:hpsRaise w:val="30"/>
                                  <w:hpsBaseText w:val="32"/>
                                  <w:lid w:val="ja-JP"/>
                                </w:rubyPr>
                                <w:rt>
                                  <w:r w:rsidR="00021851" w:rsidRPr="00021851">
                                    <w:rPr>
                                      <w:rFonts w:ascii="UD デジタル 教科書体 NK-B" w:eastAsia="UD デジタル 教科書体 NK-B" w:hAnsi="ＭＳ 明朝"/>
                                      <w:b/>
                                      <w:color w:val="FFFFFF"/>
                                      <w:sz w:val="16"/>
                                      <w:szCs w:val="26"/>
                                    </w:rPr>
                                    <w:t>しら</w:t>
                                  </w:r>
                                </w:rt>
                                <w:rubyBase>
                                  <w:r w:rsidR="00021851">
                                    <w:rPr>
                                      <w:rFonts w:ascii="UD デジタル 教科書体 NK-B" w:eastAsia="UD デジタル 教科書体 NK-B" w:hAnsi="ＭＳ 明朝"/>
                                      <w:b/>
                                      <w:color w:val="FFFFFF"/>
                                      <w:sz w:val="32"/>
                                      <w:szCs w:val="26"/>
                                    </w:rPr>
                                    <w:t>調</w:t>
                                  </w:r>
                                </w:rubyBase>
                              </w:ruby>
                            </w:r>
                            <w:r w:rsidR="00A95C3B" w:rsidRPr="00A95C3B">
                              <w:rPr>
                                <w:rFonts w:ascii="UD デジタル 教科書体 NK-B" w:eastAsia="UD デジタル 教科書体 NK-B" w:hAnsi="ＭＳ 明朝" w:hint="eastAsia"/>
                                <w:b/>
                                <w:color w:val="FFFFFF"/>
                                <w:sz w:val="32"/>
                                <w:szCs w:val="26"/>
                              </w:rPr>
                              <w:t>べたいことは</w:t>
                            </w:r>
                            <w:r>
                              <w:rPr>
                                <w:rFonts w:ascii="UD デジタル 教科書体 NK-B" w:eastAsia="UD デジタル 教科書体 NK-B" w:hAnsi="ＭＳ 明朝"/>
                                <w:b/>
                                <w:color w:val="FFFFFF"/>
                                <w:sz w:val="32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6"/>
                                  <w:hpsRaise w:val="30"/>
                                  <w:hpsBaseText w:val="32"/>
                                  <w:lid w:val="ja-JP"/>
                                </w:rubyPr>
                                <w:rt>
                                  <w:r w:rsidR="00021851" w:rsidRPr="00021851">
                                    <w:rPr>
                                      <w:rFonts w:ascii="UD デジタル 教科書体 NK-B" w:eastAsia="UD デジタル 教科書体 NK-B" w:hAnsi="ＭＳ 明朝"/>
                                      <w:b/>
                                      <w:color w:val="FFFFFF"/>
                                      <w:sz w:val="16"/>
                                      <w:szCs w:val="26"/>
                                    </w:rPr>
                                    <w:t>なん</w:t>
                                  </w:r>
                                </w:rt>
                                <w:rubyBase>
                                  <w:r w:rsidR="00021851">
                                    <w:rPr>
                                      <w:rFonts w:ascii="UD デジタル 教科書体 NK-B" w:eastAsia="UD デジタル 教科書体 NK-B" w:hAnsi="ＭＳ 明朝"/>
                                      <w:b/>
                                      <w:color w:val="FFFFFF"/>
                                      <w:sz w:val="32"/>
                                      <w:szCs w:val="26"/>
                                    </w:rPr>
                                    <w:t>何</w:t>
                                  </w:r>
                                </w:rubyBase>
                              </w:ruby>
                            </w:r>
                            <w:r w:rsidR="00A95C3B" w:rsidRPr="00A95C3B">
                              <w:rPr>
                                <w:rFonts w:ascii="UD デジタル 教科書体 NK-B" w:eastAsia="UD デジタル 教科書体 NK-B" w:hAnsi="ＭＳ 明朝" w:hint="eastAsia"/>
                                <w:b/>
                                <w:color w:val="FFFFFF"/>
                                <w:sz w:val="32"/>
                                <w:szCs w:val="26"/>
                              </w:rPr>
                              <w:t>だろう</w:t>
                            </w:r>
                            <w:r w:rsidR="00CC5B41">
                              <w:rPr>
                                <w:rFonts w:ascii="UD デジタル 教科書体 NK-B" w:eastAsia="UD デジタル 教科書体 NK-B" w:hAnsi="ＭＳ 明朝" w:hint="eastAsia"/>
                                <w:b/>
                                <w:color w:val="FFFFFF"/>
                                <w:sz w:val="32"/>
                                <w:szCs w:val="26"/>
                              </w:rPr>
                              <w:t>？</w:t>
                            </w:r>
                            <w:r w:rsidR="00A95C3B" w:rsidRPr="00A95C3B">
                              <w:rPr>
                                <w:rFonts w:ascii="UD デジタル 教科書体 NK-B" w:eastAsia="UD デジタル 教科書体 NK-B" w:hAnsi="ＭＳ 明朝" w:hint="eastAsia"/>
                                <w:b/>
                                <w:color w:val="FFFFFF"/>
                                <w:sz w:val="32"/>
                                <w:szCs w:val="26"/>
                              </w:rPr>
                              <w:t xml:space="preserve">　</w:t>
                            </w:r>
                          </w:p>
                          <w:p w14:paraId="4D1956D3" w14:textId="77777777" w:rsidR="00A95C3B" w:rsidRPr="009B6218" w:rsidRDefault="00A95C3B" w:rsidP="00A95C3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E2AAF4" id="テキスト ボックス 94" o:spid="_x0000_s1072" type="#_x0000_t202" style="position:absolute;margin-left:123.1pt;margin-top:-20.1pt;width:261.7pt;height:42.8pt;z-index:251937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" filled="f" stroked="f" strokeweight=".5pt">
                <v:textbox>
                  <w:txbxContent>
                    <w:p w14:paraId="3B0F1805" w14:textId="6844F522" w:rsidR="00A95C3B" w:rsidRPr="00A95C3B" w:rsidRDefault="00021851" w:rsidP="00A95C3B">
                      <w:pPr>
                        <w:jc w:val="center"/>
                        <w:rPr>
                          <w:rFonts w:ascii="UD デジタル 教科書体 NK-B" w:eastAsia="UD デジタル 教科書体 NK-B" w:hAnsi="ＭＳ 明朝"/>
                          <w:b/>
                          <w:color w:val="FFFFFF"/>
                          <w:sz w:val="32"/>
                          <w:szCs w:val="26"/>
                        </w:rPr>
                      </w:pPr>
                      <w:r>
                        <w:rPr>
                          <w:rFonts w:ascii="UD デジタル 教科書体 NK-B" w:eastAsia="UD デジタル 教科書体 NK-B" w:hAnsi="ＭＳ 明朝"/>
                          <w:b/>
                          <w:color w:val="FFFFFF"/>
                          <w:sz w:val="32"/>
                          <w:szCs w:val="26"/>
                        </w:rPr>
                        <w:ruby>
                          <w:rubyPr>
                            <w:rubyAlign w:val="distributeSpace"/>
                            <w:hps w:val="16"/>
                            <w:hpsRaise w:val="30"/>
                            <w:hpsBaseText w:val="32"/>
                            <w:lid w:val="ja-JP"/>
                          </w:rubyPr>
                          <w:rt>
                            <w:r w:rsidR="00021851" w:rsidRPr="00021851">
                              <w:rPr>
                                <w:rFonts w:ascii="UD デジタル 教科書体 NK-B" w:eastAsia="UD デジタル 教科書体 NK-B" w:hAnsi="ＭＳ 明朝"/>
                                <w:b/>
                                <w:color w:val="FFFFFF"/>
                                <w:sz w:val="16"/>
                                <w:szCs w:val="26"/>
                              </w:rPr>
                              <w:t>しら</w:t>
                            </w:r>
                          </w:rt>
                          <w:rubyBase>
                            <w:r w:rsidR="00021851">
                              <w:rPr>
                                <w:rFonts w:ascii="UD デジタル 教科書体 NK-B" w:eastAsia="UD デジタル 教科書体 NK-B" w:hAnsi="ＭＳ 明朝"/>
                                <w:b/>
                                <w:color w:val="FFFFFF"/>
                                <w:sz w:val="32"/>
                                <w:szCs w:val="26"/>
                              </w:rPr>
                              <w:t>調</w:t>
                            </w:r>
                          </w:rubyBase>
                        </w:ruby>
                      </w:r>
                      <w:r w:rsidR="00A95C3B" w:rsidRPr="00A95C3B">
                        <w:rPr>
                          <w:rFonts w:ascii="UD デジタル 教科書体 NK-B" w:eastAsia="UD デジタル 教科書体 NK-B" w:hAnsi="ＭＳ 明朝" w:hint="eastAsia"/>
                          <w:b/>
                          <w:color w:val="FFFFFF"/>
                          <w:sz w:val="32"/>
                          <w:szCs w:val="26"/>
                        </w:rPr>
                        <w:t>べたいことは</w:t>
                      </w:r>
                      <w:r>
                        <w:rPr>
                          <w:rFonts w:ascii="UD デジタル 教科書体 NK-B" w:eastAsia="UD デジタル 教科書体 NK-B" w:hAnsi="ＭＳ 明朝"/>
                          <w:b/>
                          <w:color w:val="FFFFFF"/>
                          <w:sz w:val="32"/>
                          <w:szCs w:val="26"/>
                        </w:rPr>
                        <w:ruby>
                          <w:rubyPr>
                            <w:rubyAlign w:val="distributeSpace"/>
                            <w:hps w:val="16"/>
                            <w:hpsRaise w:val="30"/>
                            <w:hpsBaseText w:val="32"/>
                            <w:lid w:val="ja-JP"/>
                          </w:rubyPr>
                          <w:rt>
                            <w:r w:rsidR="00021851" w:rsidRPr="00021851">
                              <w:rPr>
                                <w:rFonts w:ascii="UD デジタル 教科書体 NK-B" w:eastAsia="UD デジタル 教科書体 NK-B" w:hAnsi="ＭＳ 明朝"/>
                                <w:b/>
                                <w:color w:val="FFFFFF"/>
                                <w:sz w:val="16"/>
                                <w:szCs w:val="26"/>
                              </w:rPr>
                              <w:t>なん</w:t>
                            </w:r>
                          </w:rt>
                          <w:rubyBase>
                            <w:r w:rsidR="00021851">
                              <w:rPr>
                                <w:rFonts w:ascii="UD デジタル 教科書体 NK-B" w:eastAsia="UD デジタル 教科書体 NK-B" w:hAnsi="ＭＳ 明朝"/>
                                <w:b/>
                                <w:color w:val="FFFFFF"/>
                                <w:sz w:val="32"/>
                                <w:szCs w:val="26"/>
                              </w:rPr>
                              <w:t>何</w:t>
                            </w:r>
                          </w:rubyBase>
                        </w:ruby>
                      </w:r>
                      <w:r w:rsidR="00A95C3B" w:rsidRPr="00A95C3B">
                        <w:rPr>
                          <w:rFonts w:ascii="UD デジタル 教科書体 NK-B" w:eastAsia="UD デジタル 教科書体 NK-B" w:hAnsi="ＭＳ 明朝" w:hint="eastAsia"/>
                          <w:b/>
                          <w:color w:val="FFFFFF"/>
                          <w:sz w:val="32"/>
                          <w:szCs w:val="26"/>
                        </w:rPr>
                        <w:t>だろう</w:t>
                      </w:r>
                      <w:r w:rsidR="00CC5B41">
                        <w:rPr>
                          <w:rFonts w:ascii="UD デジタル 教科書体 NK-B" w:eastAsia="UD デジタル 教科書体 NK-B" w:hAnsi="ＭＳ 明朝" w:hint="eastAsia"/>
                          <w:b/>
                          <w:color w:val="FFFFFF"/>
                          <w:sz w:val="32"/>
                          <w:szCs w:val="26"/>
                        </w:rPr>
                        <w:t>？</w:t>
                      </w:r>
                      <w:r w:rsidR="00A95C3B" w:rsidRPr="00A95C3B">
                        <w:rPr>
                          <w:rFonts w:ascii="UD デジタル 教科書体 NK-B" w:eastAsia="UD デジタル 教科書体 NK-B" w:hAnsi="ＭＳ 明朝" w:hint="eastAsia"/>
                          <w:b/>
                          <w:color w:val="FFFFFF"/>
                          <w:sz w:val="32"/>
                          <w:szCs w:val="26"/>
                        </w:rPr>
                        <w:t xml:space="preserve">　</w:t>
                      </w:r>
                    </w:p>
                    <w:p w14:paraId="4D1956D3" w14:textId="77777777" w:rsidR="00A95C3B" w:rsidRPr="009B6218" w:rsidRDefault="00A95C3B" w:rsidP="00A95C3B"/>
                  </w:txbxContent>
                </v:textbox>
              </v:shape>
            </w:pict>
          </mc:Fallback>
        </mc:AlternateContent>
      </w:r>
    </w:p>
    <w:p w14:paraId="6320CE79" w14:textId="14903573" w:rsidR="00A95C3B" w:rsidRPr="00A95C3B" w:rsidRDefault="00A95C3B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7C9DDB02" w14:textId="77777777" w:rsidR="00A95C3B" w:rsidRPr="00A95C3B" w:rsidRDefault="00A95C3B" w:rsidP="00A95C3B">
      <w:pPr>
        <w:widowControl w:val="0"/>
        <w:spacing w:before="0" w:line="240" w:lineRule="auto"/>
        <w:rPr>
          <w:rFonts w:ascii="UD デジタル 教科書体 NK-B" w:eastAsia="UD デジタル 教科書体 NK-B" w:hAnsi="BIZ UDゴシック" w:cs="Times New Roman"/>
          <w:kern w:val="2"/>
          <w:sz w:val="26"/>
          <w:szCs w:val="26"/>
        </w:rPr>
      </w:pPr>
      <w:r w:rsidRPr="00A95C3B">
        <w:rPr>
          <w:rFonts w:ascii="BIZ UDゴシック" w:eastAsia="BIZ UDゴシック" w:hAnsi="BIZ UDゴシック" w:cs="Times New Roman" w:hint="eastAsia"/>
          <w:kern w:val="2"/>
          <w:sz w:val="26"/>
          <w:szCs w:val="26"/>
        </w:rPr>
        <w:t xml:space="preserve">　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じゆう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自由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けんきゅう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研究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のテーマが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き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決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まったら、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ぐたいてき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具体的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に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なに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何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を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しら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調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べたいのか、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せいり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整理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しましょう。</w:t>
      </w:r>
    </w:p>
    <w:p w14:paraId="4EE7E0E0" w14:textId="5E2A2B37" w:rsidR="00A95C3B" w:rsidRPr="00A95C3B" w:rsidRDefault="00A95C3B" w:rsidP="00A95C3B">
      <w:pPr>
        <w:widowControl w:val="0"/>
        <w:spacing w:before="0" w:line="240" w:lineRule="auto"/>
        <w:jc w:val="both"/>
        <w:rPr>
          <w:rFonts w:ascii="UD デジタル 教科書体 NK-B" w:eastAsia="UD デジタル 教科書体 NK-B" w:hAnsi="BIZ UDゴシック" w:cs="Times New Roman"/>
          <w:kern w:val="2"/>
          <w:sz w:val="26"/>
          <w:szCs w:val="26"/>
        </w:rPr>
      </w:pPr>
      <w:r w:rsidRPr="00A95C3B">
        <w:rPr>
          <w:rFonts w:ascii="UD デジタル 教科書体 NK-B" w:eastAsia="UD デジタル 教科書体 NK-B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6CC52296" wp14:editId="64A662D3">
                <wp:simplePos x="0" y="0"/>
                <wp:positionH relativeFrom="column">
                  <wp:posOffset>1955165</wp:posOffset>
                </wp:positionH>
                <wp:positionV relativeFrom="paragraph">
                  <wp:posOffset>182245</wp:posOffset>
                </wp:positionV>
                <wp:extent cx="2658110" cy="755015"/>
                <wp:effectExtent l="10160" t="16510" r="17780" b="9525"/>
                <wp:wrapNone/>
                <wp:docPr id="1384092680" name="テキスト ボックス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7550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24C2C7" w14:textId="77777777" w:rsidR="00A95C3B" w:rsidRPr="00A95C3B" w:rsidRDefault="00A95C3B" w:rsidP="00A95C3B">
                            <w:pPr>
                              <w:snapToGrid w:val="0"/>
                              <w:spacing w:line="240" w:lineRule="atLeast"/>
                              <w:contextualSpacing/>
                              <w:rPr>
                                <w:rFonts w:ascii="UD デジタル 教科書体 NK-B" w:eastAsia="UD デジタル 教科書体 NK-B" w:hAnsi="ＭＳ 明朝"/>
                                <w:b/>
                                <w:szCs w:val="26"/>
                              </w:rPr>
                            </w:pPr>
                            <w:r w:rsidRPr="00A95C3B">
                              <w:rPr>
                                <w:rFonts w:ascii="UD デジタル 教科書体 NK-B" w:eastAsia="UD デジタル 教科書体 NK-B" w:hAnsi="ＭＳ 明朝" w:hint="eastAsia"/>
                                <w:sz w:val="26"/>
                                <w:szCs w:val="26"/>
                              </w:rPr>
                              <w:t>テーマは…</w:t>
                            </w:r>
                          </w:p>
                          <w:p w14:paraId="7D513C3B" w14:textId="77777777" w:rsidR="00A95C3B" w:rsidRPr="00512FF8" w:rsidRDefault="00A95C3B" w:rsidP="00A95C3B">
                            <w:pPr>
                              <w:snapToGrid w:val="0"/>
                              <w:spacing w:line="240" w:lineRule="atLeast"/>
                              <w:contextualSpacing/>
                              <w:jc w:val="center"/>
                              <w:rPr>
                                <w:rFonts w:ascii="UD デジタル 教科書体 NK-B" w:eastAsia="UD デジタル 教科書体 NK-B"/>
                                <w:b/>
                                <w:sz w:val="18"/>
                              </w:rPr>
                            </w:pPr>
                            <w:r w:rsidRPr="00A95C3B">
                              <w:rPr>
                                <w:rFonts w:ascii="UD デジタル 教科書体 NK-B" w:eastAsia="UD デジタル 教科書体 NK-B" w:hAnsi="ＭＳ 明朝" w:hint="eastAsia"/>
                                <w:b/>
                                <w:sz w:val="28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AR P丸ゴシック体M" w:hint="eastAsia"/>
                                      <w:b/>
                                      <w:sz w:val="14"/>
                                      <w:szCs w:val="26"/>
                                    </w:rPr>
                                    <w:t>ねっちゅうしょう</w:t>
                                  </w:r>
                                </w:rt>
                                <w:rubyBase>
                                  <w:r w:rsidR="00A95C3B" w:rsidRPr="00A95C3B">
                                    <w:rPr>
                                      <w:rFonts w:ascii="UD デジタル 教科書体 NK-B" w:eastAsia="UD デジタル 教科書体 NK-B" w:hAnsi="ＭＳ 明朝" w:hint="eastAsia"/>
                                      <w:b/>
                                      <w:sz w:val="28"/>
                                      <w:szCs w:val="26"/>
                                    </w:rPr>
                                    <w:t>熱中症</w:t>
                                  </w:r>
                                </w:rubyBase>
                              </w:ruby>
                            </w:r>
                            <w:r w:rsidRPr="00A95C3B">
                              <w:rPr>
                                <w:rFonts w:ascii="UD デジタル 教科書体 NK-B" w:eastAsia="UD デジタル 教科書体 NK-B" w:hAnsi="ＭＳ 明朝" w:hint="eastAsia"/>
                                <w:b/>
                                <w:sz w:val="28"/>
                                <w:szCs w:val="26"/>
                              </w:rPr>
                              <w:t>を</w:t>
                            </w:r>
                            <w:r w:rsidRPr="00A95C3B">
                              <w:rPr>
                                <w:rFonts w:ascii="UD デジタル 教科書体 NK-B" w:eastAsia="UD デジタル 教科書体 NK-B" w:hAnsi="ＭＳ 明朝" w:hint="eastAsia"/>
                                <w:b/>
                                <w:sz w:val="28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AR P丸ゴシック体M" w:hint="eastAsia"/>
                                      <w:b/>
                                      <w:sz w:val="14"/>
                                      <w:szCs w:val="26"/>
                                    </w:rPr>
                                    <w:t>ふせ</w:t>
                                  </w:r>
                                </w:rt>
                                <w:rubyBase>
                                  <w:r w:rsidR="00A95C3B" w:rsidRPr="00A95C3B">
                                    <w:rPr>
                                      <w:rFonts w:ascii="UD デジタル 教科書体 NK-B" w:eastAsia="UD デジタル 教科書体 NK-B" w:hAnsi="ＭＳ 明朝" w:hint="eastAsia"/>
                                      <w:b/>
                                      <w:sz w:val="28"/>
                                      <w:szCs w:val="26"/>
                                    </w:rPr>
                                    <w:t>防</w:t>
                                  </w:r>
                                </w:rubyBase>
                              </w:ruby>
                            </w:r>
                            <w:r w:rsidRPr="00A95C3B">
                              <w:rPr>
                                <w:rFonts w:ascii="UD デジタル 教科書体 NK-B" w:eastAsia="UD デジタル 教科書体 NK-B" w:hAnsi="ＭＳ 明朝" w:hint="eastAsia"/>
                                <w:b/>
                                <w:sz w:val="28"/>
                                <w:szCs w:val="26"/>
                              </w:rPr>
                              <w:t>ぎたい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C52296" id="テキスト ボックス 93" o:spid="_x0000_s1073" type="#_x0000_t202" style="position:absolute;left:0;text-align:left;margin-left:153.95pt;margin-top:14.35pt;width:209.3pt;height:59.45pt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" strokeweight="1.5pt">
                <v:textbox>
                  <w:txbxContent>
                    <w:p w14:paraId="6024C2C7" w14:textId="77777777" w:rsidR="00A95C3B" w:rsidRPr="00A95C3B" w:rsidRDefault="00A95C3B" w:rsidP="00A95C3B">
                      <w:pPr>
                        <w:snapToGrid w:val="0"/>
                        <w:spacing w:line="240" w:lineRule="atLeast"/>
                        <w:contextualSpacing/>
                        <w:rPr>
                          <w:rFonts w:ascii="UD デジタル 教科書体 NK-B" w:eastAsia="UD デジタル 教科書体 NK-B" w:hAnsi="ＭＳ 明朝"/>
                          <w:b/>
                          <w:szCs w:val="26"/>
                        </w:rPr>
                      </w:pPr>
                      <w:r w:rsidRPr="00A95C3B">
                        <w:rPr>
                          <w:rFonts w:ascii="UD デジタル 教科書体 NK-B" w:eastAsia="UD デジタル 教科書体 NK-B" w:hAnsi="ＭＳ 明朝" w:hint="eastAsia"/>
                          <w:sz w:val="26"/>
                          <w:szCs w:val="26"/>
                        </w:rPr>
                        <w:t>テーマは…</w:t>
                      </w:r>
                    </w:p>
                    <w:p w14:paraId="7D513C3B" w14:textId="77777777" w:rsidR="00A95C3B" w:rsidRPr="00512FF8" w:rsidRDefault="00A95C3B" w:rsidP="00A95C3B">
                      <w:pPr>
                        <w:snapToGrid w:val="0"/>
                        <w:spacing w:line="240" w:lineRule="atLeast"/>
                        <w:contextualSpacing/>
                        <w:jc w:val="center"/>
                        <w:rPr>
                          <w:rFonts w:ascii="UD デジタル 教科書体 NK-B" w:eastAsia="UD デジタル 教科書体 NK-B"/>
                          <w:b/>
                          <w:sz w:val="18"/>
                        </w:rPr>
                      </w:pPr>
                      <w:r w:rsidRPr="00A95C3B">
                        <w:rPr>
                          <w:rFonts w:ascii="UD デジタル 教科書体 NK-B" w:eastAsia="UD デジタル 教科書体 NK-B" w:hAnsi="ＭＳ 明朝" w:hint="eastAsia"/>
                          <w:b/>
                          <w:sz w:val="28"/>
                          <w:szCs w:val="26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AR P丸ゴシック体M" w:hint="eastAsia"/>
                                <w:b/>
                                <w:sz w:val="14"/>
                                <w:szCs w:val="26"/>
                              </w:rPr>
                              <w:t>ねっちゅうしょう</w:t>
                            </w:r>
                          </w:rt>
                          <w:rubyBase>
                            <w:r w:rsidR="00A95C3B" w:rsidRPr="00A95C3B">
                              <w:rPr>
                                <w:rFonts w:ascii="UD デジタル 教科書体 NK-B" w:eastAsia="UD デジタル 教科書体 NK-B" w:hAnsi="ＭＳ 明朝" w:hint="eastAsia"/>
                                <w:b/>
                                <w:sz w:val="28"/>
                                <w:szCs w:val="26"/>
                              </w:rPr>
                              <w:t>熱中症</w:t>
                            </w:r>
                          </w:rubyBase>
                        </w:ruby>
                      </w:r>
                      <w:r w:rsidRPr="00A95C3B">
                        <w:rPr>
                          <w:rFonts w:ascii="UD デジタル 教科書体 NK-B" w:eastAsia="UD デジタル 教科書体 NK-B" w:hAnsi="ＭＳ 明朝" w:hint="eastAsia"/>
                          <w:b/>
                          <w:sz w:val="28"/>
                          <w:szCs w:val="26"/>
                        </w:rPr>
                        <w:t>を</w:t>
                      </w:r>
                      <w:r w:rsidRPr="00A95C3B">
                        <w:rPr>
                          <w:rFonts w:ascii="UD デジタル 教科書体 NK-B" w:eastAsia="UD デジタル 教科書体 NK-B" w:hAnsi="ＭＳ 明朝" w:hint="eastAsia"/>
                          <w:b/>
                          <w:sz w:val="28"/>
                          <w:szCs w:val="26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AR P丸ゴシック体M" w:hint="eastAsia"/>
                                <w:b/>
                                <w:sz w:val="14"/>
                                <w:szCs w:val="26"/>
                              </w:rPr>
                              <w:t>ふせ</w:t>
                            </w:r>
                          </w:rt>
                          <w:rubyBase>
                            <w:r w:rsidR="00A95C3B" w:rsidRPr="00A95C3B">
                              <w:rPr>
                                <w:rFonts w:ascii="UD デジタル 教科書体 NK-B" w:eastAsia="UD デジタル 教科書体 NK-B" w:hAnsi="ＭＳ 明朝" w:hint="eastAsia"/>
                                <w:b/>
                                <w:sz w:val="28"/>
                                <w:szCs w:val="26"/>
                              </w:rPr>
                              <w:t>防</w:t>
                            </w:r>
                          </w:rubyBase>
                        </w:ruby>
                      </w:r>
                      <w:r w:rsidRPr="00A95C3B">
                        <w:rPr>
                          <w:rFonts w:ascii="UD デジタル 教科書体 NK-B" w:eastAsia="UD デジタル 教科書体 NK-B" w:hAnsi="ＭＳ 明朝" w:hint="eastAsia"/>
                          <w:b/>
                          <w:sz w:val="28"/>
                          <w:szCs w:val="26"/>
                        </w:rPr>
                        <w:t>ぎたい</w:t>
                      </w:r>
                    </w:p>
                  </w:txbxContent>
                </v:textbox>
              </v:shape>
            </w:pict>
          </mc:Fallback>
        </mc:AlternateConten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たと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例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えば…</w:t>
      </w:r>
    </w:p>
    <w:p w14:paraId="30AAC2AC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21FB1D66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39A38E86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529F748F" w14:textId="736B51E5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  <w:r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61CCCD6D" wp14:editId="6D5BBCEA">
                <wp:simplePos x="0" y="0"/>
                <wp:positionH relativeFrom="column">
                  <wp:posOffset>1464310</wp:posOffset>
                </wp:positionH>
                <wp:positionV relativeFrom="paragraph">
                  <wp:posOffset>94615</wp:posOffset>
                </wp:positionV>
                <wp:extent cx="956310" cy="267335"/>
                <wp:effectExtent l="33655" t="5080" r="10160" b="80010"/>
                <wp:wrapNone/>
                <wp:docPr id="1267853759" name="直線矢印コネクタ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956310" cy="2673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6CB1475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矢印コネクタ 92" o:spid="_x0000_s1026" type="#_x0000_t32" style="position:absolute;margin-left:115.3pt;margin-top:7.45pt;width:75.3pt;height:21.05pt;flip:x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">
                <v:stroke endarrow="open"/>
              </v:shape>
            </w:pict>
          </mc:Fallback>
        </mc:AlternateContent>
      </w:r>
      <w:r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08F1AF09" wp14:editId="6C9AB4CC">
                <wp:simplePos x="0" y="0"/>
                <wp:positionH relativeFrom="column">
                  <wp:posOffset>3322320</wp:posOffset>
                </wp:positionH>
                <wp:positionV relativeFrom="paragraph">
                  <wp:posOffset>120015</wp:posOffset>
                </wp:positionV>
                <wp:extent cx="0" cy="266700"/>
                <wp:effectExtent l="72390" t="11430" r="80010" b="17145"/>
                <wp:wrapNone/>
                <wp:docPr id="886558266" name="直線矢印コネクタ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67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1D9145" id="直線矢印コネクタ 91" o:spid="_x0000_s1026" type="#_x0000_t32" style="position:absolute;margin-left:261.6pt;margin-top:9.45pt;width:0;height:21pt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">
                <v:stroke endarrow="open"/>
              </v:shape>
            </w:pict>
          </mc:Fallback>
        </mc:AlternateContent>
      </w:r>
      <w:r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3AD496FB" wp14:editId="0F17593A">
                <wp:simplePos x="0" y="0"/>
                <wp:positionH relativeFrom="column">
                  <wp:posOffset>4121785</wp:posOffset>
                </wp:positionH>
                <wp:positionV relativeFrom="paragraph">
                  <wp:posOffset>117475</wp:posOffset>
                </wp:positionV>
                <wp:extent cx="956310" cy="266700"/>
                <wp:effectExtent l="5080" t="8890" r="38735" b="76835"/>
                <wp:wrapNone/>
                <wp:docPr id="1280607674" name="直線矢印コネクタ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6310" cy="2667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600626" id="直線矢印コネクタ 90" o:spid="_x0000_s1026" type="#_x0000_t32" style="position:absolute;margin-left:324.55pt;margin-top:9.25pt;width:75.3pt;height:21pt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">
                <v:stroke endarrow="open"/>
              </v:shape>
            </w:pict>
          </mc:Fallback>
        </mc:AlternateContent>
      </w:r>
    </w:p>
    <w:p w14:paraId="4A476F89" w14:textId="4952D990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  <w:r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06048" behindDoc="0" locked="0" layoutInCell="1" allowOverlap="1" wp14:anchorId="08B0E332" wp14:editId="6ADA0731">
                <wp:simplePos x="0" y="0"/>
                <wp:positionH relativeFrom="column">
                  <wp:posOffset>4509135</wp:posOffset>
                </wp:positionH>
                <wp:positionV relativeFrom="paragraph">
                  <wp:posOffset>189230</wp:posOffset>
                </wp:positionV>
                <wp:extent cx="2039620" cy="424815"/>
                <wp:effectExtent l="1905" t="4445" r="0" b="0"/>
                <wp:wrapNone/>
                <wp:docPr id="2082469636" name="テキスト ボックス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39620" cy="424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080B1E0" w14:textId="728E188F" w:rsidR="00A95C3B" w:rsidRPr="00512FF8" w:rsidRDefault="00A95C3B" w:rsidP="00A95C3B">
                            <w:pPr>
                              <w:rPr>
                                <w:rFonts w:ascii="UD デジタル 教科書体 NK-B" w:eastAsia="UD デジタル 教科書体 NK-B"/>
                                <w:b/>
                                <w:sz w:val="10"/>
                                <w:szCs w:val="16"/>
                              </w:rPr>
                            </w:pPr>
                            <w:r w:rsidRPr="00A95C3B">
                              <w:rPr>
                                <w:rFonts w:ascii="UD デジタル 教科書体 NK-B" w:eastAsia="UD デジタル 教科書体 NK-B" w:hAnsi="ＭＳ 明朝" w:hint="eastAsia"/>
                                <w:sz w:val="20"/>
                                <w:szCs w:val="20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0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AR P丸ゴシック体M" w:hint="eastAsia"/>
                                      <w:sz w:val="10"/>
                                      <w:szCs w:val="20"/>
                                    </w:rPr>
                                    <w:t>たいおん</w:t>
                                  </w:r>
                                </w:rt>
                                <w:rubyBase>
                                  <w:r w:rsidR="00A95C3B" w:rsidRPr="00A95C3B">
                                    <w:rPr>
                                      <w:rFonts w:ascii="UD デジタル 教科書体 NK-B" w:eastAsia="UD デジタル 教科書体 NK-B" w:hAnsi="ＭＳ 明朝" w:hint="eastAsia"/>
                                      <w:sz w:val="20"/>
                                      <w:szCs w:val="20"/>
                                    </w:rPr>
                                    <w:t>体温</w:t>
                                  </w:r>
                                </w:rubyBase>
                              </w:ruby>
                            </w:r>
                            <w:r w:rsidRPr="00A95C3B">
                              <w:rPr>
                                <w:rFonts w:ascii="UD デジタル 教科書体 NK-B" w:eastAsia="UD デジタル 教科書体 NK-B" w:hAnsi="ＭＳ 明朝" w:hint="eastAsia"/>
                                <w:sz w:val="20"/>
                                <w:szCs w:val="20"/>
                              </w:rPr>
                              <w:t>が</w:t>
                            </w:r>
                            <w:r w:rsidRPr="00A95C3B">
                              <w:rPr>
                                <w:rFonts w:ascii="UD デジタル 教科書体 NK-B" w:eastAsia="UD デジタル 教科書体 NK-B" w:hAnsi="ＭＳ 明朝" w:hint="eastAsia"/>
                                <w:sz w:val="20"/>
                                <w:szCs w:val="20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0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AR P丸ゴシック体M" w:hint="eastAsia"/>
                                      <w:sz w:val="10"/>
                                      <w:szCs w:val="20"/>
                                    </w:rPr>
                                    <w:t>さ</w:t>
                                  </w:r>
                                </w:rt>
                                <w:rubyBase>
                                  <w:r w:rsidR="00A95C3B" w:rsidRPr="00A95C3B">
                                    <w:rPr>
                                      <w:rFonts w:ascii="UD デジタル 教科書体 NK-B" w:eastAsia="UD デジタル 教科書体 NK-B" w:hAnsi="ＭＳ 明朝" w:hint="eastAsia"/>
                                      <w:sz w:val="20"/>
                                      <w:szCs w:val="20"/>
                                    </w:rPr>
                                    <w:t>下</w:t>
                                  </w:r>
                                </w:rubyBase>
                              </w:ruby>
                            </w:r>
                            <w:r w:rsidRPr="00A95C3B">
                              <w:rPr>
                                <w:rFonts w:ascii="UD デジタル 教科書体 NK-B" w:eastAsia="UD デジタル 教科書体 NK-B" w:hAnsi="ＭＳ 明朝" w:hint="eastAsia"/>
                                <w:sz w:val="20"/>
                                <w:szCs w:val="20"/>
                              </w:rPr>
                              <w:t>がる</w:t>
                            </w:r>
                            <w:r w:rsidRPr="00A95C3B">
                              <w:rPr>
                                <w:rFonts w:ascii="UD デジタル 教科書体 NK-B" w:eastAsia="UD デジタル 教科書体 NK-B" w:hAnsi="ＭＳ 明朝" w:hint="eastAsia"/>
                                <w:sz w:val="20"/>
                                <w:szCs w:val="20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0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AR P丸ゴシック体M" w:hint="eastAsia"/>
                                      <w:sz w:val="10"/>
                                      <w:szCs w:val="20"/>
                                    </w:rPr>
                                    <w:t>せんぷうき</w:t>
                                  </w:r>
                                </w:rt>
                                <w:rubyBase>
                                  <w:r w:rsidR="00A95C3B" w:rsidRPr="00A95C3B">
                                    <w:rPr>
                                      <w:rFonts w:ascii="UD デジタル 教科書体 NK-B" w:eastAsia="UD デジタル 教科書体 NK-B" w:hAnsi="ＭＳ 明朝" w:hint="eastAsia"/>
                                      <w:sz w:val="20"/>
                                      <w:szCs w:val="20"/>
                                    </w:rPr>
                                    <w:t>扇風機</w:t>
                                  </w:r>
                                </w:rubyBase>
                              </w:ruby>
                            </w:r>
                            <w:r w:rsidRPr="00A95C3B">
                              <w:rPr>
                                <w:rFonts w:ascii="UD デジタル 教科書体 NK-B" w:eastAsia="UD デジタル 教科書体 NK-B" w:hAnsi="ＭＳ 明朝" w:hint="eastAsia"/>
                                <w:sz w:val="20"/>
                                <w:szCs w:val="20"/>
                              </w:rPr>
                              <w:t>を</w:t>
                            </w:r>
                            <w:r w:rsidR="00021851">
                              <w:rPr>
                                <w:rFonts w:ascii="UD デジタル 教科書体 NK-B" w:eastAsia="UD デジタル 教科書体 NK-B" w:hAnsi="ＭＳ 明朝"/>
                                <w:sz w:val="20"/>
                                <w:szCs w:val="20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0"/>
                                  <w:lid w:val="ja-JP"/>
                                </w:rubyPr>
                                <w:rt>
                                  <w:r w:rsidR="00021851" w:rsidRPr="00021851">
                                    <w:rPr>
                                      <w:rFonts w:ascii="UD デジタル 教科書体 NK-B" w:eastAsia="UD デジタル 教科書体 NK-B" w:hAnsi="ＭＳ 明朝"/>
                                      <w:sz w:val="10"/>
                                      <w:szCs w:val="20"/>
                                    </w:rPr>
                                    <w:t>つく</w:t>
                                  </w:r>
                                </w:rt>
                                <w:rubyBase>
                                  <w:r w:rsidR="00021851">
                                    <w:rPr>
                                      <w:rFonts w:ascii="UD デジタル 教科書体 NK-B" w:eastAsia="UD デジタル 教科書体 NK-B" w:hAnsi="ＭＳ 明朝"/>
                                      <w:sz w:val="20"/>
                                      <w:szCs w:val="20"/>
                                    </w:rPr>
                                    <w:t>作</w:t>
                                  </w:r>
                                </w:rubyBase>
                              </w:ruby>
                            </w:r>
                            <w:r w:rsidRPr="00A95C3B">
                              <w:rPr>
                                <w:rFonts w:ascii="UD デジタル 教科書体 NK-B" w:eastAsia="UD デジタル 教科書体 NK-B" w:hAnsi="ＭＳ 明朝" w:hint="eastAsia"/>
                                <w:sz w:val="20"/>
                                <w:szCs w:val="20"/>
                              </w:rPr>
                              <w:t>りたい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B0E332" id="テキスト ボックス 89" o:spid="_x0000_s1074" type="#_x0000_t202" style="position:absolute;left:0;text-align:left;margin-left:355.05pt;margin-top:14.9pt;width:160.6pt;height:33.45pt;z-index:25190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" stroked="f" strokeweight=".5pt">
                <v:textbox>
                  <w:txbxContent>
                    <w:p w14:paraId="3080B1E0" w14:textId="728E188F" w:rsidR="00A95C3B" w:rsidRPr="00512FF8" w:rsidRDefault="00A95C3B" w:rsidP="00A95C3B">
                      <w:pPr>
                        <w:rPr>
                          <w:rFonts w:ascii="UD デジタル 教科書体 NK-B" w:eastAsia="UD デジタル 教科書体 NK-B"/>
                          <w:b/>
                          <w:sz w:val="10"/>
                          <w:szCs w:val="16"/>
                        </w:rPr>
                      </w:pPr>
                      <w:r w:rsidRPr="00A95C3B">
                        <w:rPr>
                          <w:rFonts w:ascii="UD デジタル 教科書体 NK-B" w:eastAsia="UD デジタル 教科書体 NK-B" w:hAnsi="ＭＳ 明朝" w:hint="eastAsia"/>
                          <w:sz w:val="20"/>
                          <w:szCs w:val="20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0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AR P丸ゴシック体M" w:hint="eastAsia"/>
                                <w:sz w:val="10"/>
                                <w:szCs w:val="20"/>
                              </w:rPr>
                              <w:t>たいおん</w:t>
                            </w:r>
                          </w:rt>
                          <w:rubyBase>
                            <w:r w:rsidR="00A95C3B" w:rsidRPr="00A95C3B">
                              <w:rPr>
                                <w:rFonts w:ascii="UD デジタル 教科書体 NK-B" w:eastAsia="UD デジタル 教科書体 NK-B" w:hAnsi="ＭＳ 明朝" w:hint="eastAsia"/>
                                <w:sz w:val="20"/>
                                <w:szCs w:val="20"/>
                              </w:rPr>
                              <w:t>体温</w:t>
                            </w:r>
                          </w:rubyBase>
                        </w:ruby>
                      </w:r>
                      <w:r w:rsidRPr="00A95C3B">
                        <w:rPr>
                          <w:rFonts w:ascii="UD デジタル 教科書体 NK-B" w:eastAsia="UD デジタル 教科書体 NK-B" w:hAnsi="ＭＳ 明朝" w:hint="eastAsia"/>
                          <w:sz w:val="20"/>
                          <w:szCs w:val="20"/>
                        </w:rPr>
                        <w:t>が</w:t>
                      </w:r>
                      <w:r w:rsidRPr="00A95C3B">
                        <w:rPr>
                          <w:rFonts w:ascii="UD デジタル 教科書体 NK-B" w:eastAsia="UD デジタル 教科書体 NK-B" w:hAnsi="ＭＳ 明朝" w:hint="eastAsia"/>
                          <w:sz w:val="20"/>
                          <w:szCs w:val="20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0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AR P丸ゴシック体M" w:hint="eastAsia"/>
                                <w:sz w:val="10"/>
                                <w:szCs w:val="20"/>
                              </w:rPr>
                              <w:t>さ</w:t>
                            </w:r>
                          </w:rt>
                          <w:rubyBase>
                            <w:r w:rsidR="00A95C3B" w:rsidRPr="00A95C3B">
                              <w:rPr>
                                <w:rFonts w:ascii="UD デジタル 教科書体 NK-B" w:eastAsia="UD デジタル 教科書体 NK-B" w:hAnsi="ＭＳ 明朝" w:hint="eastAsia"/>
                                <w:sz w:val="20"/>
                                <w:szCs w:val="20"/>
                              </w:rPr>
                              <w:t>下</w:t>
                            </w:r>
                          </w:rubyBase>
                        </w:ruby>
                      </w:r>
                      <w:r w:rsidRPr="00A95C3B">
                        <w:rPr>
                          <w:rFonts w:ascii="UD デジタル 教科書体 NK-B" w:eastAsia="UD デジタル 教科書体 NK-B" w:hAnsi="ＭＳ 明朝" w:hint="eastAsia"/>
                          <w:sz w:val="20"/>
                          <w:szCs w:val="20"/>
                        </w:rPr>
                        <w:t>がる</w:t>
                      </w:r>
                      <w:r w:rsidRPr="00A95C3B">
                        <w:rPr>
                          <w:rFonts w:ascii="UD デジタル 教科書体 NK-B" w:eastAsia="UD デジタル 教科書体 NK-B" w:hAnsi="ＭＳ 明朝" w:hint="eastAsia"/>
                          <w:sz w:val="20"/>
                          <w:szCs w:val="20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0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AR P丸ゴシック体M" w:hint="eastAsia"/>
                                <w:sz w:val="10"/>
                                <w:szCs w:val="20"/>
                              </w:rPr>
                              <w:t>せんぷうき</w:t>
                            </w:r>
                          </w:rt>
                          <w:rubyBase>
                            <w:r w:rsidR="00A95C3B" w:rsidRPr="00A95C3B">
                              <w:rPr>
                                <w:rFonts w:ascii="UD デジタル 教科書体 NK-B" w:eastAsia="UD デジタル 教科書体 NK-B" w:hAnsi="ＭＳ 明朝" w:hint="eastAsia"/>
                                <w:sz w:val="20"/>
                                <w:szCs w:val="20"/>
                              </w:rPr>
                              <w:t>扇風機</w:t>
                            </w:r>
                          </w:rubyBase>
                        </w:ruby>
                      </w:r>
                      <w:r w:rsidRPr="00A95C3B">
                        <w:rPr>
                          <w:rFonts w:ascii="UD デジタル 教科書体 NK-B" w:eastAsia="UD デジタル 教科書体 NK-B" w:hAnsi="ＭＳ 明朝" w:hint="eastAsia"/>
                          <w:sz w:val="20"/>
                          <w:szCs w:val="20"/>
                        </w:rPr>
                        <w:t>を</w:t>
                      </w:r>
                      <w:r w:rsidR="00021851">
                        <w:rPr>
                          <w:rFonts w:ascii="UD デジタル 教科書体 NK-B" w:eastAsia="UD デジタル 教科書体 NK-B" w:hAnsi="ＭＳ 明朝"/>
                          <w:sz w:val="20"/>
                          <w:szCs w:val="20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0"/>
                            <w:lid w:val="ja-JP"/>
                          </w:rubyPr>
                          <w:rt>
                            <w:r w:rsidR="00021851" w:rsidRPr="00021851">
                              <w:rPr>
                                <w:rFonts w:ascii="UD デジタル 教科書体 NK-B" w:eastAsia="UD デジタル 教科書体 NK-B" w:hAnsi="ＭＳ 明朝"/>
                                <w:sz w:val="10"/>
                                <w:szCs w:val="20"/>
                              </w:rPr>
                              <w:t>つく</w:t>
                            </w:r>
                          </w:rt>
                          <w:rubyBase>
                            <w:r w:rsidR="00021851">
                              <w:rPr>
                                <w:rFonts w:ascii="UD デジタル 教科書体 NK-B" w:eastAsia="UD デジタル 教科書体 NK-B" w:hAnsi="ＭＳ 明朝"/>
                                <w:sz w:val="20"/>
                                <w:szCs w:val="20"/>
                              </w:rPr>
                              <w:t>作</w:t>
                            </w:r>
                          </w:rubyBase>
                        </w:ruby>
                      </w:r>
                      <w:r w:rsidRPr="00A95C3B">
                        <w:rPr>
                          <w:rFonts w:ascii="UD デジタル 教科書体 NK-B" w:eastAsia="UD デジタル 教科書体 NK-B" w:hAnsi="ＭＳ 明朝" w:hint="eastAsia"/>
                          <w:sz w:val="20"/>
                          <w:szCs w:val="20"/>
                        </w:rPr>
                        <w:t>りたい</w:t>
                      </w:r>
                    </w:p>
                  </w:txbxContent>
                </v:textbox>
              </v:shape>
            </w:pict>
          </mc:Fallback>
        </mc:AlternateContent>
      </w:r>
      <w:r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050897A3" wp14:editId="40E2CD68">
                <wp:simplePos x="0" y="0"/>
                <wp:positionH relativeFrom="column">
                  <wp:posOffset>2221230</wp:posOffset>
                </wp:positionH>
                <wp:positionV relativeFrom="paragraph">
                  <wp:posOffset>219710</wp:posOffset>
                </wp:positionV>
                <wp:extent cx="2299335" cy="424815"/>
                <wp:effectExtent l="0" t="0" r="0" b="0"/>
                <wp:wrapNone/>
                <wp:docPr id="1537824242" name="テキスト ボックス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9335" cy="4248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349D64" w14:textId="77777777" w:rsidR="00A95C3B" w:rsidRPr="00512FF8" w:rsidRDefault="00A95C3B" w:rsidP="00A95C3B">
                            <w:pPr>
                              <w:rPr>
                                <w:rFonts w:ascii="UD デジタル 教科書体 NK-B" w:eastAsia="UD デジタル 教科書体 NK-B"/>
                                <w:b/>
                                <w:sz w:val="14"/>
                                <w:szCs w:val="20"/>
                              </w:rPr>
                            </w:pPr>
                            <w:r w:rsidRPr="00A95C3B">
                              <w:rPr>
                                <w:rFonts w:ascii="UD デジタル 教科書体 NK-B" w:eastAsia="UD デジタル 教科書体 NK-B" w:hAnsi="ＭＳ 明朝" w:hint="eastAsia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AR P丸ゴシック体M" w:hint="eastAsia"/>
                                      <w:sz w:val="11"/>
                                    </w:rPr>
                                    <w:t>ぼうし</w:t>
                                  </w:r>
                                </w:rt>
                                <w:rubyBase>
                                  <w:r w:rsidR="00A95C3B" w:rsidRPr="00A95C3B">
                                    <w:rPr>
                                      <w:rFonts w:ascii="UD デジタル 教科書体 NK-B" w:eastAsia="UD デジタル 教科書体 NK-B" w:hAnsi="ＭＳ 明朝" w:hint="eastAsia"/>
                                    </w:rPr>
                                    <w:t>帽子</w:t>
                                  </w:r>
                                </w:rubyBase>
                              </w:ruby>
                            </w:r>
                            <w:r w:rsidRPr="00A95C3B">
                              <w:rPr>
                                <w:rFonts w:ascii="UD デジタル 教科書体 NK-B" w:eastAsia="UD デジタル 教科書体 NK-B" w:hAnsi="ＭＳ 明朝" w:hint="eastAsia"/>
                              </w:rPr>
                              <w:t>をかぶるとよいのはなぜ？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0897A3" id="テキスト ボックス 88" o:spid="_x0000_s1075" type="#_x0000_t202" style="position:absolute;left:0;text-align:left;margin-left:174.9pt;margin-top:17.3pt;width:181.05pt;height:33.45pt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" stroked="f" strokeweight=".5pt">
                <v:textbox>
                  <w:txbxContent>
                    <w:p w14:paraId="54349D64" w14:textId="77777777" w:rsidR="00A95C3B" w:rsidRPr="00512FF8" w:rsidRDefault="00A95C3B" w:rsidP="00A95C3B">
                      <w:pPr>
                        <w:rPr>
                          <w:rFonts w:ascii="UD デジタル 教科書体 NK-B" w:eastAsia="UD デジタル 教科書体 NK-B"/>
                          <w:b/>
                          <w:sz w:val="14"/>
                          <w:szCs w:val="20"/>
                        </w:rPr>
                      </w:pPr>
                      <w:r w:rsidRPr="00A95C3B">
                        <w:rPr>
                          <w:rFonts w:ascii="UD デジタル 教科書体 NK-B" w:eastAsia="UD デジタル 教科書体 NK-B" w:hAnsi="ＭＳ 明朝" w:hint="eastAsia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AR P丸ゴシック体M" w:hint="eastAsia"/>
                                <w:sz w:val="11"/>
                              </w:rPr>
                              <w:t>ぼうし</w:t>
                            </w:r>
                          </w:rt>
                          <w:rubyBase>
                            <w:r w:rsidR="00A95C3B" w:rsidRPr="00A95C3B">
                              <w:rPr>
                                <w:rFonts w:ascii="UD デジタル 教科書体 NK-B" w:eastAsia="UD デジタル 教科書体 NK-B" w:hAnsi="ＭＳ 明朝" w:hint="eastAsia"/>
                              </w:rPr>
                              <w:t>帽子</w:t>
                            </w:r>
                          </w:rubyBase>
                        </w:ruby>
                      </w:r>
                      <w:r w:rsidRPr="00A95C3B">
                        <w:rPr>
                          <w:rFonts w:ascii="UD デジタル 教科書体 NK-B" w:eastAsia="UD デジタル 教科書体 NK-B" w:hAnsi="ＭＳ 明朝" w:hint="eastAsia"/>
                        </w:rPr>
                        <w:t>をかぶるとよいのはなぜ？</w:t>
                      </w:r>
                    </w:p>
                  </w:txbxContent>
                </v:textbox>
              </v:shape>
            </w:pict>
          </mc:Fallback>
        </mc:AlternateContent>
      </w:r>
      <w:r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35ADEA9C" wp14:editId="5326AFD7">
                <wp:simplePos x="0" y="0"/>
                <wp:positionH relativeFrom="column">
                  <wp:posOffset>114300</wp:posOffset>
                </wp:positionH>
                <wp:positionV relativeFrom="paragraph">
                  <wp:posOffset>201930</wp:posOffset>
                </wp:positionV>
                <wp:extent cx="1955165" cy="566420"/>
                <wp:effectExtent l="0" t="0" r="0" b="0"/>
                <wp:wrapNone/>
                <wp:docPr id="2030571521" name="テキスト ボックス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55165" cy="5664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186D5F5" w14:textId="77777777" w:rsidR="00A95C3B" w:rsidRPr="00512FF8" w:rsidRDefault="00A95C3B" w:rsidP="00A95C3B">
                            <w:pPr>
                              <w:rPr>
                                <w:rFonts w:ascii="UD デジタル 教科書体 NK-B" w:eastAsia="UD デジタル 教科書体 NK-B"/>
                                <w:b/>
                                <w:sz w:val="14"/>
                                <w:szCs w:val="20"/>
                              </w:rPr>
                            </w:pPr>
                            <w:r w:rsidRPr="00A95C3B">
                              <w:rPr>
                                <w:rFonts w:ascii="UD デジタル 教科書体 NK-B" w:eastAsia="UD デジタル 教科書体 NK-B" w:hAnsi="ＭＳ 明朝" w:hint="eastAsia"/>
                              </w:rPr>
                              <w:t>どうして</w:t>
                            </w:r>
                            <w:r w:rsidRPr="00A95C3B">
                              <w:rPr>
                                <w:rFonts w:ascii="UD デジタル 教科書体 NK-B" w:eastAsia="UD デジタル 教科書体 NK-B" w:hAnsi="ＭＳ 明朝" w:hint="eastAsia"/>
                              </w:rPr>
                              <w:ruby>
                                <w:rubyPr>
                                  <w:rubyAlign w:val="distributeSpace"/>
                                  <w:hps w:val="11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AR P丸ゴシック体M" w:hint="eastAsia"/>
                                      <w:sz w:val="11"/>
                                    </w:rPr>
                                    <w:t>ねっちゅうしょう</w:t>
                                  </w:r>
                                </w:rt>
                                <w:rubyBase>
                                  <w:r w:rsidR="00A95C3B" w:rsidRPr="00A95C3B">
                                    <w:rPr>
                                      <w:rFonts w:ascii="UD デジタル 教科書体 NK-B" w:eastAsia="UD デジタル 教科書体 NK-B" w:hAnsi="ＭＳ 明朝" w:hint="eastAsia"/>
                                    </w:rPr>
                                    <w:t>熱中症</w:t>
                                  </w:r>
                                </w:rubyBase>
                              </w:ruby>
                            </w:r>
                            <w:r w:rsidRPr="00A95C3B">
                              <w:rPr>
                                <w:rFonts w:ascii="UD デジタル 教科書体 NK-B" w:eastAsia="UD デジタル 教科書体 NK-B" w:hAnsi="ＭＳ 明朝" w:hint="eastAsia"/>
                              </w:rPr>
                              <w:t>になるの？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ADEA9C" id="テキスト ボックス 87" o:spid="_x0000_s1076" type="#_x0000_t202" style="position:absolute;left:0;text-align:left;margin-left:9pt;margin-top:15.9pt;width:153.95pt;height:44.6pt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" stroked="f" strokeweight=".5pt">
                <v:textbox>
                  <w:txbxContent>
                    <w:p w14:paraId="0186D5F5" w14:textId="77777777" w:rsidR="00A95C3B" w:rsidRPr="00512FF8" w:rsidRDefault="00A95C3B" w:rsidP="00A95C3B">
                      <w:pPr>
                        <w:rPr>
                          <w:rFonts w:ascii="UD デジタル 教科書体 NK-B" w:eastAsia="UD デジタル 教科書体 NK-B"/>
                          <w:b/>
                          <w:sz w:val="14"/>
                          <w:szCs w:val="20"/>
                        </w:rPr>
                      </w:pPr>
                      <w:r w:rsidRPr="00A95C3B">
                        <w:rPr>
                          <w:rFonts w:ascii="UD デジタル 教科書体 NK-B" w:eastAsia="UD デジタル 教科書体 NK-B" w:hAnsi="ＭＳ 明朝" w:hint="eastAsia"/>
                        </w:rPr>
                        <w:t>どうして</w:t>
                      </w:r>
                      <w:r w:rsidRPr="00A95C3B">
                        <w:rPr>
                          <w:rFonts w:ascii="UD デジタル 教科書体 NK-B" w:eastAsia="UD デジタル 教科書体 NK-B" w:hAnsi="ＭＳ 明朝" w:hint="eastAsia"/>
                        </w:rPr>
                        <w:ruby>
                          <w:rubyPr>
                            <w:rubyAlign w:val="distributeSpace"/>
                            <w:hps w:val="11"/>
                            <w:hpsRaise w:val="20"/>
                            <w:hpsBaseText w:val="22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AR P丸ゴシック体M" w:hint="eastAsia"/>
                                <w:sz w:val="11"/>
                              </w:rPr>
                              <w:t>ねっちゅうしょう</w:t>
                            </w:r>
                          </w:rt>
                          <w:rubyBase>
                            <w:r w:rsidR="00A95C3B" w:rsidRPr="00A95C3B">
                              <w:rPr>
                                <w:rFonts w:ascii="UD デジタル 教科書体 NK-B" w:eastAsia="UD デジタル 教科書体 NK-B" w:hAnsi="ＭＳ 明朝" w:hint="eastAsia"/>
                              </w:rPr>
                              <w:t>熱中症</w:t>
                            </w:r>
                          </w:rubyBase>
                        </w:ruby>
                      </w:r>
                      <w:r w:rsidRPr="00A95C3B">
                        <w:rPr>
                          <w:rFonts w:ascii="UD デジタル 教科書体 NK-B" w:eastAsia="UD デジタル 教科書体 NK-B" w:hAnsi="ＭＳ 明朝" w:hint="eastAsia"/>
                        </w:rPr>
                        <w:t>になるの？</w:t>
                      </w:r>
                    </w:p>
                  </w:txbxContent>
                </v:textbox>
              </v:shape>
            </w:pict>
          </mc:Fallback>
        </mc:AlternateContent>
      </w:r>
      <w:r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6C0E2475" wp14:editId="57507A58">
                <wp:simplePos x="0" y="0"/>
                <wp:positionH relativeFrom="column">
                  <wp:posOffset>2221230</wp:posOffset>
                </wp:positionH>
                <wp:positionV relativeFrom="paragraph">
                  <wp:posOffset>214630</wp:posOffset>
                </wp:positionV>
                <wp:extent cx="2082165" cy="548640"/>
                <wp:effectExtent l="9525" t="10795" r="13335" b="12065"/>
                <wp:wrapNone/>
                <wp:docPr id="431270471" name="楕円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82165" cy="54864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47C7125" id="楕円 86" o:spid="_x0000_s1026" style="position:absolute;margin-left:174.9pt;margin-top:16.9pt;width:163.95pt;height:43.2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" filled="f" strokeweight="1.5pt"/>
            </w:pict>
          </mc:Fallback>
        </mc:AlternateContent>
      </w:r>
      <w:r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759988C6" wp14:editId="2A4674BB">
                <wp:simplePos x="0" y="0"/>
                <wp:positionH relativeFrom="column">
                  <wp:posOffset>17145</wp:posOffset>
                </wp:positionH>
                <wp:positionV relativeFrom="paragraph">
                  <wp:posOffset>215900</wp:posOffset>
                </wp:positionV>
                <wp:extent cx="2081530" cy="548640"/>
                <wp:effectExtent l="15240" t="12065" r="17780" b="10795"/>
                <wp:wrapNone/>
                <wp:docPr id="393521245" name="楕円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81530" cy="54864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A8D7D4E" id="楕円 85" o:spid="_x0000_s1026" style="position:absolute;margin-left:1.35pt;margin-top:17pt;width:163.9pt;height:43.2pt;z-index:251908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" filled="f" strokeweight="1.5pt"/>
            </w:pict>
          </mc:Fallback>
        </mc:AlternateContent>
      </w:r>
      <w:r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09120" behindDoc="0" locked="0" layoutInCell="1" allowOverlap="1" wp14:anchorId="1E20FFE7" wp14:editId="4221899E">
                <wp:simplePos x="0" y="0"/>
                <wp:positionH relativeFrom="column">
                  <wp:posOffset>4364355</wp:posOffset>
                </wp:positionH>
                <wp:positionV relativeFrom="paragraph">
                  <wp:posOffset>187960</wp:posOffset>
                </wp:positionV>
                <wp:extent cx="2081530" cy="548640"/>
                <wp:effectExtent l="9525" t="12700" r="13970" b="10160"/>
                <wp:wrapNone/>
                <wp:docPr id="1095873853" name="楕円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81530" cy="54864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016AC9FC" id="楕円 84" o:spid="_x0000_s1026" style="position:absolute;margin-left:343.65pt;margin-top:14.8pt;width:163.9pt;height:43.2pt;z-index:25190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" filled="f" strokeweight="1.5pt"/>
            </w:pict>
          </mc:Fallback>
        </mc:AlternateContent>
      </w:r>
    </w:p>
    <w:p w14:paraId="318EAF97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49F2FF02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0A2DD0B0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1AABA510" w14:textId="77777777" w:rsidR="00A95C3B" w:rsidRPr="00A95C3B" w:rsidRDefault="00A95C3B" w:rsidP="000D3511">
      <w:pPr>
        <w:widowControl w:val="0"/>
        <w:spacing w:before="0" w:line="480" w:lineRule="exact"/>
        <w:ind w:firstLineChars="100" w:firstLine="260"/>
        <w:jc w:val="both"/>
        <w:rPr>
          <w:rFonts w:ascii="UD デジタル 教科書体 NK-B" w:eastAsia="UD デジタル 教科書体 NK-B" w:hAnsi="BIZ UDゴシック" w:cs="Times New Roman"/>
          <w:kern w:val="2"/>
          <w:sz w:val="26"/>
          <w:szCs w:val="26"/>
        </w:rPr>
      </w:pP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このように、１つのテーマから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さまざま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様々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な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ぎもん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疑問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や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しら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調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べたいことが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う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生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まれてきますね。</w:t>
      </w:r>
    </w:p>
    <w:p w14:paraId="45E82856" w14:textId="22B78279" w:rsidR="00A95C3B" w:rsidRPr="00A95C3B" w:rsidRDefault="0080074A" w:rsidP="000D3511">
      <w:pPr>
        <w:widowControl w:val="0"/>
        <w:spacing w:before="0" w:line="480" w:lineRule="exact"/>
        <w:ind w:firstLineChars="100" w:firstLine="260"/>
        <w:jc w:val="both"/>
        <w:rPr>
          <w:rFonts w:ascii="UD デジタル 教科書体 NK-B" w:eastAsia="UD デジタル 教科書体 NK-B" w:hAnsi="BIZ UDゴシック" w:cs="Times New Roman"/>
          <w:kern w:val="2"/>
          <w:sz w:val="26"/>
          <w:szCs w:val="26"/>
        </w:rPr>
      </w:pPr>
      <w:r w:rsidRPr="00A95C3B">
        <w:rPr>
          <w:rFonts w:ascii="BIZ UDゴシック" w:eastAsia="BIZ UDゴシック" w:hAnsi="BIZ UDゴシック" w:cs="Times New Roman"/>
          <w:noProof/>
          <w:kern w:val="2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970560" behindDoc="0" locked="0" layoutInCell="1" allowOverlap="1" wp14:anchorId="73061103" wp14:editId="796612D0">
                <wp:simplePos x="0" y="0"/>
                <wp:positionH relativeFrom="margin">
                  <wp:posOffset>114935</wp:posOffset>
                </wp:positionH>
                <wp:positionV relativeFrom="paragraph">
                  <wp:posOffset>543560</wp:posOffset>
                </wp:positionV>
                <wp:extent cx="5875020" cy="2238375"/>
                <wp:effectExtent l="0" t="0" r="0" b="9525"/>
                <wp:wrapNone/>
                <wp:docPr id="115110972" name="テキスト ボックス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75020" cy="22383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8575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CCAB634" w14:textId="52BA35FC" w:rsidR="00A95C3B" w:rsidRPr="00512FF8" w:rsidRDefault="00A95C3B" w:rsidP="0080074A">
                            <w:pPr>
                              <w:spacing w:before="0" w:line="440" w:lineRule="exact"/>
                              <w:rPr>
                                <w:rFonts w:ascii="UD デジタル 教科書体 NK-B" w:eastAsia="UD デジタル 教科書体 NK-B" w:hAnsi="BIZ UDゴシック"/>
                                <w:sz w:val="26"/>
                                <w:szCs w:val="26"/>
                              </w:rPr>
                            </w:pPr>
                            <w:r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B37883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3"/>
                                      <w:szCs w:val="26"/>
                                    </w:rPr>
                                    <w:t>しら</w:t>
                                  </w:r>
                                </w:rt>
                                <w:rubyBase>
                                  <w:r w:rsidR="00A95C3B" w:rsidRPr="00B37883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26"/>
                                      <w:szCs w:val="26"/>
                                    </w:rPr>
                                    <w:t>調</w:t>
                                  </w:r>
                                </w:rubyBase>
                              </w:ruby>
                            </w:r>
                            <w:r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t>べることを</w:t>
                            </w:r>
                            <w:r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B37883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3"/>
                                      <w:szCs w:val="26"/>
                                    </w:rPr>
                                    <w:t>き</w:t>
                                  </w:r>
                                </w:rt>
                                <w:rubyBase>
                                  <w:r w:rsidR="00A95C3B" w:rsidRPr="00B37883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26"/>
                                      <w:szCs w:val="26"/>
                                    </w:rPr>
                                    <w:t>決</w:t>
                                  </w:r>
                                </w:rubyBase>
                              </w:ruby>
                            </w:r>
                            <w:r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t>める</w:t>
                            </w:r>
                            <w:r w:rsidR="00021851">
                              <w:rPr>
                                <w:rFonts w:ascii="UD デジタル 教科書体 NK-B" w:eastAsia="UD デジタル 教科書体 NK-B" w:hAnsi="BIZ UDゴシック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021851" w:rsidRPr="00021851">
                                    <w:rPr>
                                      <w:rFonts w:ascii="UD デジタル 教科書体 NK-B" w:eastAsia="UD デジタル 教科書体 NK-B" w:hAnsi="BIZ UDゴシック"/>
                                      <w:sz w:val="13"/>
                                      <w:szCs w:val="26"/>
                                    </w:rPr>
                                    <w:t>うえ</w:t>
                                  </w:r>
                                </w:rt>
                                <w:rubyBase>
                                  <w:r w:rsidR="00021851">
                                    <w:rPr>
                                      <w:rFonts w:ascii="UD デジタル 教科書体 NK-B" w:eastAsia="UD デジタル 教科書体 NK-B" w:hAnsi="BIZ UDゴシック"/>
                                      <w:sz w:val="26"/>
                                      <w:szCs w:val="26"/>
                                    </w:rPr>
                                    <w:t>上</w:t>
                                  </w:r>
                                </w:rubyBase>
                              </w:ruby>
                            </w:r>
                            <w:r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t>で</w:t>
                            </w:r>
                            <w:r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B37883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3"/>
                                      <w:szCs w:val="26"/>
                                    </w:rPr>
                                    <w:t>たいせつ</w:t>
                                  </w:r>
                                </w:rt>
                                <w:rubyBase>
                                  <w:r w:rsidR="00A95C3B" w:rsidRPr="00B37883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26"/>
                                      <w:szCs w:val="26"/>
                                    </w:rPr>
                                    <w:t>大切</w:t>
                                  </w:r>
                                </w:rubyBase>
                              </w:ruby>
                            </w:r>
                            <w:r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t>なポイント</w:t>
                            </w:r>
                          </w:p>
                          <w:p w14:paraId="77BCA415" w14:textId="77777777" w:rsidR="00A95C3B" w:rsidRPr="00512FF8" w:rsidRDefault="00A95C3B" w:rsidP="0080074A">
                            <w:pPr>
                              <w:spacing w:before="0" w:line="440" w:lineRule="exact"/>
                              <w:rPr>
                                <w:rFonts w:ascii="UD デジタル 教科書体 NK-B" w:eastAsia="UD デジタル 教科書体 NK-B" w:hAnsi="Segoe UI Symbol" w:cs="Segoe UI Symbol"/>
                                <w:sz w:val="26"/>
                                <w:szCs w:val="26"/>
                              </w:rPr>
                            </w:pP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 xml:space="preserve">□　①　</w:t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cs="Segoe UI Symbol" w:hint="eastAsia"/>
                                      <w:sz w:val="13"/>
                                      <w:szCs w:val="26"/>
                                    </w:rPr>
                                    <w:t>しら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26"/>
                                      <w:szCs w:val="26"/>
                                    </w:rPr>
                                    <w:t>調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べ方が</w:t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cs="Segoe UI Symbol" w:hint="eastAsia"/>
                                      <w:sz w:val="13"/>
                                      <w:szCs w:val="26"/>
                                    </w:rPr>
                                    <w:t>おも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26"/>
                                      <w:szCs w:val="26"/>
                                    </w:rPr>
                                    <w:t>思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いつきますか？</w:t>
                            </w:r>
                          </w:p>
                          <w:p w14:paraId="1AEFB201" w14:textId="77777777" w:rsidR="00A95C3B" w:rsidRPr="00512FF8" w:rsidRDefault="00A95C3B" w:rsidP="0080074A">
                            <w:pPr>
                              <w:spacing w:before="0" w:line="440" w:lineRule="exact"/>
                              <w:rPr>
                                <w:rFonts w:ascii="UD デジタル 教科書体 NK-B" w:eastAsia="UD デジタル 教科書体 NK-B" w:hAnsi="Segoe UI Symbol" w:cs="Segoe UI Symbol"/>
                                <w:sz w:val="26"/>
                                <w:szCs w:val="26"/>
                              </w:rPr>
                            </w:pP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□　②　インターネットや</w:t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cs="Segoe UI Symbol" w:hint="eastAsia"/>
                                      <w:sz w:val="13"/>
                                      <w:szCs w:val="26"/>
                                    </w:rPr>
                                    <w:t>ほん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26"/>
                                      <w:szCs w:val="26"/>
                                    </w:rPr>
                                    <w:t>本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で</w:t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cs="Segoe UI Symbol" w:hint="eastAsia"/>
                                      <w:sz w:val="13"/>
                                      <w:szCs w:val="26"/>
                                    </w:rPr>
                                    <w:t>しら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26"/>
                                      <w:szCs w:val="26"/>
                                    </w:rPr>
                                    <w:t>調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べるだけの</w:t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cs="Segoe UI Symbol" w:hint="eastAsia"/>
                                      <w:sz w:val="13"/>
                                      <w:szCs w:val="26"/>
                                    </w:rPr>
                                    <w:t>じゆう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26"/>
                                      <w:szCs w:val="26"/>
                                    </w:rPr>
                                    <w:t>自由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cs="Segoe UI Symbol" w:hint="eastAsia"/>
                                      <w:sz w:val="13"/>
                                      <w:szCs w:val="26"/>
                                    </w:rPr>
                                    <w:t>けんきゅう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26"/>
                                      <w:szCs w:val="26"/>
                                    </w:rPr>
                                    <w:t>研究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になっていませんか？</w:t>
                            </w:r>
                          </w:p>
                          <w:p w14:paraId="788C8FAD" w14:textId="77777777" w:rsidR="00A95C3B" w:rsidRPr="00512FF8" w:rsidRDefault="00A95C3B" w:rsidP="0080074A">
                            <w:pPr>
                              <w:spacing w:before="0" w:line="440" w:lineRule="exact"/>
                              <w:rPr>
                                <w:rFonts w:ascii="UD デジタル 教科書体 NK-B" w:eastAsia="UD デジタル 教科書体 NK-B" w:hAnsi="Segoe UI Symbol" w:cs="Segoe UI Symbol"/>
                                <w:sz w:val="26"/>
                                <w:szCs w:val="26"/>
                              </w:rPr>
                            </w:pP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 xml:space="preserve">□　③　</w:t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cs="Segoe UI Symbol" w:hint="eastAsia"/>
                                      <w:sz w:val="13"/>
                                      <w:szCs w:val="26"/>
                                    </w:rPr>
                                    <w:t>じっさい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26"/>
                                      <w:szCs w:val="26"/>
                                    </w:rPr>
                                    <w:t>実際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に</w:t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cs="Segoe UI Symbol" w:hint="eastAsia"/>
                                      <w:sz w:val="13"/>
                                      <w:szCs w:val="26"/>
                                    </w:rPr>
                                    <w:t>かんさつ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26"/>
                                      <w:szCs w:val="26"/>
                                    </w:rPr>
                                    <w:t>観察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したり、</w:t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cs="Segoe UI Symbol" w:hint="eastAsia"/>
                                      <w:sz w:val="13"/>
                                      <w:szCs w:val="26"/>
                                    </w:rPr>
                                    <w:t>じっけん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26"/>
                                      <w:szCs w:val="26"/>
                                    </w:rPr>
                                    <w:t>実験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したり、</w:t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cs="Segoe UI Symbol" w:hint="eastAsia"/>
                                      <w:sz w:val="13"/>
                                      <w:szCs w:val="26"/>
                                    </w:rPr>
                                    <w:t>つく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26"/>
                                      <w:szCs w:val="26"/>
                                    </w:rPr>
                                    <w:t>作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ったりして</w:t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cs="Segoe UI Symbol" w:hint="eastAsia"/>
                                      <w:sz w:val="13"/>
                                      <w:szCs w:val="26"/>
                                    </w:rPr>
                                    <w:t>しら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26"/>
                                      <w:szCs w:val="26"/>
                                    </w:rPr>
                                    <w:t>調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べることができますか？</w:t>
                            </w:r>
                          </w:p>
                          <w:p w14:paraId="4370CC58" w14:textId="77777777" w:rsidR="00A95C3B" w:rsidRPr="00512FF8" w:rsidRDefault="00A95C3B" w:rsidP="0080074A">
                            <w:pPr>
                              <w:spacing w:before="0" w:line="440" w:lineRule="exact"/>
                              <w:rPr>
                                <w:rFonts w:ascii="UD デジタル 教科書体 NK-B" w:eastAsia="UD デジタル 教科書体 NK-B"/>
                              </w:rPr>
                            </w:pP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 xml:space="preserve">□　④　</w:t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cs="Segoe UI Symbol" w:hint="eastAsia"/>
                                      <w:sz w:val="13"/>
                                      <w:szCs w:val="26"/>
                                    </w:rPr>
                                    <w:t>じぶん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26"/>
                                      <w:szCs w:val="26"/>
                                    </w:rPr>
                                    <w:t>自分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なりに「こうなるかな？」と</w:t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cs="Segoe UI Symbol" w:hint="eastAsia"/>
                                      <w:sz w:val="13"/>
                                      <w:szCs w:val="26"/>
                                    </w:rPr>
                                    <w:t>よそう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26"/>
                                      <w:szCs w:val="26"/>
                                    </w:rPr>
                                    <w:t>予想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することができていますか？</w:t>
                            </w:r>
                          </w:p>
                          <w:p w14:paraId="595C2668" w14:textId="77777777" w:rsidR="00A95C3B" w:rsidRPr="00284A86" w:rsidRDefault="00A95C3B" w:rsidP="0080074A">
                            <w:pPr>
                              <w:spacing w:before="0" w:line="440" w:lineRule="exact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061103" id="テキスト ボックス 83" o:spid="_x0000_s1077" type="#_x0000_t202" style="position:absolute;left:0;text-align:left;margin-left:9.05pt;margin-top:42.8pt;width:462.6pt;height:176.25pt;z-index:2519705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" filled="f" stroked="f" strokecolor="red" strokeweight="2.25pt">
                <v:textbox>
                  <w:txbxContent>
                    <w:p w14:paraId="2CCAB634" w14:textId="52BA35FC" w:rsidR="00A95C3B" w:rsidRPr="00512FF8" w:rsidRDefault="00A95C3B" w:rsidP="0080074A">
                      <w:pPr>
                        <w:spacing w:before="0" w:line="440" w:lineRule="exact"/>
                        <w:rPr>
                          <w:rFonts w:ascii="UD デジタル 教科書体 NK-B" w:eastAsia="UD デジタル 教科書体 NK-B" w:hAnsi="BIZ UDゴシック"/>
                          <w:sz w:val="26"/>
                          <w:szCs w:val="26"/>
                        </w:rPr>
                      </w:pPr>
                      <w:r w:rsidRPr="00B37883">
                        <w:rPr>
                          <w:rFonts w:ascii="UD デジタル 教科書体 NK-B" w:eastAsia="UD デジタル 教科書体 NK-B" w:hAnsi="BIZ UDゴシック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13"/>
                                <w:szCs w:val="26"/>
                              </w:rPr>
                              <w:t>しら</w:t>
                            </w:r>
                          </w:rt>
                          <w:rubyBase>
                            <w:r w:rsidR="00A95C3B"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t>調</w:t>
                            </w:r>
                          </w:rubyBase>
                        </w:ruby>
                      </w:r>
                      <w:r w:rsidRPr="00B37883">
                        <w:rPr>
                          <w:rFonts w:ascii="UD デジタル 教科書体 NK-B" w:eastAsia="UD デジタル 教科書体 NK-B" w:hAnsi="BIZ UDゴシック" w:hint="eastAsia"/>
                          <w:sz w:val="26"/>
                          <w:szCs w:val="26"/>
                        </w:rPr>
                        <w:t>べることを</w:t>
                      </w:r>
                      <w:r w:rsidRPr="00B37883">
                        <w:rPr>
                          <w:rFonts w:ascii="UD デジタル 教科書体 NK-B" w:eastAsia="UD デジタル 教科書体 NK-B" w:hAnsi="BIZ UDゴシック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13"/>
                                <w:szCs w:val="26"/>
                              </w:rPr>
                              <w:t>き</w:t>
                            </w:r>
                          </w:rt>
                          <w:rubyBase>
                            <w:r w:rsidR="00A95C3B"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t>決</w:t>
                            </w:r>
                          </w:rubyBase>
                        </w:ruby>
                      </w:r>
                      <w:r w:rsidRPr="00B37883">
                        <w:rPr>
                          <w:rFonts w:ascii="UD デジタル 教科書体 NK-B" w:eastAsia="UD デジタル 教科書体 NK-B" w:hAnsi="BIZ UDゴシック" w:hint="eastAsia"/>
                          <w:sz w:val="26"/>
                          <w:szCs w:val="26"/>
                        </w:rPr>
                        <w:t>める</w:t>
                      </w:r>
                      <w:r w:rsidR="00021851">
                        <w:rPr>
                          <w:rFonts w:ascii="UD デジタル 教科書体 NK-B" w:eastAsia="UD デジタル 教科書体 NK-B" w:hAnsi="BIZ UDゴシック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021851" w:rsidRPr="00021851">
                              <w:rPr>
                                <w:rFonts w:ascii="UD デジタル 教科書体 NK-B" w:eastAsia="UD デジタル 教科書体 NK-B" w:hAnsi="BIZ UDゴシック"/>
                                <w:sz w:val="13"/>
                                <w:szCs w:val="26"/>
                              </w:rPr>
                              <w:t>うえ</w:t>
                            </w:r>
                          </w:rt>
                          <w:rubyBase>
                            <w:r w:rsidR="00021851">
                              <w:rPr>
                                <w:rFonts w:ascii="UD デジタル 教科書体 NK-B" w:eastAsia="UD デジタル 教科書体 NK-B" w:hAnsi="BIZ UDゴシック"/>
                                <w:sz w:val="26"/>
                                <w:szCs w:val="26"/>
                              </w:rPr>
                              <w:t>上</w:t>
                            </w:r>
                          </w:rubyBase>
                        </w:ruby>
                      </w:r>
                      <w:r w:rsidRPr="00B37883">
                        <w:rPr>
                          <w:rFonts w:ascii="UD デジタル 教科書体 NK-B" w:eastAsia="UD デジタル 教科書体 NK-B" w:hAnsi="BIZ UDゴシック" w:hint="eastAsia"/>
                          <w:sz w:val="26"/>
                          <w:szCs w:val="26"/>
                        </w:rPr>
                        <w:t>で</w:t>
                      </w:r>
                      <w:r w:rsidRPr="00B37883">
                        <w:rPr>
                          <w:rFonts w:ascii="UD デジタル 教科書体 NK-B" w:eastAsia="UD デジタル 教科書体 NK-B" w:hAnsi="BIZ UDゴシック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13"/>
                                <w:szCs w:val="26"/>
                              </w:rPr>
                              <w:t>たいせつ</w:t>
                            </w:r>
                          </w:rt>
                          <w:rubyBase>
                            <w:r w:rsidR="00A95C3B"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t>大切</w:t>
                            </w:r>
                          </w:rubyBase>
                        </w:ruby>
                      </w:r>
                      <w:r w:rsidRPr="00B37883">
                        <w:rPr>
                          <w:rFonts w:ascii="UD デジタル 教科書体 NK-B" w:eastAsia="UD デジタル 教科書体 NK-B" w:hAnsi="BIZ UDゴシック" w:hint="eastAsia"/>
                          <w:sz w:val="26"/>
                          <w:szCs w:val="26"/>
                        </w:rPr>
                        <w:t>なポイント</w:t>
                      </w:r>
                    </w:p>
                    <w:p w14:paraId="77BCA415" w14:textId="77777777" w:rsidR="00A95C3B" w:rsidRPr="00512FF8" w:rsidRDefault="00A95C3B" w:rsidP="0080074A">
                      <w:pPr>
                        <w:spacing w:before="0" w:line="440" w:lineRule="exact"/>
                        <w:rPr>
                          <w:rFonts w:ascii="UD デジタル 教科書体 NK-B" w:eastAsia="UD デジタル 教科書体 NK-B" w:hAnsi="Segoe UI Symbol" w:cs="Segoe UI Symbol"/>
                          <w:sz w:val="26"/>
                          <w:szCs w:val="26"/>
                        </w:rPr>
                      </w:pP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 xml:space="preserve">□　①　</w:t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cs="Segoe UI Symbol" w:hint="eastAsia"/>
                                <w:sz w:val="13"/>
                                <w:szCs w:val="26"/>
                              </w:rPr>
                              <w:t>しら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調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>べ方が</w:t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cs="Segoe UI Symbol" w:hint="eastAsia"/>
                                <w:sz w:val="13"/>
                                <w:szCs w:val="26"/>
                              </w:rPr>
                              <w:t>おも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思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>いつきますか？</w:t>
                      </w:r>
                    </w:p>
                    <w:p w14:paraId="1AEFB201" w14:textId="77777777" w:rsidR="00A95C3B" w:rsidRPr="00512FF8" w:rsidRDefault="00A95C3B" w:rsidP="0080074A">
                      <w:pPr>
                        <w:spacing w:before="0" w:line="440" w:lineRule="exact"/>
                        <w:rPr>
                          <w:rFonts w:ascii="UD デジタル 教科書体 NK-B" w:eastAsia="UD デジタル 教科書体 NK-B" w:hAnsi="Segoe UI Symbol" w:cs="Segoe UI Symbol"/>
                          <w:sz w:val="26"/>
                          <w:szCs w:val="26"/>
                        </w:rPr>
                      </w:pP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>□　②　インターネットや</w:t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cs="Segoe UI Symbol" w:hint="eastAsia"/>
                                <w:sz w:val="13"/>
                                <w:szCs w:val="26"/>
                              </w:rPr>
                              <w:t>ほん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本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>で</w:t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cs="Segoe UI Symbol" w:hint="eastAsia"/>
                                <w:sz w:val="13"/>
                                <w:szCs w:val="26"/>
                              </w:rPr>
                              <w:t>しら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調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>べるだけの</w:t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cs="Segoe UI Symbol" w:hint="eastAsia"/>
                                <w:sz w:val="13"/>
                                <w:szCs w:val="26"/>
                              </w:rPr>
                              <w:t>じゆう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自由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cs="Segoe UI Symbol" w:hint="eastAsia"/>
                                <w:sz w:val="13"/>
                                <w:szCs w:val="26"/>
                              </w:rPr>
                              <w:t>けんきゅう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研究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>になっていませんか？</w:t>
                      </w:r>
                    </w:p>
                    <w:p w14:paraId="788C8FAD" w14:textId="77777777" w:rsidR="00A95C3B" w:rsidRPr="00512FF8" w:rsidRDefault="00A95C3B" w:rsidP="0080074A">
                      <w:pPr>
                        <w:spacing w:before="0" w:line="440" w:lineRule="exact"/>
                        <w:rPr>
                          <w:rFonts w:ascii="UD デジタル 教科書体 NK-B" w:eastAsia="UD デジタル 教科書体 NK-B" w:hAnsi="Segoe UI Symbol" w:cs="Segoe UI Symbol"/>
                          <w:sz w:val="26"/>
                          <w:szCs w:val="26"/>
                        </w:rPr>
                      </w:pP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 xml:space="preserve">□　③　</w:t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cs="Segoe UI Symbol" w:hint="eastAsia"/>
                                <w:sz w:val="13"/>
                                <w:szCs w:val="26"/>
                              </w:rPr>
                              <w:t>じっさい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実際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>に</w:t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cs="Segoe UI Symbol" w:hint="eastAsia"/>
                                <w:sz w:val="13"/>
                                <w:szCs w:val="26"/>
                              </w:rPr>
                              <w:t>かんさつ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観察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>したり、</w:t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cs="Segoe UI Symbol" w:hint="eastAsia"/>
                                <w:sz w:val="13"/>
                                <w:szCs w:val="26"/>
                              </w:rPr>
                              <w:t>じっけん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実験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>したり、</w:t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cs="Segoe UI Symbol" w:hint="eastAsia"/>
                                <w:sz w:val="13"/>
                                <w:szCs w:val="26"/>
                              </w:rPr>
                              <w:t>つく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作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>ったりして</w:t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cs="Segoe UI Symbol" w:hint="eastAsia"/>
                                <w:sz w:val="13"/>
                                <w:szCs w:val="26"/>
                              </w:rPr>
                              <w:t>しら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調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>べることができますか？</w:t>
                      </w:r>
                    </w:p>
                    <w:p w14:paraId="4370CC58" w14:textId="77777777" w:rsidR="00A95C3B" w:rsidRPr="00512FF8" w:rsidRDefault="00A95C3B" w:rsidP="0080074A">
                      <w:pPr>
                        <w:spacing w:before="0" w:line="440" w:lineRule="exact"/>
                        <w:rPr>
                          <w:rFonts w:ascii="UD デジタル 教科書体 NK-B" w:eastAsia="UD デジタル 教科書体 NK-B"/>
                        </w:rPr>
                      </w:pP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 xml:space="preserve">□　④　</w:t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cs="Segoe UI Symbol" w:hint="eastAsia"/>
                                <w:sz w:val="13"/>
                                <w:szCs w:val="26"/>
                              </w:rPr>
                              <w:t>じぶん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自分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>なりに「こうなるかな？」と</w:t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cs="Segoe UI Symbol" w:hint="eastAsia"/>
                                <w:sz w:val="13"/>
                                <w:szCs w:val="26"/>
                              </w:rPr>
                              <w:t>よそう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予想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>することができていますか？</w:t>
                      </w:r>
                    </w:p>
                    <w:p w14:paraId="595C2668" w14:textId="77777777" w:rsidR="00A95C3B" w:rsidRPr="00284A86" w:rsidRDefault="00A95C3B" w:rsidP="0080074A">
                      <w:pPr>
                        <w:spacing w:before="0" w:line="440" w:lineRule="exact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ここから</w:t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ぐたいてき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具体的</w:t>
            </w:r>
          </w:rubyBase>
        </w:ruby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に</w:t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と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取</w:t>
            </w:r>
          </w:rubyBase>
        </w:ruby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り</w:t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く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組</w:t>
            </w:r>
          </w:rubyBase>
        </w:ruby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むことを</w:t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き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決</w:t>
            </w:r>
          </w:rubyBase>
        </w:ruby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めるために</w:t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たいせつ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大切</w:t>
            </w:r>
          </w:rubyBase>
        </w:ruby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なポイントがあります。そのポイントを</w:t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かくにん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確認</w:t>
            </w:r>
          </w:rubyBase>
        </w:ruby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し、</w:t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じぶん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自分</w:t>
            </w:r>
          </w:rubyBase>
        </w:ruby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の</w:t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しら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調</w:t>
            </w:r>
          </w:rubyBase>
        </w:ruby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べたいことを</w:t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き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決</w:t>
            </w:r>
          </w:rubyBase>
        </w:ruby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めましょう。</w:t>
      </w:r>
    </w:p>
    <w:p w14:paraId="766036B1" w14:textId="0F0DE283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  <w:r w:rsidRPr="00A95C3B">
        <w:rPr>
          <w:rFonts w:ascii="BIZ UDゴシック" w:eastAsia="BIZ UDゴシック" w:hAnsi="BIZ UDゴシック" w:cs="Times New Roman"/>
          <w:noProof/>
          <w:kern w:val="2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4AC7A6F6" wp14:editId="1695991F">
                <wp:simplePos x="0" y="0"/>
                <wp:positionH relativeFrom="margin">
                  <wp:posOffset>-85725</wp:posOffset>
                </wp:positionH>
                <wp:positionV relativeFrom="paragraph">
                  <wp:posOffset>87630</wp:posOffset>
                </wp:positionV>
                <wp:extent cx="6348095" cy="1691640"/>
                <wp:effectExtent l="17145" t="17145" r="16510" b="15240"/>
                <wp:wrapNone/>
                <wp:docPr id="1046574359" name="四角形: 角を丸くする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48095" cy="16916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2735526" id="四角形: 角を丸くする 82" o:spid="_x0000_s1026" style="position:absolute;margin-left:-6.75pt;margin-top:6.9pt;width:499.85pt;height:133.2pt;z-index:2519695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" filled="f" strokeweight="2.25pt">
                <w10:wrap anchorx="margin"/>
              </v:roundrect>
            </w:pict>
          </mc:Fallback>
        </mc:AlternateContent>
      </w:r>
    </w:p>
    <w:p w14:paraId="641F2121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1946E082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4F1F95D2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09C374C8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2A63C7D1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50F56861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71B227B4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5AAA15C1" w14:textId="2C4003AE" w:rsidR="00A95C3B" w:rsidRPr="00A95C3B" w:rsidRDefault="0080074A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  <w:r w:rsidRPr="00A95C3B">
        <w:rPr>
          <w:rFonts w:ascii="BIZ UDゴシック" w:eastAsia="BIZ UDゴシック" w:hAnsi="BIZ UDゴシック" w:cs="Times New Roman"/>
          <w:noProof/>
          <w:kern w:val="2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53589707" wp14:editId="1CFCD70C">
                <wp:simplePos x="0" y="0"/>
                <wp:positionH relativeFrom="margin">
                  <wp:posOffset>-88899</wp:posOffset>
                </wp:positionH>
                <wp:positionV relativeFrom="paragraph">
                  <wp:posOffset>120650</wp:posOffset>
                </wp:positionV>
                <wp:extent cx="5168900" cy="1623060"/>
                <wp:effectExtent l="0" t="0" r="222250" b="15240"/>
                <wp:wrapNone/>
                <wp:docPr id="1796415696" name="吹き出し: 角を丸めた四角形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68900" cy="1623060"/>
                        </a:xfrm>
                        <a:prstGeom prst="wedgeRoundRectCallout">
                          <a:avLst>
                            <a:gd name="adj1" fmla="val 53569"/>
                            <a:gd name="adj2" fmla="val 4958"/>
                            <a:gd name="adj3" fmla="val 16667"/>
                          </a:avLst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A833245" w14:textId="77777777" w:rsidR="00A95C3B" w:rsidRDefault="00A95C3B" w:rsidP="00A95C3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589707" id="吹き出し: 角を丸めた四角形 80" o:spid="_x0000_s1078" type="#_x0000_t62" style="position:absolute;left:0;text-align:left;margin-left:-7pt;margin-top:9.5pt;width:407pt;height:127.8pt;z-index:251938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" adj="22371,11871" filled="f" strokeweight="1pt">
                <v:textbox>
                  <w:txbxContent>
                    <w:p w14:paraId="0A833245" w14:textId="77777777" w:rsidR="00A95C3B" w:rsidRDefault="00A95C3B" w:rsidP="00A95C3B">
                      <w:pPr>
                        <w:jc w:val="center"/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A95C3B">
        <w:rPr>
          <w:rFonts w:ascii="BIZ UDゴシック" w:eastAsia="BIZ UDゴシック" w:hAnsi="BIZ UDゴシック" w:cs="Times New Roman"/>
          <w:noProof/>
          <w:kern w:val="2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 wp14:anchorId="685D0368" wp14:editId="196C1E69">
                <wp:simplePos x="0" y="0"/>
                <wp:positionH relativeFrom="column">
                  <wp:posOffset>114935</wp:posOffset>
                </wp:positionH>
                <wp:positionV relativeFrom="paragraph">
                  <wp:posOffset>105410</wp:posOffset>
                </wp:positionV>
                <wp:extent cx="4918710" cy="1678940"/>
                <wp:effectExtent l="0" t="0" r="0" b="0"/>
                <wp:wrapNone/>
                <wp:docPr id="1667628242" name="テキスト ボックス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918710" cy="16789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3A46D6" w14:textId="66C7D057" w:rsidR="00A95C3B" w:rsidRPr="00512FF8" w:rsidRDefault="00A95C3B" w:rsidP="00A95C3B">
                            <w:pPr>
                              <w:spacing w:line="360" w:lineRule="exact"/>
                              <w:rPr>
                                <w:rFonts w:ascii="UD デジタル 教科書体 NK-B" w:eastAsia="UD デジタル 教科書体 NK-B" w:hAnsi="BIZ UDゴシック"/>
                              </w:rPr>
                            </w:pPr>
                            <w:r>
                              <w:rPr>
                                <w:rFonts w:ascii="BIZ UDゴシック" w:eastAsia="BIZ UDゴシック" w:hAnsi="BIZ UDゴシック" w:hint="eastAsia"/>
                              </w:rPr>
                              <w:t>「</w:t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どうして</w:t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2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0"/>
                                    </w:rPr>
                                    <w:t>ねっちゅうしょう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</w:rPr>
                                    <w:t>熱中症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になるの？」は、インターネットや</w:t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2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0"/>
                                    </w:rPr>
                                    <w:t>ほん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</w:rPr>
                                    <w:t>本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で</w:t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2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0"/>
                                    </w:rPr>
                                    <w:t>しら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</w:rPr>
                                    <w:t>調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べるだけになってしまうなあ。「</w:t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2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0"/>
                                    </w:rPr>
                                    <w:t>たいおん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</w:rPr>
                                    <w:t>体温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が下がる</w:t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2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0"/>
                                    </w:rPr>
                                    <w:t>せんぷうき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</w:rPr>
                                    <w:t>扇風機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を</w:t>
                            </w:r>
                            <w:r w:rsidR="00C363FB">
                              <w:rPr>
                                <w:rFonts w:ascii="UD デジタル 教科書体 NK-B" w:eastAsia="UD デジタル 教科書体 NK-B" w:hAnsi="BIZ UDゴシック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C363FB" w:rsidRPr="00C363FB">
                                    <w:rPr>
                                      <w:rFonts w:ascii="UD デジタル 教科書体 NK-B" w:eastAsia="UD デジタル 教科書体 NK-B" w:hAnsi="BIZ UDゴシック"/>
                                      <w:sz w:val="8"/>
                                    </w:rPr>
                                    <w:t>つく</w:t>
                                  </w:r>
                                </w:rt>
                                <w:rubyBase>
                                  <w:r w:rsidR="00C363FB">
                                    <w:rPr>
                                      <w:rFonts w:ascii="UD デジタル 教科書体 NK-B" w:eastAsia="UD デジタル 教科書体 NK-B" w:hAnsi="BIZ UDゴシック"/>
                                    </w:rPr>
                                    <w:t>作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りたい」は、</w:t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2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0"/>
                                    </w:rPr>
                                    <w:t>つく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</w:rPr>
                                    <w:t>作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り</w:t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2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0"/>
                                    </w:rPr>
                                    <w:t>かた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</w:rPr>
                                    <w:t>方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が</w:t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2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0"/>
                                    </w:rPr>
                                    <w:t>おも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</w:rPr>
                                    <w:t>思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いつかないし、</w:t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2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0"/>
                                    </w:rPr>
                                    <w:t>しょうひん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</w:rPr>
                                    <w:t>商品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として</w:t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2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0"/>
                                    </w:rPr>
                                    <w:t>う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</w:rPr>
                                    <w:t>売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っているなあ。</w:t>
                            </w:r>
                          </w:p>
                          <w:p w14:paraId="39BC5E87" w14:textId="77777777" w:rsidR="00A95C3B" w:rsidRDefault="00A95C3B" w:rsidP="00A95C3B">
                            <w:pPr>
                              <w:spacing w:line="360" w:lineRule="exact"/>
                              <w:rPr>
                                <w:rFonts w:ascii="UD デジタル 教科書体 NK-B" w:eastAsia="UD デジタル 教科書体 NK-B" w:hAnsi="BIZ UDゴシック"/>
                              </w:rPr>
                            </w:pP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「</w:t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2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0"/>
                                    </w:rPr>
                                    <w:t>ぼうし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</w:rPr>
                                    <w:t>帽子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をかぶるとよいのは、なぜ？」は、インターネットや</w:t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2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0"/>
                                    </w:rPr>
                                    <w:t>ほん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</w:rPr>
                                    <w:t>本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で</w:t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2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0"/>
                                    </w:rPr>
                                    <w:t>しら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</w:rPr>
                                    <w:t>調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べてから</w:t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2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0"/>
                                    </w:rPr>
                                    <w:t>ぼうし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</w:rPr>
                                    <w:t>帽子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の</w:t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2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0"/>
                                    </w:rPr>
                                    <w:t>いろ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</w:rPr>
                                    <w:t>色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による</w:t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2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0"/>
                                    </w:rPr>
                                    <w:t>あつ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</w:rPr>
                                    <w:t>暑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さの</w:t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2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0"/>
                                    </w:rPr>
                                    <w:t>ちが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</w:rPr>
                                    <w:t>違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いを</w:t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2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0"/>
                                    </w:rPr>
                                    <w:t>しら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</w:rPr>
                                    <w:t>調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べるとおもしろそうだな。いろいろな</w:t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2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0"/>
                                    </w:rPr>
                                    <w:t>いろ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</w:rPr>
                                    <w:t>色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を</w:t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2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0"/>
                                    </w:rPr>
                                    <w:t>ため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</w:rPr>
                                    <w:t>試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してみたいな。ぼくは、</w:t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2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0"/>
                                    </w:rPr>
                                    <w:t>くろ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</w:rPr>
                                    <w:t>黒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が</w:t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2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0"/>
                                    </w:rPr>
                                    <w:t>いちばん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</w:rPr>
                                    <w:t>一番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2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0"/>
                                    </w:rPr>
                                    <w:t>あつ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</w:rPr>
                                    <w:t>暑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くなると</w:t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18"/>
                                  <w:hpsBaseText w:val="22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0"/>
                                    </w:rPr>
                                    <w:t>おも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hint="eastAsia"/>
                                    </w:rPr>
                                    <w:t>思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う。</w:t>
                            </w:r>
                          </w:p>
                          <w:p w14:paraId="641B4EA2" w14:textId="77777777" w:rsidR="00A95C3B" w:rsidRPr="00512FF8" w:rsidRDefault="00A95C3B" w:rsidP="00A95C3B">
                            <w:pPr>
                              <w:spacing w:line="360" w:lineRule="exact"/>
                              <w:rPr>
                                <w:rFonts w:ascii="UD デジタル 教科書体 NK-B" w:eastAsia="UD デジタル 教科書体 NK-B" w:hAnsi="BIZ UDゴシック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5D0368" id="テキスト ボックス 81" o:spid="_x0000_s1079" type="#_x0000_t202" style="position:absolute;left:0;text-align:left;margin-left:9.05pt;margin-top:8.3pt;width:387.3pt;height:132.2pt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" filled="f" stroked="f" strokeweight=".5pt">
                <v:textbox>
                  <w:txbxContent>
                    <w:p w14:paraId="3F3A46D6" w14:textId="66C7D057" w:rsidR="00A95C3B" w:rsidRPr="00512FF8" w:rsidRDefault="00A95C3B" w:rsidP="00A95C3B">
                      <w:pPr>
                        <w:spacing w:line="360" w:lineRule="exact"/>
                        <w:rPr>
                          <w:rFonts w:ascii="UD デジタル 教科書体 NK-B" w:eastAsia="UD デジタル 教科書体 NK-B" w:hAnsi="BIZ UDゴシック"/>
                        </w:rPr>
                      </w:pPr>
                      <w:r>
                        <w:rPr>
                          <w:rFonts w:ascii="BIZ UDゴシック" w:eastAsia="BIZ UDゴシック" w:hAnsi="BIZ UDゴシック" w:hint="eastAsia"/>
                        </w:rPr>
                        <w:t>「</w:t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どうして</w:t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2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  <w:sz w:val="10"/>
                              </w:rPr>
                              <w:t>ねっちゅうしょう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熱中症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になるの？」は、インターネットや</w:t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2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  <w:sz w:val="10"/>
                              </w:rPr>
                              <w:t>ほん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本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で</w:t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2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  <w:sz w:val="10"/>
                              </w:rPr>
                              <w:t>しら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調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べるだけになってしまうなあ。「</w:t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2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  <w:sz w:val="10"/>
                              </w:rPr>
                              <w:t>たいおん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体温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が下がる</w:t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2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  <w:sz w:val="10"/>
                              </w:rPr>
                              <w:t>せんぷうき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扇風機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を</w:t>
                      </w:r>
                      <w:r w:rsidR="00C363FB">
                        <w:rPr>
                          <w:rFonts w:ascii="UD デジタル 教科書体 NK-B" w:eastAsia="UD デジタル 教科書体 NK-B" w:hAnsi="BIZ UDゴシック"/>
                        </w:rPr>
                        <w:ruby>
                          <w:rubyPr>
                            <w:rubyAlign w:val="distributeSpace"/>
                            <w:hps w:val="8"/>
                            <w:hpsRaise w:val="20"/>
                            <w:hpsBaseText w:val="22"/>
                            <w:lid w:val="ja-JP"/>
                          </w:rubyPr>
                          <w:rt>
                            <w:r w:rsidR="00C363FB" w:rsidRPr="00C363FB">
                              <w:rPr>
                                <w:rFonts w:ascii="UD デジタル 教科書体 NK-B" w:eastAsia="UD デジタル 教科書体 NK-B" w:hAnsi="BIZ UDゴシック"/>
                                <w:sz w:val="8"/>
                              </w:rPr>
                              <w:t>つく</w:t>
                            </w:r>
                          </w:rt>
                          <w:rubyBase>
                            <w:r w:rsidR="00C363FB">
                              <w:rPr>
                                <w:rFonts w:ascii="UD デジタル 教科書体 NK-B" w:eastAsia="UD デジタル 教科書体 NK-B" w:hAnsi="BIZ UDゴシック"/>
                              </w:rPr>
                              <w:t>作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りたい」は、</w:t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2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  <w:sz w:val="10"/>
                              </w:rPr>
                              <w:t>つく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作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り</w:t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2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  <w:sz w:val="10"/>
                              </w:rPr>
                              <w:t>かた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方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が</w:t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2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  <w:sz w:val="10"/>
                              </w:rPr>
                              <w:t>おも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思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いつかないし、</w:t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2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  <w:sz w:val="10"/>
                              </w:rPr>
                              <w:t>しょうひん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商品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として</w:t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2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  <w:sz w:val="10"/>
                              </w:rPr>
                              <w:t>う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売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っているなあ。</w:t>
                      </w:r>
                    </w:p>
                    <w:p w14:paraId="39BC5E87" w14:textId="77777777" w:rsidR="00A95C3B" w:rsidRDefault="00A95C3B" w:rsidP="00A95C3B">
                      <w:pPr>
                        <w:spacing w:line="360" w:lineRule="exact"/>
                        <w:rPr>
                          <w:rFonts w:ascii="UD デジタル 教科書体 NK-B" w:eastAsia="UD デジタル 教科書体 NK-B" w:hAnsi="BIZ UDゴシック"/>
                        </w:rPr>
                      </w:pP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「</w:t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2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  <w:sz w:val="10"/>
                              </w:rPr>
                              <w:t>ぼうし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帽子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をかぶるとよいのは、なぜ？」は、インターネットや</w:t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2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  <w:sz w:val="10"/>
                              </w:rPr>
                              <w:t>ほん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本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で</w:t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2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  <w:sz w:val="10"/>
                              </w:rPr>
                              <w:t>しら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調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べてから</w:t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2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  <w:sz w:val="10"/>
                              </w:rPr>
                              <w:t>ぼうし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帽子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の</w:t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2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  <w:sz w:val="10"/>
                              </w:rPr>
                              <w:t>いろ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色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による</w:t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2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  <w:sz w:val="10"/>
                              </w:rPr>
                              <w:t>あつ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暑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さの</w:t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2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  <w:sz w:val="10"/>
                              </w:rPr>
                              <w:t>ちが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違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いを</w:t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2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  <w:sz w:val="10"/>
                              </w:rPr>
                              <w:t>しら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調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べるとおもしろそうだな。いろいろな</w:t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2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  <w:sz w:val="10"/>
                              </w:rPr>
                              <w:t>いろ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色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を</w:t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2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  <w:sz w:val="10"/>
                              </w:rPr>
                              <w:t>ため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試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してみたいな。ぼくは、</w:t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2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  <w:sz w:val="10"/>
                              </w:rPr>
                              <w:t>くろ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黒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が</w:t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2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  <w:sz w:val="10"/>
                              </w:rPr>
                              <w:t>いちばん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一番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2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  <w:sz w:val="10"/>
                              </w:rPr>
                              <w:t>あつ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暑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くなると</w:t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ruby>
                          <w:rubyPr>
                            <w:rubyAlign w:val="distributeSpace"/>
                            <w:hps w:val="10"/>
                            <w:hpsRaise w:val="18"/>
                            <w:hpsBaseText w:val="22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  <w:sz w:val="10"/>
                              </w:rPr>
                              <w:t>おも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BIZ UDゴシック" w:hint="eastAsia"/>
                              </w:rPr>
                              <w:t>思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BIZ UDゴシック" w:hint="eastAsia"/>
                        </w:rPr>
                        <w:t>う。</w:t>
                      </w:r>
                    </w:p>
                    <w:p w14:paraId="641B4EA2" w14:textId="77777777" w:rsidR="00A95C3B" w:rsidRPr="00512FF8" w:rsidRDefault="00A95C3B" w:rsidP="00A95C3B">
                      <w:pPr>
                        <w:spacing w:line="360" w:lineRule="exact"/>
                        <w:rPr>
                          <w:rFonts w:ascii="UD デジタル 教科書体 NK-B" w:eastAsia="UD デジタル 教科書体 NK-B" w:hAnsi="BIZ UDゴシック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95C3B" w:rsidRPr="00A95C3B">
        <w:rPr>
          <w:rFonts w:ascii="BIZ UDゴシック" w:eastAsia="BIZ UDゴシック" w:hAnsi="BIZ UDゴシック" w:cs="Times New Roman"/>
          <w:noProof/>
          <w:kern w:val="2"/>
          <w:sz w:val="26"/>
          <w:szCs w:val="26"/>
        </w:rPr>
        <w:drawing>
          <wp:anchor distT="0" distB="0" distL="114300" distR="114300" simplePos="0" relativeHeight="251901952" behindDoc="0" locked="0" layoutInCell="1" allowOverlap="1" wp14:anchorId="0950E9E6" wp14:editId="48367A15">
            <wp:simplePos x="0" y="0"/>
            <wp:positionH relativeFrom="column">
              <wp:posOffset>5128895</wp:posOffset>
            </wp:positionH>
            <wp:positionV relativeFrom="paragraph">
              <wp:posOffset>118110</wp:posOffset>
            </wp:positionV>
            <wp:extent cx="1058198" cy="1218929"/>
            <wp:effectExtent l="0" t="0" r="0" b="0"/>
            <wp:wrapNone/>
            <wp:docPr id="1029792779" name="図 1" descr="座る, クマ, コンピュータ, 画面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8111253" name="図 1" descr="座る, クマ, コンピュータ, 画面 が含まれている画像&#10;&#10;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8198" cy="1218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118692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1D6479BD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329F1450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1BDB13F0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3E988D9E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7D7DBF69" w14:textId="77777777" w:rsid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19104D52" w14:textId="638E0931" w:rsid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12BAD505" w14:textId="2C4A9C71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  <w:r w:rsidRPr="00A95C3B">
        <w:rPr>
          <w:rFonts w:ascii="BIZ UDゴシック" w:eastAsia="BIZ UDゴシック" w:hAnsi="BIZ UDゴシック" w:cs="Times New Roman"/>
          <w:noProof/>
          <w:kern w:val="2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08A6D71D" wp14:editId="61BE1DE0">
                <wp:simplePos x="0" y="0"/>
                <wp:positionH relativeFrom="margin">
                  <wp:posOffset>-90805</wp:posOffset>
                </wp:positionH>
                <wp:positionV relativeFrom="paragraph">
                  <wp:posOffset>91440</wp:posOffset>
                </wp:positionV>
                <wp:extent cx="6398895" cy="1795780"/>
                <wp:effectExtent l="19050" t="19050" r="20955" b="13970"/>
                <wp:wrapNone/>
                <wp:docPr id="496352244" name="テキスト ボックス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98895" cy="17957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2C30A5" w14:textId="77777777" w:rsidR="00A95C3B" w:rsidRPr="005B24C7" w:rsidRDefault="00A95C3B" w:rsidP="00F3013A">
                            <w:pPr>
                              <w:spacing w:before="0" w:line="480" w:lineRule="exact"/>
                              <w:rPr>
                                <w:rFonts w:ascii="UD デジタル 教科書体 NK-B" w:eastAsia="UD デジタル 教科書体 NK-B" w:hAnsi="BIZ UDゴシック"/>
                                <w:sz w:val="26"/>
                                <w:szCs w:val="26"/>
                              </w:rPr>
                            </w:pPr>
                            <w:r w:rsidRPr="005B24C7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5B24C7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3"/>
                                      <w:szCs w:val="26"/>
                                    </w:rPr>
                                    <w:t>しら</w:t>
                                  </w:r>
                                </w:rt>
                                <w:rubyBase>
                                  <w:r w:rsidR="00A95C3B" w:rsidRPr="005B24C7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26"/>
                                      <w:szCs w:val="26"/>
                                    </w:rPr>
                                    <w:t>調</w:t>
                                  </w:r>
                                </w:rubyBase>
                              </w:ruby>
                            </w:r>
                            <w:r w:rsidRPr="005B24C7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t>べたいこと</w:t>
                            </w:r>
                          </w:p>
                          <w:p w14:paraId="485310E5" w14:textId="77777777" w:rsidR="00A95C3B" w:rsidRPr="00512FF8" w:rsidRDefault="00A95C3B" w:rsidP="00A95C3B">
                            <w:pPr>
                              <w:spacing w:line="760" w:lineRule="exact"/>
                              <w:jc w:val="center"/>
                              <w:rPr>
                                <w:rFonts w:ascii="UD デジタル 教科書体 NK-B" w:eastAsia="UD デジタル 教科書体 NK-B" w:hAnsi="Segoe UI Symbol" w:cs="Segoe UI Symbol"/>
                                <w:sz w:val="44"/>
                                <w:szCs w:val="44"/>
                              </w:rPr>
                            </w:pP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44"/>
                                <w:szCs w:val="44"/>
                              </w:rPr>
                              <w:t>・</w:t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44"/>
                                <w:szCs w:val="44"/>
                              </w:rPr>
                              <w:ruby>
                                <w:rubyPr>
                                  <w:rubyAlign w:val="distributeSpace"/>
                                  <w:hps w:val="22"/>
                                  <w:hpsRaise w:val="42"/>
                                  <w:hpsBaseText w:val="44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cs="Segoe UI Symbol" w:hint="eastAsia"/>
                                      <w:szCs w:val="44"/>
                                    </w:rPr>
                                    <w:t>ねっちゅうしょう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44"/>
                                      <w:szCs w:val="44"/>
                                    </w:rPr>
                                    <w:t>熱中症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44"/>
                                <w:szCs w:val="44"/>
                              </w:rPr>
                              <w:t>になる</w:t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44"/>
                                <w:szCs w:val="44"/>
                              </w:rPr>
                              <w:ruby>
                                <w:rubyPr>
                                  <w:rubyAlign w:val="distributeSpace"/>
                                  <w:hps w:val="22"/>
                                  <w:hpsRaise w:val="42"/>
                                  <w:hpsBaseText w:val="44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cs="Segoe UI Symbol" w:hint="eastAsia"/>
                                      <w:szCs w:val="44"/>
                                    </w:rPr>
                                    <w:t>げんいん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44"/>
                                      <w:szCs w:val="44"/>
                                    </w:rPr>
                                    <w:t>原因</w:t>
                                  </w:r>
                                </w:rubyBase>
                              </w:ruby>
                            </w:r>
                          </w:p>
                          <w:p w14:paraId="35BBEAB2" w14:textId="32B30975" w:rsidR="00A95C3B" w:rsidRPr="00512FF8" w:rsidRDefault="00A95C3B" w:rsidP="00A95C3B">
                            <w:pPr>
                              <w:spacing w:line="760" w:lineRule="exact"/>
                              <w:jc w:val="center"/>
                              <w:rPr>
                                <w:rFonts w:ascii="UD デジタル 教科書体 NK-B" w:eastAsia="UD デジタル 教科書体 NK-B"/>
                                <w:sz w:val="36"/>
                                <w:szCs w:val="40"/>
                              </w:rPr>
                            </w:pP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44"/>
                                <w:szCs w:val="44"/>
                              </w:rPr>
                              <w:t>・</w:t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44"/>
                                <w:szCs w:val="44"/>
                              </w:rPr>
                              <w:ruby>
                                <w:rubyPr>
                                  <w:rubyAlign w:val="distributeSpace"/>
                                  <w:hps w:val="22"/>
                                  <w:hpsRaise w:val="42"/>
                                  <w:hpsBaseText w:val="44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cs="Segoe UI Symbol" w:hint="eastAsia"/>
                                      <w:szCs w:val="44"/>
                                    </w:rPr>
                                    <w:t>ぼうし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44"/>
                                      <w:szCs w:val="44"/>
                                    </w:rPr>
                                    <w:t>帽子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44"/>
                                <w:szCs w:val="44"/>
                              </w:rPr>
                              <w:t>の</w:t>
                            </w:r>
                            <w:r w:rsidR="00C363FB">
                              <w:rPr>
                                <w:rFonts w:ascii="UD デジタル 教科書体 NK-B" w:eastAsia="UD デジタル 教科書体 NK-B" w:hAnsi="Segoe UI Symbol" w:cs="Segoe UI Symbol"/>
                                <w:sz w:val="44"/>
                                <w:szCs w:val="44"/>
                              </w:rPr>
                              <w:ruby>
                                <w:rubyPr>
                                  <w:rubyAlign w:val="distributeSpace"/>
                                  <w:hps w:val="22"/>
                                  <w:hpsRaise w:val="42"/>
                                  <w:hpsBaseText w:val="44"/>
                                  <w:lid w:val="ja-JP"/>
                                </w:rubyPr>
                                <w:rt>
                                  <w:r w:rsidR="00C363FB" w:rsidRPr="00C363FB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Cs w:val="44"/>
                                    </w:rPr>
                                    <w:t>いろ</w:t>
                                  </w:r>
                                </w:rt>
                                <w:rubyBase>
                                  <w:r w:rsidR="00C363FB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44"/>
                                      <w:szCs w:val="44"/>
                                    </w:rPr>
                                    <w:t>色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44"/>
                                <w:szCs w:val="44"/>
                              </w:rPr>
                              <w:t>による</w:t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44"/>
                                <w:szCs w:val="44"/>
                              </w:rPr>
                              <w:ruby>
                                <w:rubyPr>
                                  <w:rubyAlign w:val="distributeSpace"/>
                                  <w:hps w:val="22"/>
                                  <w:hpsRaise w:val="42"/>
                                  <w:hpsBaseText w:val="44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cs="Segoe UI Symbol" w:hint="eastAsia"/>
                                      <w:szCs w:val="44"/>
                                    </w:rPr>
                                    <w:t>あたま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44"/>
                                      <w:szCs w:val="44"/>
                                    </w:rPr>
                                    <w:t>頭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44"/>
                                <w:szCs w:val="44"/>
                              </w:rPr>
                              <w:t>の</w:t>
                            </w:r>
                            <w:r w:rsidR="00C363FB">
                              <w:rPr>
                                <w:rFonts w:ascii="UD デジタル 教科書体 NK-B" w:eastAsia="UD デジタル 教科書体 NK-B" w:hAnsi="Segoe UI Symbol" w:cs="Segoe UI Symbol"/>
                                <w:sz w:val="44"/>
                                <w:szCs w:val="44"/>
                              </w:rPr>
                              <w:ruby>
                                <w:rubyPr>
                                  <w:rubyAlign w:val="distributeSpace"/>
                                  <w:hps w:val="22"/>
                                  <w:hpsRaise w:val="42"/>
                                  <w:hpsBaseText w:val="44"/>
                                  <w:lid w:val="ja-JP"/>
                                </w:rubyPr>
                                <w:rt>
                                  <w:r w:rsidR="00C363FB" w:rsidRPr="00C363FB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Cs w:val="44"/>
                                    </w:rPr>
                                    <w:t>おんど</w:t>
                                  </w:r>
                                </w:rt>
                                <w:rubyBase>
                                  <w:r w:rsidR="00C363FB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44"/>
                                      <w:szCs w:val="44"/>
                                    </w:rPr>
                                    <w:t>温度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44"/>
                                <w:szCs w:val="44"/>
                              </w:rPr>
                              <w:t>のちがい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A6D71D" id="テキスト ボックス 79" o:spid="_x0000_s1080" type="#_x0000_t202" style="position:absolute;left:0;text-align:left;margin-left:-7.15pt;margin-top:7.2pt;width:503.85pt;height:141.4pt;z-index:2519408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" strokeweight="2.25pt">
                <v:textbox>
                  <w:txbxContent>
                    <w:p w14:paraId="662C30A5" w14:textId="77777777" w:rsidR="00A95C3B" w:rsidRPr="005B24C7" w:rsidRDefault="00A95C3B" w:rsidP="00F3013A">
                      <w:pPr>
                        <w:spacing w:before="0" w:line="480" w:lineRule="exact"/>
                        <w:rPr>
                          <w:rFonts w:ascii="UD デジタル 教科書体 NK-B" w:eastAsia="UD デジタル 教科書体 NK-B" w:hAnsi="BIZ UDゴシック"/>
                          <w:sz w:val="26"/>
                          <w:szCs w:val="26"/>
                        </w:rPr>
                      </w:pPr>
                      <w:r w:rsidRPr="005B24C7">
                        <w:rPr>
                          <w:rFonts w:ascii="UD デジタル 教科書体 NK-B" w:eastAsia="UD デジタル 教科書体 NK-B" w:hAnsi="BIZ UDゴシック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5B24C7">
                              <w:rPr>
                                <w:rFonts w:ascii="UD デジタル 教科書体 NK-B" w:eastAsia="UD デジタル 教科書体 NK-B" w:hAnsi="BIZ UDゴシック" w:hint="eastAsia"/>
                                <w:sz w:val="13"/>
                                <w:szCs w:val="26"/>
                              </w:rPr>
                              <w:t>しら</w:t>
                            </w:r>
                          </w:rt>
                          <w:rubyBase>
                            <w:r w:rsidR="00A95C3B" w:rsidRPr="005B24C7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t>調</w:t>
                            </w:r>
                          </w:rubyBase>
                        </w:ruby>
                      </w:r>
                      <w:r w:rsidRPr="005B24C7">
                        <w:rPr>
                          <w:rFonts w:ascii="UD デジタル 教科書体 NK-B" w:eastAsia="UD デジタル 教科書体 NK-B" w:hAnsi="BIZ UDゴシック" w:hint="eastAsia"/>
                          <w:sz w:val="26"/>
                          <w:szCs w:val="26"/>
                        </w:rPr>
                        <w:t>べたいこと</w:t>
                      </w:r>
                    </w:p>
                    <w:p w14:paraId="485310E5" w14:textId="77777777" w:rsidR="00A95C3B" w:rsidRPr="00512FF8" w:rsidRDefault="00A95C3B" w:rsidP="00A95C3B">
                      <w:pPr>
                        <w:spacing w:line="760" w:lineRule="exact"/>
                        <w:jc w:val="center"/>
                        <w:rPr>
                          <w:rFonts w:ascii="UD デジタル 教科書体 NK-B" w:eastAsia="UD デジタル 教科書体 NK-B" w:hAnsi="Segoe UI Symbol" w:cs="Segoe UI Symbol"/>
                          <w:sz w:val="44"/>
                          <w:szCs w:val="44"/>
                        </w:rPr>
                      </w:pP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44"/>
                          <w:szCs w:val="44"/>
                        </w:rPr>
                        <w:t>・</w:t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44"/>
                          <w:szCs w:val="44"/>
                        </w:rPr>
                        <w:ruby>
                          <w:rubyPr>
                            <w:rubyAlign w:val="distributeSpace"/>
                            <w:hps w:val="22"/>
                            <w:hpsRaise w:val="42"/>
                            <w:hpsBaseText w:val="44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cs="Segoe UI Symbol" w:hint="eastAsia"/>
                                <w:szCs w:val="44"/>
                              </w:rPr>
                              <w:t>ねっちゅうしょう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44"/>
                                <w:szCs w:val="44"/>
                              </w:rPr>
                              <w:t>熱中症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44"/>
                          <w:szCs w:val="44"/>
                        </w:rPr>
                        <w:t>になる</w:t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44"/>
                          <w:szCs w:val="44"/>
                        </w:rPr>
                        <w:ruby>
                          <w:rubyPr>
                            <w:rubyAlign w:val="distributeSpace"/>
                            <w:hps w:val="22"/>
                            <w:hpsRaise w:val="42"/>
                            <w:hpsBaseText w:val="44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cs="Segoe UI Symbol" w:hint="eastAsia"/>
                                <w:szCs w:val="44"/>
                              </w:rPr>
                              <w:t>げんいん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44"/>
                                <w:szCs w:val="44"/>
                              </w:rPr>
                              <w:t>原因</w:t>
                            </w:r>
                          </w:rubyBase>
                        </w:ruby>
                      </w:r>
                    </w:p>
                    <w:p w14:paraId="35BBEAB2" w14:textId="32B30975" w:rsidR="00A95C3B" w:rsidRPr="00512FF8" w:rsidRDefault="00A95C3B" w:rsidP="00A95C3B">
                      <w:pPr>
                        <w:spacing w:line="760" w:lineRule="exact"/>
                        <w:jc w:val="center"/>
                        <w:rPr>
                          <w:rFonts w:ascii="UD デジタル 教科書体 NK-B" w:eastAsia="UD デジタル 教科書体 NK-B"/>
                          <w:sz w:val="36"/>
                          <w:szCs w:val="40"/>
                        </w:rPr>
                      </w:pP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44"/>
                          <w:szCs w:val="44"/>
                        </w:rPr>
                        <w:t>・</w:t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44"/>
                          <w:szCs w:val="44"/>
                        </w:rPr>
                        <w:ruby>
                          <w:rubyPr>
                            <w:rubyAlign w:val="distributeSpace"/>
                            <w:hps w:val="22"/>
                            <w:hpsRaise w:val="42"/>
                            <w:hpsBaseText w:val="44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cs="Segoe UI Symbol" w:hint="eastAsia"/>
                                <w:szCs w:val="44"/>
                              </w:rPr>
                              <w:t>ぼうし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44"/>
                                <w:szCs w:val="44"/>
                              </w:rPr>
                              <w:t>帽子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44"/>
                          <w:szCs w:val="44"/>
                        </w:rPr>
                        <w:t>の</w:t>
                      </w:r>
                      <w:r w:rsidR="00C363FB">
                        <w:rPr>
                          <w:rFonts w:ascii="UD デジタル 教科書体 NK-B" w:eastAsia="UD デジタル 教科書体 NK-B" w:hAnsi="Segoe UI Symbol" w:cs="Segoe UI Symbol"/>
                          <w:sz w:val="44"/>
                          <w:szCs w:val="44"/>
                        </w:rPr>
                        <w:ruby>
                          <w:rubyPr>
                            <w:rubyAlign w:val="distributeSpace"/>
                            <w:hps w:val="22"/>
                            <w:hpsRaise w:val="42"/>
                            <w:hpsBaseText w:val="44"/>
                            <w:lid w:val="ja-JP"/>
                          </w:rubyPr>
                          <w:rt>
                            <w:r w:rsidR="00C363FB" w:rsidRPr="00C363FB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Cs w:val="44"/>
                              </w:rPr>
                              <w:t>いろ</w:t>
                            </w:r>
                          </w:rt>
                          <w:rubyBase>
                            <w:r w:rsidR="00C363FB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44"/>
                                <w:szCs w:val="44"/>
                              </w:rPr>
                              <w:t>色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44"/>
                          <w:szCs w:val="44"/>
                        </w:rPr>
                        <w:t>による</w:t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44"/>
                          <w:szCs w:val="44"/>
                        </w:rPr>
                        <w:ruby>
                          <w:rubyPr>
                            <w:rubyAlign w:val="distributeSpace"/>
                            <w:hps w:val="22"/>
                            <w:hpsRaise w:val="42"/>
                            <w:hpsBaseText w:val="44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cs="Segoe UI Symbol" w:hint="eastAsia"/>
                                <w:szCs w:val="44"/>
                              </w:rPr>
                              <w:t>あたま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44"/>
                                <w:szCs w:val="44"/>
                              </w:rPr>
                              <w:t>頭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44"/>
                          <w:szCs w:val="44"/>
                        </w:rPr>
                        <w:t>の</w:t>
                      </w:r>
                      <w:r w:rsidR="00C363FB">
                        <w:rPr>
                          <w:rFonts w:ascii="UD デジタル 教科書体 NK-B" w:eastAsia="UD デジタル 教科書体 NK-B" w:hAnsi="Segoe UI Symbol" w:cs="Segoe UI Symbol"/>
                          <w:sz w:val="44"/>
                          <w:szCs w:val="44"/>
                        </w:rPr>
                        <w:ruby>
                          <w:rubyPr>
                            <w:rubyAlign w:val="distributeSpace"/>
                            <w:hps w:val="22"/>
                            <w:hpsRaise w:val="42"/>
                            <w:hpsBaseText w:val="44"/>
                            <w:lid w:val="ja-JP"/>
                          </w:rubyPr>
                          <w:rt>
                            <w:r w:rsidR="00C363FB" w:rsidRPr="00C363FB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Cs w:val="44"/>
                              </w:rPr>
                              <w:t>おんど</w:t>
                            </w:r>
                          </w:rt>
                          <w:rubyBase>
                            <w:r w:rsidR="00C363FB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44"/>
                                <w:szCs w:val="44"/>
                              </w:rPr>
                              <w:t>温度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44"/>
                          <w:szCs w:val="44"/>
                        </w:rPr>
                        <w:t>のちがい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C251741" w14:textId="08011335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15F9F90D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31D4126F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2FD3F455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715129B5" w14:textId="1C6404A3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51B9F3DF" w14:textId="77777777" w:rsidR="00A95C3B" w:rsidRPr="00A95C3B" w:rsidRDefault="00A95C3B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65CD9A3C" w14:textId="49910299" w:rsidR="00A95C3B" w:rsidRPr="00A95C3B" w:rsidRDefault="00A95C3B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22AD2ED7" w14:textId="77777777" w:rsidR="005F3151" w:rsidRDefault="005F3151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0EE084CD" w14:textId="5B1D888A" w:rsidR="005F3151" w:rsidRDefault="000D3511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  <w:r w:rsidRPr="00A95C3B">
        <w:rPr>
          <w:rFonts w:ascii="BIZ UDゴシック" w:eastAsia="BIZ UDゴシック" w:hAnsi="BIZ UDゴシック" w:cs="Times New Roman"/>
          <w:noProof/>
          <w:kern w:val="2"/>
          <w:sz w:val="26"/>
          <w:szCs w:val="26"/>
        </w:rPr>
        <w:drawing>
          <wp:anchor distT="0" distB="0" distL="114300" distR="114300" simplePos="0" relativeHeight="251895808" behindDoc="0" locked="0" layoutInCell="1" allowOverlap="1" wp14:anchorId="610FDE34" wp14:editId="6EDCE08F">
            <wp:simplePos x="0" y="0"/>
            <wp:positionH relativeFrom="column">
              <wp:posOffset>2667000</wp:posOffset>
            </wp:positionH>
            <wp:positionV relativeFrom="paragraph">
              <wp:posOffset>512445</wp:posOffset>
            </wp:positionV>
            <wp:extent cx="4869815" cy="304800"/>
            <wp:effectExtent l="0" t="0" r="0" b="0"/>
            <wp:wrapNone/>
            <wp:docPr id="246819952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BA2E30A" w14:textId="68EAB2F6" w:rsidR="00A95C3B" w:rsidRPr="00A95C3B" w:rsidRDefault="00A95C3B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  <w:r w:rsidRPr="00A95C3B">
        <w:rPr>
          <w:rFonts w:ascii="BIZ UDゴシック" w:eastAsia="BIZ UDゴシック" w:hAnsi="BIZ UDゴシック" w:cs="Times New Roman"/>
          <w:noProof/>
          <w:kern w:val="2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947008" behindDoc="0" locked="0" layoutInCell="1" allowOverlap="1" wp14:anchorId="039738C6" wp14:editId="304F80C9">
                <wp:simplePos x="0" y="0"/>
                <wp:positionH relativeFrom="column">
                  <wp:posOffset>1536065</wp:posOffset>
                </wp:positionH>
                <wp:positionV relativeFrom="paragraph">
                  <wp:posOffset>-361950</wp:posOffset>
                </wp:positionV>
                <wp:extent cx="3323590" cy="543560"/>
                <wp:effectExtent l="0" t="0" r="0" b="0"/>
                <wp:wrapNone/>
                <wp:docPr id="641263041" name="テキスト ボックス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3323590" cy="5435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5278FC6" w14:textId="0C014E23" w:rsidR="00A95C3B" w:rsidRPr="00A95C3B" w:rsidRDefault="00021851" w:rsidP="00A95C3B">
                            <w:pPr>
                              <w:jc w:val="center"/>
                              <w:rPr>
                                <w:rFonts w:ascii="UD デジタル 教科書体 NK-B" w:eastAsia="UD デジタル 教科書体 NK-B" w:hAnsi="ＭＳ 明朝"/>
                                <w:b/>
                                <w:color w:val="FFFFFF"/>
                                <w:sz w:val="32"/>
                                <w:szCs w:val="26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ＭＳ 明朝"/>
                                <w:b/>
                                <w:color w:val="FFFFFF"/>
                                <w:sz w:val="32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6"/>
                                  <w:hpsRaise w:val="30"/>
                                  <w:hpsBaseText w:val="32"/>
                                  <w:lid w:val="ja-JP"/>
                                </w:rubyPr>
                                <w:rt>
                                  <w:r w:rsidR="00021851" w:rsidRPr="00021851">
                                    <w:rPr>
                                      <w:rFonts w:ascii="UD デジタル 教科書体 NK-B" w:eastAsia="UD デジタル 教科書体 NK-B" w:hAnsi="ＭＳ 明朝"/>
                                      <w:b/>
                                      <w:color w:val="FFFFFF"/>
                                      <w:sz w:val="16"/>
                                      <w:szCs w:val="26"/>
                                    </w:rPr>
                                    <w:t>しら</w:t>
                                  </w:r>
                                </w:rt>
                                <w:rubyBase>
                                  <w:r w:rsidR="00021851">
                                    <w:rPr>
                                      <w:rFonts w:ascii="UD デジタル 教科書体 NK-B" w:eastAsia="UD デジタル 教科書体 NK-B" w:hAnsi="ＭＳ 明朝"/>
                                      <w:b/>
                                      <w:color w:val="FFFFFF"/>
                                      <w:sz w:val="32"/>
                                      <w:szCs w:val="26"/>
                                    </w:rPr>
                                    <w:t>調</w:t>
                                  </w:r>
                                </w:rubyBase>
                              </w:ruby>
                            </w:r>
                            <w:r w:rsidR="00A95C3B" w:rsidRPr="00A95C3B">
                              <w:rPr>
                                <w:rFonts w:ascii="UD デジタル 教科書体 NK-B" w:eastAsia="UD デジタル 教科書体 NK-B" w:hAnsi="ＭＳ 明朝" w:hint="eastAsia"/>
                                <w:b/>
                                <w:color w:val="FFFFFF"/>
                                <w:sz w:val="32"/>
                                <w:szCs w:val="26"/>
                              </w:rPr>
                              <w:t>べたいことは</w:t>
                            </w:r>
                            <w:r>
                              <w:rPr>
                                <w:rFonts w:ascii="UD デジタル 教科書体 NK-B" w:eastAsia="UD デジタル 教科書体 NK-B" w:hAnsi="ＭＳ 明朝"/>
                                <w:b/>
                                <w:color w:val="FFFFFF"/>
                                <w:sz w:val="32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6"/>
                                  <w:hpsRaise w:val="30"/>
                                  <w:hpsBaseText w:val="32"/>
                                  <w:lid w:val="ja-JP"/>
                                </w:rubyPr>
                                <w:rt>
                                  <w:r w:rsidR="00021851" w:rsidRPr="00021851">
                                    <w:rPr>
                                      <w:rFonts w:ascii="UD デジタル 教科書体 NK-B" w:eastAsia="UD デジタル 教科書体 NK-B" w:hAnsi="ＭＳ 明朝"/>
                                      <w:b/>
                                      <w:color w:val="FFFFFF"/>
                                      <w:sz w:val="16"/>
                                      <w:szCs w:val="26"/>
                                    </w:rPr>
                                    <w:t>なん</w:t>
                                  </w:r>
                                </w:rt>
                                <w:rubyBase>
                                  <w:r w:rsidR="00021851">
                                    <w:rPr>
                                      <w:rFonts w:ascii="UD デジタル 教科書体 NK-B" w:eastAsia="UD デジタル 教科書体 NK-B" w:hAnsi="ＭＳ 明朝"/>
                                      <w:b/>
                                      <w:color w:val="FFFFFF"/>
                                      <w:sz w:val="32"/>
                                      <w:szCs w:val="26"/>
                                    </w:rPr>
                                    <w:t>何</w:t>
                                  </w:r>
                                </w:rubyBase>
                              </w:ruby>
                            </w:r>
                            <w:r w:rsidR="00A95C3B" w:rsidRPr="00A95C3B">
                              <w:rPr>
                                <w:rFonts w:ascii="UD デジタル 教科書体 NK-B" w:eastAsia="UD デジタル 教科書体 NK-B" w:hAnsi="ＭＳ 明朝" w:hint="eastAsia"/>
                                <w:b/>
                                <w:color w:val="FFFFFF"/>
                                <w:sz w:val="32"/>
                                <w:szCs w:val="26"/>
                              </w:rPr>
                              <w:t>だろう</w:t>
                            </w:r>
                            <w:r w:rsidR="00CC5B41">
                              <w:rPr>
                                <w:rFonts w:ascii="UD デジタル 教科書体 NK-B" w:eastAsia="UD デジタル 教科書体 NK-B" w:hAnsi="ＭＳ 明朝" w:hint="eastAsia"/>
                                <w:b/>
                                <w:color w:val="FFFFFF"/>
                                <w:sz w:val="32"/>
                                <w:szCs w:val="26"/>
                              </w:rPr>
                              <w:t>？</w:t>
                            </w:r>
                          </w:p>
                          <w:p w14:paraId="59C361FD" w14:textId="77777777" w:rsidR="00A95C3B" w:rsidRPr="009B6218" w:rsidRDefault="00A95C3B" w:rsidP="00A95C3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9738C6" id="テキスト ボックス 78" o:spid="_x0000_s1081" type="#_x0000_t202" style="position:absolute;margin-left:120.95pt;margin-top:-28.5pt;width:261.7pt;height:42.8pt;z-index:251947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" filled="f" stroked="f" strokeweight=".5pt">
                <v:textbox>
                  <w:txbxContent>
                    <w:p w14:paraId="05278FC6" w14:textId="0C014E23" w:rsidR="00A95C3B" w:rsidRPr="00A95C3B" w:rsidRDefault="00021851" w:rsidP="00A95C3B">
                      <w:pPr>
                        <w:jc w:val="center"/>
                        <w:rPr>
                          <w:rFonts w:ascii="UD デジタル 教科書体 NK-B" w:eastAsia="UD デジタル 教科書体 NK-B" w:hAnsi="ＭＳ 明朝"/>
                          <w:b/>
                          <w:color w:val="FFFFFF"/>
                          <w:sz w:val="32"/>
                          <w:szCs w:val="26"/>
                        </w:rPr>
                      </w:pPr>
                      <w:r>
                        <w:rPr>
                          <w:rFonts w:ascii="UD デジタル 教科書体 NK-B" w:eastAsia="UD デジタル 教科書体 NK-B" w:hAnsi="ＭＳ 明朝"/>
                          <w:b/>
                          <w:color w:val="FFFFFF"/>
                          <w:sz w:val="32"/>
                          <w:szCs w:val="26"/>
                        </w:rPr>
                        <w:ruby>
                          <w:rubyPr>
                            <w:rubyAlign w:val="distributeSpace"/>
                            <w:hps w:val="16"/>
                            <w:hpsRaise w:val="30"/>
                            <w:hpsBaseText w:val="32"/>
                            <w:lid w:val="ja-JP"/>
                          </w:rubyPr>
                          <w:rt>
                            <w:r w:rsidR="00021851" w:rsidRPr="00021851">
                              <w:rPr>
                                <w:rFonts w:ascii="UD デジタル 教科書体 NK-B" w:eastAsia="UD デジタル 教科書体 NK-B" w:hAnsi="ＭＳ 明朝"/>
                                <w:b/>
                                <w:color w:val="FFFFFF"/>
                                <w:sz w:val="16"/>
                                <w:szCs w:val="26"/>
                              </w:rPr>
                              <w:t>しら</w:t>
                            </w:r>
                          </w:rt>
                          <w:rubyBase>
                            <w:r w:rsidR="00021851">
                              <w:rPr>
                                <w:rFonts w:ascii="UD デジタル 教科書体 NK-B" w:eastAsia="UD デジタル 教科書体 NK-B" w:hAnsi="ＭＳ 明朝"/>
                                <w:b/>
                                <w:color w:val="FFFFFF"/>
                                <w:sz w:val="32"/>
                                <w:szCs w:val="26"/>
                              </w:rPr>
                              <w:t>調</w:t>
                            </w:r>
                          </w:rubyBase>
                        </w:ruby>
                      </w:r>
                      <w:r w:rsidR="00A95C3B" w:rsidRPr="00A95C3B">
                        <w:rPr>
                          <w:rFonts w:ascii="UD デジタル 教科書体 NK-B" w:eastAsia="UD デジタル 教科書体 NK-B" w:hAnsi="ＭＳ 明朝" w:hint="eastAsia"/>
                          <w:b/>
                          <w:color w:val="FFFFFF"/>
                          <w:sz w:val="32"/>
                          <w:szCs w:val="26"/>
                        </w:rPr>
                        <w:t>べたいことは</w:t>
                      </w:r>
                      <w:r>
                        <w:rPr>
                          <w:rFonts w:ascii="UD デジタル 教科書体 NK-B" w:eastAsia="UD デジタル 教科書体 NK-B" w:hAnsi="ＭＳ 明朝"/>
                          <w:b/>
                          <w:color w:val="FFFFFF"/>
                          <w:sz w:val="32"/>
                          <w:szCs w:val="26"/>
                        </w:rPr>
                        <w:ruby>
                          <w:rubyPr>
                            <w:rubyAlign w:val="distributeSpace"/>
                            <w:hps w:val="16"/>
                            <w:hpsRaise w:val="30"/>
                            <w:hpsBaseText w:val="32"/>
                            <w:lid w:val="ja-JP"/>
                          </w:rubyPr>
                          <w:rt>
                            <w:r w:rsidR="00021851" w:rsidRPr="00021851">
                              <w:rPr>
                                <w:rFonts w:ascii="UD デジタル 教科書体 NK-B" w:eastAsia="UD デジタル 教科書体 NK-B" w:hAnsi="ＭＳ 明朝"/>
                                <w:b/>
                                <w:color w:val="FFFFFF"/>
                                <w:sz w:val="16"/>
                                <w:szCs w:val="26"/>
                              </w:rPr>
                              <w:t>なん</w:t>
                            </w:r>
                          </w:rt>
                          <w:rubyBase>
                            <w:r w:rsidR="00021851">
                              <w:rPr>
                                <w:rFonts w:ascii="UD デジタル 教科書体 NK-B" w:eastAsia="UD デジタル 教科書体 NK-B" w:hAnsi="ＭＳ 明朝"/>
                                <w:b/>
                                <w:color w:val="FFFFFF"/>
                                <w:sz w:val="32"/>
                                <w:szCs w:val="26"/>
                              </w:rPr>
                              <w:t>何</w:t>
                            </w:r>
                          </w:rubyBase>
                        </w:ruby>
                      </w:r>
                      <w:r w:rsidR="00A95C3B" w:rsidRPr="00A95C3B">
                        <w:rPr>
                          <w:rFonts w:ascii="UD デジタル 教科書体 NK-B" w:eastAsia="UD デジタル 教科書体 NK-B" w:hAnsi="ＭＳ 明朝" w:hint="eastAsia"/>
                          <w:b/>
                          <w:color w:val="FFFFFF"/>
                          <w:sz w:val="32"/>
                          <w:szCs w:val="26"/>
                        </w:rPr>
                        <w:t>だろう</w:t>
                      </w:r>
                      <w:r w:rsidR="00CC5B41">
                        <w:rPr>
                          <w:rFonts w:ascii="UD デジタル 教科書体 NK-B" w:eastAsia="UD デジタル 教科書体 NK-B" w:hAnsi="ＭＳ 明朝" w:hint="eastAsia"/>
                          <w:b/>
                          <w:color w:val="FFFFFF"/>
                          <w:sz w:val="32"/>
                          <w:szCs w:val="26"/>
                        </w:rPr>
                        <w:t>？</w:t>
                      </w:r>
                    </w:p>
                    <w:p w14:paraId="59C361FD" w14:textId="77777777" w:rsidR="00A95C3B" w:rsidRPr="009B6218" w:rsidRDefault="00A95C3B" w:rsidP="00A95C3B"/>
                  </w:txbxContent>
                </v:textbox>
              </v:shape>
            </w:pict>
          </mc:Fallback>
        </mc:AlternateContent>
      </w:r>
      <w:r w:rsidRPr="00A95C3B">
        <w:rPr>
          <w:rFonts w:ascii="BIZ UDゴシック" w:eastAsia="BIZ UDゴシック" w:hAnsi="BIZ UDゴシック" w:cs="Times New Roman"/>
          <w:noProof/>
          <w:kern w:val="2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945984" behindDoc="0" locked="0" layoutInCell="1" allowOverlap="1" wp14:anchorId="5B69B11C" wp14:editId="511F9A9E">
                <wp:simplePos x="0" y="0"/>
                <wp:positionH relativeFrom="column">
                  <wp:posOffset>861695</wp:posOffset>
                </wp:positionH>
                <wp:positionV relativeFrom="paragraph">
                  <wp:posOffset>-241935</wp:posOffset>
                </wp:positionV>
                <wp:extent cx="4695190" cy="543560"/>
                <wp:effectExtent l="88265" t="20955" r="83820" b="16510"/>
                <wp:wrapNone/>
                <wp:docPr id="993396389" name="リボン: 上に曲がる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695190" cy="543560"/>
                        </a:xfrm>
                        <a:prstGeom prst="ribbon2">
                          <a:avLst>
                            <a:gd name="adj1" fmla="val 16667"/>
                            <a:gd name="adj2" fmla="val 75000"/>
                          </a:avLst>
                        </a:prstGeom>
                        <a:solidFill>
                          <a:srgbClr val="FF5050"/>
                        </a:solidFill>
                        <a:ln w="25400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633516" id="リボン: 上に曲がる 77" o:spid="_x0000_s1026" type="#_x0000_t54" style="position:absolute;margin-left:67.85pt;margin-top:-19.05pt;width:369.7pt;height:42.8pt;z-index:251945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" adj="2700,18000" fillcolor="#ff5050" strokecolor="red" strokeweight="2pt"/>
            </w:pict>
          </mc:Fallback>
        </mc:AlternateContent>
      </w:r>
    </w:p>
    <w:p w14:paraId="132E2F04" w14:textId="77777777" w:rsidR="005F3151" w:rsidRDefault="005F3151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52ECB80B" w14:textId="2666F5B3" w:rsidR="00A95C3B" w:rsidRPr="00A95C3B" w:rsidRDefault="00A95C3B" w:rsidP="00A95C3B">
      <w:pPr>
        <w:widowControl w:val="0"/>
        <w:spacing w:before="0" w:line="240" w:lineRule="auto"/>
        <w:rPr>
          <w:rFonts w:ascii="UD デジタル 教科書体 NK-B" w:eastAsia="UD デジタル 教科書体 NK-B" w:hAnsi="BIZ UDゴシック" w:cs="Times New Roman"/>
          <w:kern w:val="2"/>
          <w:sz w:val="26"/>
          <w:szCs w:val="26"/>
        </w:rPr>
      </w:pP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じゆう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自由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けんきゅう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研究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のテーマが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き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決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まったら、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ぐたいてき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具体的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に何を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しら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調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べたいのか、</w:t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せいり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整理</w:t>
            </w:r>
          </w:rubyBase>
        </w:ruby>
      </w:r>
      <w:r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しましょう。</w:t>
      </w:r>
    </w:p>
    <w:p w14:paraId="5E5D6DCA" w14:textId="45A2299F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  <w:r w:rsidRPr="00A95C3B">
        <w:rPr>
          <w:rFonts w:ascii="BIZ UDゴシック" w:eastAsia="BIZ UDゴシック" w:hAnsi="BIZ UDゴシック" w:cs="Times New Roman"/>
          <w:noProof/>
          <w:kern w:val="2"/>
          <w:sz w:val="26"/>
          <w:szCs w:val="26"/>
        </w:rPr>
        <w:drawing>
          <wp:anchor distT="0" distB="0" distL="114300" distR="114300" simplePos="0" relativeHeight="251900928" behindDoc="0" locked="0" layoutInCell="1" allowOverlap="1" wp14:anchorId="12AECD39" wp14:editId="7E1A9FBB">
            <wp:simplePos x="0" y="0"/>
            <wp:positionH relativeFrom="column">
              <wp:posOffset>4861560</wp:posOffset>
            </wp:positionH>
            <wp:positionV relativeFrom="paragraph">
              <wp:posOffset>133350</wp:posOffset>
            </wp:positionV>
            <wp:extent cx="813670" cy="937260"/>
            <wp:effectExtent l="0" t="0" r="0" b="0"/>
            <wp:wrapNone/>
            <wp:docPr id="1202718070" name="図 1" descr="コンピュータ, クマ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718070" name="図 1" descr="コンピュータ, クマ が含まれている画像&#10;&#10;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670" cy="937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 wp14:anchorId="00BC6D52" wp14:editId="1298CA94">
                <wp:simplePos x="0" y="0"/>
                <wp:positionH relativeFrom="column">
                  <wp:posOffset>1955165</wp:posOffset>
                </wp:positionH>
                <wp:positionV relativeFrom="paragraph">
                  <wp:posOffset>130810</wp:posOffset>
                </wp:positionV>
                <wp:extent cx="2658110" cy="755015"/>
                <wp:effectExtent l="0" t="0" r="27940" b="26035"/>
                <wp:wrapNone/>
                <wp:docPr id="1662720031" name="テキスト ボックス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8110" cy="7550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FF505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93168E" w14:textId="77777777" w:rsidR="00A95C3B" w:rsidRPr="00A95C3B" w:rsidRDefault="00A95C3B" w:rsidP="00A95C3B">
                            <w:pPr>
                              <w:snapToGrid w:val="0"/>
                              <w:spacing w:line="240" w:lineRule="atLeast"/>
                              <w:contextualSpacing/>
                              <w:rPr>
                                <w:rFonts w:ascii="UD デジタル 教科書体 NK-B" w:eastAsia="UD デジタル 教科書体 NK-B" w:hAnsi="ＭＳ 明朝"/>
                                <w:b/>
                                <w:szCs w:val="26"/>
                              </w:rPr>
                            </w:pPr>
                            <w:r w:rsidRPr="00A95C3B">
                              <w:rPr>
                                <w:rFonts w:ascii="UD デジタル 教科書体 NK-B" w:eastAsia="UD デジタル 教科書体 NK-B" w:hAnsi="ＭＳ 明朝" w:hint="eastAsia"/>
                                <w:sz w:val="26"/>
                                <w:szCs w:val="26"/>
                              </w:rPr>
                              <w:t>テーマは…</w:t>
                            </w:r>
                          </w:p>
                          <w:p w14:paraId="20D511CA" w14:textId="77777777" w:rsidR="00A95C3B" w:rsidRPr="00512FF8" w:rsidRDefault="00A95C3B" w:rsidP="00A95C3B">
                            <w:pPr>
                              <w:snapToGrid w:val="0"/>
                              <w:spacing w:line="240" w:lineRule="atLeast"/>
                              <w:contextualSpacing/>
                              <w:jc w:val="center"/>
                              <w:rPr>
                                <w:rFonts w:ascii="UD デジタル 教科書体 NK-B" w:eastAsia="UD デジタル 教科書体 NK-B"/>
                                <w:b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BC6D52" id="テキスト ボックス 76" o:spid="_x0000_s1082" type="#_x0000_t202" style="position:absolute;left:0;text-align:left;margin-left:153.95pt;margin-top:10.3pt;width:209.3pt;height:59.45pt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" strokecolor="#ff5050" strokeweight="1.5pt">
                <v:textbox>
                  <w:txbxContent>
                    <w:p w14:paraId="3793168E" w14:textId="77777777" w:rsidR="00A95C3B" w:rsidRPr="00A95C3B" w:rsidRDefault="00A95C3B" w:rsidP="00A95C3B">
                      <w:pPr>
                        <w:snapToGrid w:val="0"/>
                        <w:spacing w:line="240" w:lineRule="atLeast"/>
                        <w:contextualSpacing/>
                        <w:rPr>
                          <w:rFonts w:ascii="UD デジタル 教科書体 NK-B" w:eastAsia="UD デジタル 教科書体 NK-B" w:hAnsi="ＭＳ 明朝"/>
                          <w:b/>
                          <w:szCs w:val="26"/>
                        </w:rPr>
                      </w:pPr>
                      <w:r w:rsidRPr="00A95C3B">
                        <w:rPr>
                          <w:rFonts w:ascii="UD デジタル 教科書体 NK-B" w:eastAsia="UD デジタル 教科書体 NK-B" w:hAnsi="ＭＳ 明朝" w:hint="eastAsia"/>
                          <w:sz w:val="26"/>
                          <w:szCs w:val="26"/>
                        </w:rPr>
                        <w:t>テーマは…</w:t>
                      </w:r>
                    </w:p>
                    <w:p w14:paraId="20D511CA" w14:textId="77777777" w:rsidR="00A95C3B" w:rsidRPr="00512FF8" w:rsidRDefault="00A95C3B" w:rsidP="00A95C3B">
                      <w:pPr>
                        <w:snapToGrid w:val="0"/>
                        <w:spacing w:line="240" w:lineRule="atLeast"/>
                        <w:contextualSpacing/>
                        <w:jc w:val="center"/>
                        <w:rPr>
                          <w:rFonts w:ascii="UD デジタル 教科書体 NK-B" w:eastAsia="UD デジタル 教科書体 NK-B"/>
                          <w:b/>
                          <w:sz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149B886" w14:textId="57F67A8D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4438B3DD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4E58EE31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44B69D86" w14:textId="645DAA6A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  <w:r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42912" behindDoc="0" locked="0" layoutInCell="1" allowOverlap="1" wp14:anchorId="57BA96B7" wp14:editId="63E50780">
                <wp:simplePos x="0" y="0"/>
                <wp:positionH relativeFrom="column">
                  <wp:posOffset>1475105</wp:posOffset>
                </wp:positionH>
                <wp:positionV relativeFrom="paragraph">
                  <wp:posOffset>56515</wp:posOffset>
                </wp:positionV>
                <wp:extent cx="956310" cy="267335"/>
                <wp:effectExtent l="34925" t="5080" r="8890" b="80010"/>
                <wp:wrapNone/>
                <wp:docPr id="74729965" name="直線矢印コネクタ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956310" cy="2673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5D0F58" id="直線矢印コネクタ 75" o:spid="_x0000_s1026" type="#_x0000_t32" style="position:absolute;margin-left:116.15pt;margin-top:4.45pt;width:75.3pt;height:21.05pt;flip:x;z-index:251942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">
                <v:stroke endarrow="open"/>
              </v:shape>
            </w:pict>
          </mc:Fallback>
        </mc:AlternateContent>
      </w:r>
      <w:r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2C34BF9A" wp14:editId="6C4812FA">
                <wp:simplePos x="0" y="0"/>
                <wp:positionH relativeFrom="column">
                  <wp:posOffset>3333115</wp:posOffset>
                </wp:positionH>
                <wp:positionV relativeFrom="paragraph">
                  <wp:posOffset>81915</wp:posOffset>
                </wp:positionV>
                <wp:extent cx="0" cy="266700"/>
                <wp:effectExtent l="73660" t="11430" r="78740" b="17145"/>
                <wp:wrapNone/>
                <wp:docPr id="1041791199" name="直線矢印コネクタ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67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8495FD" id="直線矢印コネクタ 74" o:spid="_x0000_s1026" type="#_x0000_t32" style="position:absolute;margin-left:262.45pt;margin-top:6.45pt;width:0;height:21pt;z-index:251944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">
                <v:stroke endarrow="open"/>
              </v:shape>
            </w:pict>
          </mc:Fallback>
        </mc:AlternateContent>
      </w:r>
      <w:r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7EA74312" wp14:editId="7A614747">
                <wp:simplePos x="0" y="0"/>
                <wp:positionH relativeFrom="column">
                  <wp:posOffset>4132580</wp:posOffset>
                </wp:positionH>
                <wp:positionV relativeFrom="paragraph">
                  <wp:posOffset>79375</wp:posOffset>
                </wp:positionV>
                <wp:extent cx="956310" cy="266700"/>
                <wp:effectExtent l="6350" t="8890" r="37465" b="76835"/>
                <wp:wrapNone/>
                <wp:docPr id="1524148189" name="直線矢印コネクタ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6310" cy="2667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arrow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A17C43" id="直線矢印コネクタ 73" o:spid="_x0000_s1026" type="#_x0000_t32" style="position:absolute;margin-left:325.4pt;margin-top:6.25pt;width:75.3pt;height:21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">
                <v:stroke endarrow="open"/>
              </v:shape>
            </w:pict>
          </mc:Fallback>
        </mc:AlternateContent>
      </w:r>
    </w:p>
    <w:p w14:paraId="2CC601B6" w14:textId="569055B4" w:rsidR="00A95C3B" w:rsidRPr="00A95C3B" w:rsidRDefault="00276988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  <w:r w:rsidRPr="00A95C3B">
        <w:rPr>
          <w:rFonts w:ascii="BIZ UDゴシック" w:eastAsia="BIZ UDゴシック" w:hAnsi="BIZ UDゴシック" w:cs="Times New Roman"/>
          <w:noProof/>
          <w:kern w:val="2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71C4F85B" wp14:editId="65CDB78C">
                <wp:simplePos x="0" y="0"/>
                <wp:positionH relativeFrom="column">
                  <wp:posOffset>4511675</wp:posOffset>
                </wp:positionH>
                <wp:positionV relativeFrom="paragraph">
                  <wp:posOffset>120015</wp:posOffset>
                </wp:positionV>
                <wp:extent cx="2082165" cy="1440180"/>
                <wp:effectExtent l="0" t="0" r="13335" b="26670"/>
                <wp:wrapNone/>
                <wp:docPr id="295141865" name="楕円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82165" cy="144018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505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6765F510" id="楕円 72" o:spid="_x0000_s1026" style="position:absolute;margin-left:355.25pt;margin-top:9.45pt;width:163.95pt;height:113.4pt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" filled="f" strokecolor="#ff5050" strokeweight="1.5pt"/>
            </w:pict>
          </mc:Fallback>
        </mc:AlternateContent>
      </w:r>
      <w:r w:rsidRPr="00A95C3B">
        <w:rPr>
          <w:rFonts w:ascii="Century" w:eastAsia="ＭＳ 明朝" w:hAnsi="Century" w:cs="Times New Roman"/>
          <w:noProof/>
          <w:kern w:val="2"/>
          <w:sz w:val="21"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2CAF625E" wp14:editId="20076B46">
                <wp:simplePos x="0" y="0"/>
                <wp:positionH relativeFrom="column">
                  <wp:posOffset>-37465</wp:posOffset>
                </wp:positionH>
                <wp:positionV relativeFrom="paragraph">
                  <wp:posOffset>74295</wp:posOffset>
                </wp:positionV>
                <wp:extent cx="2082165" cy="1485900"/>
                <wp:effectExtent l="0" t="0" r="13335" b="19050"/>
                <wp:wrapNone/>
                <wp:docPr id="801003352" name="楕円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82165" cy="148590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505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83801D6" id="楕円 70" o:spid="_x0000_s1026" style="position:absolute;margin-left:-2.95pt;margin-top:5.85pt;width:163.95pt;height:117pt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" filled="f" strokecolor="#ff5050" strokeweight="1.5pt"/>
            </w:pict>
          </mc:Fallback>
        </mc:AlternateContent>
      </w:r>
      <w:r w:rsidRPr="00A95C3B">
        <w:rPr>
          <w:rFonts w:ascii="BIZ UDゴシック" w:eastAsia="BIZ UDゴシック" w:hAnsi="BIZ UDゴシック" w:cs="Times New Roman"/>
          <w:noProof/>
          <w:kern w:val="2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2C78ADC6" wp14:editId="57AB281B">
                <wp:simplePos x="0" y="0"/>
                <wp:positionH relativeFrom="column">
                  <wp:posOffset>2286635</wp:posOffset>
                </wp:positionH>
                <wp:positionV relativeFrom="paragraph">
                  <wp:posOffset>135255</wp:posOffset>
                </wp:positionV>
                <wp:extent cx="2082165" cy="1424940"/>
                <wp:effectExtent l="0" t="0" r="13335" b="22860"/>
                <wp:wrapNone/>
                <wp:docPr id="354829951" name="楕円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82165" cy="1424940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505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1DD52418" id="楕円 71" o:spid="_x0000_s1026" style="position:absolute;margin-left:180.05pt;margin-top:10.65pt;width:163.95pt;height:112.2pt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" filled="f" strokecolor="#ff5050" strokeweight="1.5pt"/>
            </w:pict>
          </mc:Fallback>
        </mc:AlternateContent>
      </w:r>
    </w:p>
    <w:p w14:paraId="433C6966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7FA4566D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5E9494C6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051C4F78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2A215269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5BE60A8A" w14:textId="77777777" w:rsidR="00276988" w:rsidRDefault="00276988" w:rsidP="00A95C3B">
      <w:pPr>
        <w:widowControl w:val="0"/>
        <w:spacing w:before="0" w:line="480" w:lineRule="exact"/>
        <w:jc w:val="both"/>
        <w:rPr>
          <w:rFonts w:ascii="UD デジタル 教科書体 NK-B" w:eastAsia="UD デジタル 教科書体 NK-B" w:hAnsi="BIZ UDゴシック" w:cs="Times New Roman"/>
          <w:kern w:val="2"/>
          <w:sz w:val="26"/>
          <w:szCs w:val="26"/>
        </w:rPr>
      </w:pPr>
    </w:p>
    <w:p w14:paraId="5B63593D" w14:textId="75ABD3B7" w:rsidR="00A95C3B" w:rsidRPr="00A95C3B" w:rsidRDefault="005F3151" w:rsidP="00A95C3B">
      <w:pPr>
        <w:widowControl w:val="0"/>
        <w:spacing w:before="0" w:line="480" w:lineRule="exact"/>
        <w:jc w:val="both"/>
        <w:rPr>
          <w:rFonts w:ascii="UD デジタル 教科書体 NK-B" w:eastAsia="UD デジタル 教科書体 NK-B" w:hAnsi="BIZ UDゴシック" w:cs="Times New Roman"/>
          <w:kern w:val="2"/>
          <w:sz w:val="26"/>
          <w:szCs w:val="26"/>
        </w:rPr>
      </w:pPr>
      <w:r w:rsidRPr="00A95C3B">
        <w:rPr>
          <w:rFonts w:ascii="BIZ UDゴシック" w:eastAsia="BIZ UDゴシック" w:hAnsi="BIZ UDゴシック" w:cs="Times New Roman"/>
          <w:noProof/>
          <w:kern w:val="2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5F5D7707" wp14:editId="3A8D1B40">
                <wp:simplePos x="0" y="0"/>
                <wp:positionH relativeFrom="margin">
                  <wp:posOffset>268605</wp:posOffset>
                </wp:positionH>
                <wp:positionV relativeFrom="paragraph">
                  <wp:posOffset>573405</wp:posOffset>
                </wp:positionV>
                <wp:extent cx="5875020" cy="2186940"/>
                <wp:effectExtent l="0" t="0" r="0" b="3810"/>
                <wp:wrapNone/>
                <wp:docPr id="742537286" name="テキスト ボックス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75020" cy="2186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8575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91841CF" w14:textId="77777777" w:rsidR="00A95C3B" w:rsidRPr="00512FF8" w:rsidRDefault="00A95C3B" w:rsidP="005F3151">
                            <w:pPr>
                              <w:spacing w:line="440" w:lineRule="exact"/>
                              <w:rPr>
                                <w:rFonts w:ascii="UD デジタル 教科書体 NK-B" w:eastAsia="UD デジタル 教科書体 NK-B" w:hAnsi="BIZ UDゴシック"/>
                                <w:sz w:val="26"/>
                                <w:szCs w:val="26"/>
                              </w:rPr>
                            </w:pPr>
                            <w:r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B37883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3"/>
                                      <w:szCs w:val="26"/>
                                    </w:rPr>
                                    <w:t>しら</w:t>
                                  </w:r>
                                </w:rt>
                                <w:rubyBase>
                                  <w:r w:rsidR="00A95C3B" w:rsidRPr="00B37883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26"/>
                                      <w:szCs w:val="26"/>
                                    </w:rPr>
                                    <w:t>調</w:t>
                                  </w:r>
                                </w:rubyBase>
                              </w:ruby>
                            </w:r>
                            <w:r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t>べることを</w:t>
                            </w:r>
                            <w:r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B37883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3"/>
                                      <w:szCs w:val="26"/>
                                    </w:rPr>
                                    <w:t>き</w:t>
                                  </w:r>
                                </w:rt>
                                <w:rubyBase>
                                  <w:r w:rsidR="00A95C3B" w:rsidRPr="00B37883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26"/>
                                      <w:szCs w:val="26"/>
                                    </w:rPr>
                                    <w:t>決</w:t>
                                  </w:r>
                                </w:rubyBase>
                              </w:ruby>
                            </w:r>
                            <w:r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t>める上で</w:t>
                            </w:r>
                            <w:r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B37883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3"/>
                                      <w:szCs w:val="26"/>
                                    </w:rPr>
                                    <w:t>たいせつ</w:t>
                                  </w:r>
                                </w:rt>
                                <w:rubyBase>
                                  <w:r w:rsidR="00A95C3B" w:rsidRPr="00B37883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26"/>
                                      <w:szCs w:val="26"/>
                                    </w:rPr>
                                    <w:t>大切</w:t>
                                  </w:r>
                                </w:rubyBase>
                              </w:ruby>
                            </w:r>
                            <w:r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t>なポイント</w:t>
                            </w:r>
                          </w:p>
                          <w:p w14:paraId="22A16A5B" w14:textId="17854058" w:rsidR="00A95C3B" w:rsidRPr="00512FF8" w:rsidRDefault="00A95C3B" w:rsidP="005F3151">
                            <w:pPr>
                              <w:spacing w:line="440" w:lineRule="exact"/>
                              <w:rPr>
                                <w:rFonts w:ascii="UD デジタル 教科書体 NK-B" w:eastAsia="UD デジタル 教科書体 NK-B" w:hAnsi="Segoe UI Symbol" w:cs="Segoe UI Symbol"/>
                                <w:sz w:val="26"/>
                                <w:szCs w:val="26"/>
                              </w:rPr>
                            </w:pP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 xml:space="preserve">□　①　</w:t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cs="Segoe UI Symbol" w:hint="eastAsia"/>
                                      <w:sz w:val="13"/>
                                      <w:szCs w:val="26"/>
                                    </w:rPr>
                                    <w:t>しら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26"/>
                                      <w:szCs w:val="26"/>
                                    </w:rPr>
                                    <w:t>調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べ</w:t>
                            </w:r>
                            <w:r w:rsidR="00B33610">
                              <w:rPr>
                                <w:rFonts w:ascii="UD デジタル 教科書体 NK-B" w:eastAsia="UD デジタル 教科書体 NK-B" w:hAnsi="Segoe UI Symbol" w:cs="Segoe UI Symbol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B33610" w:rsidRPr="00B33610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13"/>
                                      <w:szCs w:val="26"/>
                                    </w:rPr>
                                    <w:t>かた</w:t>
                                  </w:r>
                                </w:rt>
                                <w:rubyBase>
                                  <w:r w:rsidR="00B33610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26"/>
                                      <w:szCs w:val="26"/>
                                    </w:rPr>
                                    <w:t>方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が</w:t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cs="Segoe UI Symbol" w:hint="eastAsia"/>
                                      <w:sz w:val="13"/>
                                      <w:szCs w:val="26"/>
                                    </w:rPr>
                                    <w:t>おも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26"/>
                                      <w:szCs w:val="26"/>
                                    </w:rPr>
                                    <w:t>思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いつきますか？</w:t>
                            </w:r>
                          </w:p>
                          <w:p w14:paraId="2579FBD4" w14:textId="77777777" w:rsidR="00A95C3B" w:rsidRPr="00512FF8" w:rsidRDefault="00A95C3B" w:rsidP="005F3151">
                            <w:pPr>
                              <w:spacing w:line="440" w:lineRule="exact"/>
                              <w:rPr>
                                <w:rFonts w:ascii="UD デジタル 教科書体 NK-B" w:eastAsia="UD デジタル 教科書体 NK-B" w:hAnsi="Segoe UI Symbol" w:cs="Segoe UI Symbol"/>
                                <w:sz w:val="26"/>
                                <w:szCs w:val="26"/>
                              </w:rPr>
                            </w:pP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□　②　インターネットや</w:t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cs="Segoe UI Symbol" w:hint="eastAsia"/>
                                      <w:sz w:val="13"/>
                                      <w:szCs w:val="26"/>
                                    </w:rPr>
                                    <w:t>ほん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26"/>
                                      <w:szCs w:val="26"/>
                                    </w:rPr>
                                    <w:t>本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で</w:t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cs="Segoe UI Symbol" w:hint="eastAsia"/>
                                      <w:sz w:val="13"/>
                                      <w:szCs w:val="26"/>
                                    </w:rPr>
                                    <w:t>しら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26"/>
                                      <w:szCs w:val="26"/>
                                    </w:rPr>
                                    <w:t>調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べるだけの</w:t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cs="Segoe UI Symbol" w:hint="eastAsia"/>
                                      <w:sz w:val="13"/>
                                      <w:szCs w:val="26"/>
                                    </w:rPr>
                                    <w:t>じゆう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26"/>
                                      <w:szCs w:val="26"/>
                                    </w:rPr>
                                    <w:t>自由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cs="Segoe UI Symbol" w:hint="eastAsia"/>
                                      <w:sz w:val="13"/>
                                      <w:szCs w:val="26"/>
                                    </w:rPr>
                                    <w:t>けんきゅう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26"/>
                                      <w:szCs w:val="26"/>
                                    </w:rPr>
                                    <w:t>研究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になっていませんか？</w:t>
                            </w:r>
                          </w:p>
                          <w:p w14:paraId="53BEB487" w14:textId="77777777" w:rsidR="00A95C3B" w:rsidRPr="00512FF8" w:rsidRDefault="00A95C3B" w:rsidP="005F3151">
                            <w:pPr>
                              <w:spacing w:line="440" w:lineRule="exact"/>
                              <w:rPr>
                                <w:rFonts w:ascii="UD デジタル 教科書体 NK-B" w:eastAsia="UD デジタル 教科書体 NK-B" w:hAnsi="Segoe UI Symbol" w:cs="Segoe UI Symbol"/>
                                <w:sz w:val="26"/>
                                <w:szCs w:val="26"/>
                              </w:rPr>
                            </w:pP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 xml:space="preserve">□　③　</w:t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cs="Segoe UI Symbol" w:hint="eastAsia"/>
                                      <w:sz w:val="13"/>
                                      <w:szCs w:val="26"/>
                                    </w:rPr>
                                    <w:t>じっさい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26"/>
                                      <w:szCs w:val="26"/>
                                    </w:rPr>
                                    <w:t>実際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に</w:t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cs="Segoe UI Symbol" w:hint="eastAsia"/>
                                      <w:sz w:val="13"/>
                                      <w:szCs w:val="26"/>
                                    </w:rPr>
                                    <w:t>かんさつ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26"/>
                                      <w:szCs w:val="26"/>
                                    </w:rPr>
                                    <w:t>観察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したり、</w:t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cs="Segoe UI Symbol" w:hint="eastAsia"/>
                                      <w:sz w:val="13"/>
                                      <w:szCs w:val="26"/>
                                    </w:rPr>
                                    <w:t>じっけん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26"/>
                                      <w:szCs w:val="26"/>
                                    </w:rPr>
                                    <w:t>実験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したり、</w:t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cs="Segoe UI Symbol" w:hint="eastAsia"/>
                                      <w:sz w:val="13"/>
                                      <w:szCs w:val="26"/>
                                    </w:rPr>
                                    <w:t>つく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26"/>
                                      <w:szCs w:val="26"/>
                                    </w:rPr>
                                    <w:t>作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ったりして</w:t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cs="Segoe UI Symbol" w:hint="eastAsia"/>
                                      <w:sz w:val="13"/>
                                      <w:szCs w:val="26"/>
                                    </w:rPr>
                                    <w:t>しら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26"/>
                                      <w:szCs w:val="26"/>
                                    </w:rPr>
                                    <w:t>調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べることができますか？</w:t>
                            </w:r>
                          </w:p>
                          <w:p w14:paraId="562087F1" w14:textId="77777777" w:rsidR="00A95C3B" w:rsidRPr="00512FF8" w:rsidRDefault="00A95C3B" w:rsidP="005F3151">
                            <w:pPr>
                              <w:spacing w:line="440" w:lineRule="exact"/>
                              <w:rPr>
                                <w:rFonts w:ascii="UD デジタル 教科書体 NK-B" w:eastAsia="UD デジタル 教科書体 NK-B"/>
                              </w:rPr>
                            </w:pP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 xml:space="preserve">□　④　</w:t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cs="Segoe UI Symbol" w:hint="eastAsia"/>
                                      <w:sz w:val="13"/>
                                      <w:szCs w:val="26"/>
                                    </w:rPr>
                                    <w:t>じぶん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26"/>
                                      <w:szCs w:val="26"/>
                                    </w:rPr>
                                    <w:t>自分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なりに「こうなるかな？」と</w:t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512FF8">
                                    <w:rPr>
                                      <w:rFonts w:ascii="UD デジタル 教科書体 NK-B" w:eastAsia="UD デジタル 教科書体 NK-B" w:hAnsi="BIZ UDゴシック" w:cs="Segoe UI Symbol" w:hint="eastAsia"/>
                                      <w:sz w:val="13"/>
                                      <w:szCs w:val="26"/>
                                    </w:rPr>
                                    <w:t>よそう</w:t>
                                  </w:r>
                                </w:rt>
                                <w:rubyBase>
                                  <w:r w:rsidR="00A95C3B" w:rsidRPr="00512FF8">
                                    <w:rPr>
                                      <w:rFonts w:ascii="UD デジタル 教科書体 NK-B" w:eastAsia="UD デジタル 教科書体 NK-B" w:hAnsi="Segoe UI Symbol" w:cs="Segoe UI Symbol" w:hint="eastAsia"/>
                                      <w:sz w:val="26"/>
                                      <w:szCs w:val="26"/>
                                    </w:rPr>
                                    <w:t>予想</w:t>
                                  </w:r>
                                </w:rubyBase>
                              </w:ruby>
                            </w:r>
                            <w:r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することができていますか？</w:t>
                            </w:r>
                          </w:p>
                          <w:p w14:paraId="390C0DC8" w14:textId="77777777" w:rsidR="00A95C3B" w:rsidRPr="00284A86" w:rsidRDefault="00A95C3B" w:rsidP="00A95C3B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5D7707" id="テキスト ボックス 69" o:spid="_x0000_s1083" type="#_x0000_t202" style="position:absolute;left:0;text-align:left;margin-left:21.15pt;margin-top:45.15pt;width:462.6pt;height:172.2pt;z-index:2519685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" filled="f" stroked="f" strokecolor="red" strokeweight="2.25pt">
                <v:textbox>
                  <w:txbxContent>
                    <w:p w14:paraId="291841CF" w14:textId="77777777" w:rsidR="00A95C3B" w:rsidRPr="00512FF8" w:rsidRDefault="00A95C3B" w:rsidP="005F3151">
                      <w:pPr>
                        <w:spacing w:line="440" w:lineRule="exact"/>
                        <w:rPr>
                          <w:rFonts w:ascii="UD デジタル 教科書体 NK-B" w:eastAsia="UD デジタル 教科書体 NK-B" w:hAnsi="BIZ UDゴシック"/>
                          <w:sz w:val="26"/>
                          <w:szCs w:val="26"/>
                        </w:rPr>
                      </w:pPr>
                      <w:r w:rsidRPr="00B37883">
                        <w:rPr>
                          <w:rFonts w:ascii="UD デジタル 教科書体 NK-B" w:eastAsia="UD デジタル 教科書体 NK-B" w:hAnsi="BIZ UDゴシック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13"/>
                                <w:szCs w:val="26"/>
                              </w:rPr>
                              <w:t>しら</w:t>
                            </w:r>
                          </w:rt>
                          <w:rubyBase>
                            <w:r w:rsidR="00A95C3B"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t>調</w:t>
                            </w:r>
                          </w:rubyBase>
                        </w:ruby>
                      </w:r>
                      <w:r w:rsidRPr="00B37883">
                        <w:rPr>
                          <w:rFonts w:ascii="UD デジタル 教科書体 NK-B" w:eastAsia="UD デジタル 教科書体 NK-B" w:hAnsi="BIZ UDゴシック" w:hint="eastAsia"/>
                          <w:sz w:val="26"/>
                          <w:szCs w:val="26"/>
                        </w:rPr>
                        <w:t>べることを</w:t>
                      </w:r>
                      <w:r w:rsidRPr="00B37883">
                        <w:rPr>
                          <w:rFonts w:ascii="UD デジタル 教科書体 NK-B" w:eastAsia="UD デジタル 教科書体 NK-B" w:hAnsi="BIZ UDゴシック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13"/>
                                <w:szCs w:val="26"/>
                              </w:rPr>
                              <w:t>き</w:t>
                            </w:r>
                          </w:rt>
                          <w:rubyBase>
                            <w:r w:rsidR="00A95C3B"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t>決</w:t>
                            </w:r>
                          </w:rubyBase>
                        </w:ruby>
                      </w:r>
                      <w:r w:rsidRPr="00B37883">
                        <w:rPr>
                          <w:rFonts w:ascii="UD デジタル 教科書体 NK-B" w:eastAsia="UD デジタル 教科書体 NK-B" w:hAnsi="BIZ UDゴシック" w:hint="eastAsia"/>
                          <w:sz w:val="26"/>
                          <w:szCs w:val="26"/>
                        </w:rPr>
                        <w:t>める上で</w:t>
                      </w:r>
                      <w:r w:rsidRPr="00B37883">
                        <w:rPr>
                          <w:rFonts w:ascii="UD デジタル 教科書体 NK-B" w:eastAsia="UD デジタル 教科書体 NK-B" w:hAnsi="BIZ UDゴシック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13"/>
                                <w:szCs w:val="26"/>
                              </w:rPr>
                              <w:t>たいせつ</w:t>
                            </w:r>
                          </w:rt>
                          <w:rubyBase>
                            <w:r w:rsidR="00A95C3B"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t>大切</w:t>
                            </w:r>
                          </w:rubyBase>
                        </w:ruby>
                      </w:r>
                      <w:r w:rsidRPr="00B37883">
                        <w:rPr>
                          <w:rFonts w:ascii="UD デジタル 教科書体 NK-B" w:eastAsia="UD デジタル 教科書体 NK-B" w:hAnsi="BIZ UDゴシック" w:hint="eastAsia"/>
                          <w:sz w:val="26"/>
                          <w:szCs w:val="26"/>
                        </w:rPr>
                        <w:t>なポイント</w:t>
                      </w:r>
                    </w:p>
                    <w:p w14:paraId="22A16A5B" w14:textId="17854058" w:rsidR="00A95C3B" w:rsidRPr="00512FF8" w:rsidRDefault="00A95C3B" w:rsidP="005F3151">
                      <w:pPr>
                        <w:spacing w:line="440" w:lineRule="exact"/>
                        <w:rPr>
                          <w:rFonts w:ascii="UD デジタル 教科書体 NK-B" w:eastAsia="UD デジタル 教科書体 NK-B" w:hAnsi="Segoe UI Symbol" w:cs="Segoe UI Symbol"/>
                          <w:sz w:val="26"/>
                          <w:szCs w:val="26"/>
                        </w:rPr>
                      </w:pP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 xml:space="preserve">□　①　</w:t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cs="Segoe UI Symbol" w:hint="eastAsia"/>
                                <w:sz w:val="13"/>
                                <w:szCs w:val="26"/>
                              </w:rPr>
                              <w:t>しら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調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>べ</w:t>
                      </w:r>
                      <w:r w:rsidR="00B33610">
                        <w:rPr>
                          <w:rFonts w:ascii="UD デジタル 教科書体 NK-B" w:eastAsia="UD デジタル 教科書体 NK-B" w:hAnsi="Segoe UI Symbol" w:cs="Segoe UI Symbol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B33610" w:rsidRPr="00B33610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13"/>
                                <w:szCs w:val="26"/>
                              </w:rPr>
                              <w:t>かた</w:t>
                            </w:r>
                          </w:rt>
                          <w:rubyBase>
                            <w:r w:rsidR="00B33610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方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>が</w:t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cs="Segoe UI Symbol" w:hint="eastAsia"/>
                                <w:sz w:val="13"/>
                                <w:szCs w:val="26"/>
                              </w:rPr>
                              <w:t>おも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思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>いつきますか？</w:t>
                      </w:r>
                    </w:p>
                    <w:p w14:paraId="2579FBD4" w14:textId="77777777" w:rsidR="00A95C3B" w:rsidRPr="00512FF8" w:rsidRDefault="00A95C3B" w:rsidP="005F3151">
                      <w:pPr>
                        <w:spacing w:line="440" w:lineRule="exact"/>
                        <w:rPr>
                          <w:rFonts w:ascii="UD デジタル 教科書体 NK-B" w:eastAsia="UD デジタル 教科書体 NK-B" w:hAnsi="Segoe UI Symbol" w:cs="Segoe UI Symbol"/>
                          <w:sz w:val="26"/>
                          <w:szCs w:val="26"/>
                        </w:rPr>
                      </w:pP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>□　②　インターネットや</w:t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cs="Segoe UI Symbol" w:hint="eastAsia"/>
                                <w:sz w:val="13"/>
                                <w:szCs w:val="26"/>
                              </w:rPr>
                              <w:t>ほん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本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>で</w:t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cs="Segoe UI Symbol" w:hint="eastAsia"/>
                                <w:sz w:val="13"/>
                                <w:szCs w:val="26"/>
                              </w:rPr>
                              <w:t>しら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調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>べるだけの</w:t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cs="Segoe UI Symbol" w:hint="eastAsia"/>
                                <w:sz w:val="13"/>
                                <w:szCs w:val="26"/>
                              </w:rPr>
                              <w:t>じゆう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自由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cs="Segoe UI Symbol" w:hint="eastAsia"/>
                                <w:sz w:val="13"/>
                                <w:szCs w:val="26"/>
                              </w:rPr>
                              <w:t>けんきゅう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研究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>になっていませんか？</w:t>
                      </w:r>
                    </w:p>
                    <w:p w14:paraId="53BEB487" w14:textId="77777777" w:rsidR="00A95C3B" w:rsidRPr="00512FF8" w:rsidRDefault="00A95C3B" w:rsidP="005F3151">
                      <w:pPr>
                        <w:spacing w:line="440" w:lineRule="exact"/>
                        <w:rPr>
                          <w:rFonts w:ascii="UD デジタル 教科書体 NK-B" w:eastAsia="UD デジタル 教科書体 NK-B" w:hAnsi="Segoe UI Symbol" w:cs="Segoe UI Symbol"/>
                          <w:sz w:val="26"/>
                          <w:szCs w:val="26"/>
                        </w:rPr>
                      </w:pP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 xml:space="preserve">□　③　</w:t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cs="Segoe UI Symbol" w:hint="eastAsia"/>
                                <w:sz w:val="13"/>
                                <w:szCs w:val="26"/>
                              </w:rPr>
                              <w:t>じっさい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実際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>に</w:t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cs="Segoe UI Symbol" w:hint="eastAsia"/>
                                <w:sz w:val="13"/>
                                <w:szCs w:val="26"/>
                              </w:rPr>
                              <w:t>かんさつ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観察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>したり、</w:t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cs="Segoe UI Symbol" w:hint="eastAsia"/>
                                <w:sz w:val="13"/>
                                <w:szCs w:val="26"/>
                              </w:rPr>
                              <w:t>じっけん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実験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>したり、</w:t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cs="Segoe UI Symbol" w:hint="eastAsia"/>
                                <w:sz w:val="13"/>
                                <w:szCs w:val="26"/>
                              </w:rPr>
                              <w:t>つく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作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>ったりして</w:t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cs="Segoe UI Symbol" w:hint="eastAsia"/>
                                <w:sz w:val="13"/>
                                <w:szCs w:val="26"/>
                              </w:rPr>
                              <w:t>しら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調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>べることができますか？</w:t>
                      </w:r>
                    </w:p>
                    <w:p w14:paraId="562087F1" w14:textId="77777777" w:rsidR="00A95C3B" w:rsidRPr="00512FF8" w:rsidRDefault="00A95C3B" w:rsidP="005F3151">
                      <w:pPr>
                        <w:spacing w:line="440" w:lineRule="exact"/>
                        <w:rPr>
                          <w:rFonts w:ascii="UD デジタル 教科書体 NK-B" w:eastAsia="UD デジタル 教科書体 NK-B"/>
                        </w:rPr>
                      </w:pP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 xml:space="preserve">□　④　</w:t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cs="Segoe UI Symbol" w:hint="eastAsia"/>
                                <w:sz w:val="13"/>
                                <w:szCs w:val="26"/>
                              </w:rPr>
                              <w:t>じぶん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自分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>なりに「こうなるかな？」と</w:t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512FF8">
                              <w:rPr>
                                <w:rFonts w:ascii="UD デジタル 教科書体 NK-B" w:eastAsia="UD デジタル 教科書体 NK-B" w:hAnsi="BIZ UDゴシック" w:cs="Segoe UI Symbol" w:hint="eastAsia"/>
                                <w:sz w:val="13"/>
                                <w:szCs w:val="26"/>
                              </w:rPr>
                              <w:t>よそう</w:t>
                            </w:r>
                          </w:rt>
                          <w:rubyBase>
                            <w:r w:rsidR="00A95C3B" w:rsidRPr="00512FF8">
                              <w:rPr>
                                <w:rFonts w:ascii="UD デジタル 教科書体 NK-B" w:eastAsia="UD デジタル 教科書体 NK-B" w:hAnsi="Segoe UI Symbol" w:cs="Segoe UI Symbol" w:hint="eastAsia"/>
                                <w:sz w:val="26"/>
                                <w:szCs w:val="26"/>
                              </w:rPr>
                              <w:t>予想</w:t>
                            </w:r>
                          </w:rubyBase>
                        </w:ruby>
                      </w:r>
                      <w:r w:rsidRPr="00512FF8">
                        <w:rPr>
                          <w:rFonts w:ascii="UD デジタル 教科書体 NK-B" w:eastAsia="UD デジタル 教科書体 NK-B" w:hAnsi="Segoe UI Symbol" w:cs="Segoe UI Symbol" w:hint="eastAsia"/>
                          <w:sz w:val="26"/>
                          <w:szCs w:val="26"/>
                        </w:rPr>
                        <w:t>することができていますか？</w:t>
                      </w:r>
                    </w:p>
                    <w:p w14:paraId="390C0DC8" w14:textId="77777777" w:rsidR="00A95C3B" w:rsidRPr="00284A86" w:rsidRDefault="00A95C3B" w:rsidP="00A95C3B"/>
                  </w:txbxContent>
                </v:textbox>
                <w10:wrap anchorx="margin"/>
              </v:shape>
            </w:pict>
          </mc:Fallback>
        </mc:AlternateContent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ポイントを</w:t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かくにん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確認</w:t>
            </w:r>
          </w:rubyBase>
        </w:ruby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して</w:t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じぶん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自分</w:t>
            </w:r>
          </w:rubyBase>
        </w:ruby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の</w:t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しら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調</w:t>
            </w:r>
          </w:rubyBase>
        </w:ruby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べたいことを</w:t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き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決</w:t>
            </w:r>
          </w:rubyBase>
        </w:ruby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めましょう。□にチェック</w:t>
      </w:r>
      <w:r w:rsidR="00A95C3B" w:rsidRPr="00A95C3B">
        <w:rPr>
          <w:rFonts w:ascii="ＭＳ 明朝" w:eastAsia="ＭＳ 明朝" w:hAnsi="ＭＳ 明朝" w:cs="ＭＳ 明朝" w:hint="eastAsia"/>
          <w:kern w:val="2"/>
          <w:sz w:val="26"/>
          <w:szCs w:val="26"/>
        </w:rPr>
        <w:t>✓</w:t>
      </w:r>
      <w:r w:rsidR="00A95C3B" w:rsidRPr="00A95C3B">
        <w:rPr>
          <w:rFonts w:ascii="UD デジタル 教科書体 NK-B" w:eastAsia="UD デジタル 教科書体 NK-B" w:hAnsi="UD デジタル 教科書体 NK-B" w:cs="UD デジタル 教科書体 NK-B" w:hint="eastAsia"/>
          <w:kern w:val="2"/>
          <w:sz w:val="26"/>
          <w:szCs w:val="26"/>
        </w:rPr>
        <w:t>を</w:t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い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入</w:t>
            </w:r>
          </w:rubyBase>
        </w:ruby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れていきましょう。</w:t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ともだち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友達</w:t>
            </w:r>
          </w:rubyBase>
        </w:ruby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や</w:t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かぞく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家族</w:t>
            </w:r>
          </w:rubyBase>
        </w:ruby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と</w:t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はな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話</w:t>
            </w:r>
          </w:rubyBase>
        </w:ruby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してアドバイスをもらうのも</w:t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ruby>
          <w:rubyPr>
            <w:rubyAlign w:val="distributeSpace"/>
            <w:hps w:val="13"/>
            <w:hpsRaise w:val="24"/>
            <w:hpsBaseText w:val="26"/>
            <w:lid w:val="ja-JP"/>
          </w:rubyPr>
          <w:rt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13"/>
                <w:szCs w:val="26"/>
              </w:rPr>
              <w:t>よ</w:t>
            </w:r>
          </w:rt>
          <w:rubyBase>
            <w:r w:rsidR="00A95C3B" w:rsidRPr="00A95C3B">
              <w:rPr>
                <w:rFonts w:ascii="UD デジタル 教科書体 NK-B" w:eastAsia="UD デジタル 教科書体 NK-B" w:hAnsi="BIZ UDゴシック" w:cs="Times New Roman" w:hint="eastAsia"/>
                <w:kern w:val="2"/>
                <w:sz w:val="26"/>
                <w:szCs w:val="26"/>
              </w:rPr>
              <w:t>良</w:t>
            </w:r>
          </w:rubyBase>
        </w:ruby>
      </w:r>
      <w:r w:rsidR="00A95C3B" w:rsidRPr="00A95C3B">
        <w:rPr>
          <w:rFonts w:ascii="UD デジタル 教科書体 NK-B" w:eastAsia="UD デジタル 教科書体 NK-B" w:hAnsi="BIZ UDゴシック" w:cs="Times New Roman" w:hint="eastAsia"/>
          <w:kern w:val="2"/>
          <w:sz w:val="26"/>
          <w:szCs w:val="26"/>
        </w:rPr>
        <w:t>いですね。</w:t>
      </w:r>
    </w:p>
    <w:p w14:paraId="0D6363DD" w14:textId="54E4416E" w:rsidR="00A95C3B" w:rsidRPr="00A95C3B" w:rsidRDefault="005F3151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  <w:r w:rsidRPr="00A95C3B">
        <w:rPr>
          <w:rFonts w:ascii="BIZ UDゴシック" w:eastAsia="BIZ UDゴシック" w:hAnsi="BIZ UDゴシック" w:cs="Times New Roman"/>
          <w:noProof/>
          <w:kern w:val="2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 wp14:anchorId="1FAC414E" wp14:editId="5C2E7F2E">
                <wp:simplePos x="0" y="0"/>
                <wp:positionH relativeFrom="margin">
                  <wp:posOffset>43815</wp:posOffset>
                </wp:positionH>
                <wp:positionV relativeFrom="paragraph">
                  <wp:posOffset>70485</wp:posOffset>
                </wp:positionV>
                <wp:extent cx="6348095" cy="1859280"/>
                <wp:effectExtent l="19050" t="19050" r="14605" b="26670"/>
                <wp:wrapNone/>
                <wp:docPr id="1092105905" name="四角形: 角を丸くする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48095" cy="18592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8575">
                          <a:solidFill>
                            <a:srgbClr val="FF505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B203EDD" id="四角形: 角を丸くする 68" o:spid="_x0000_s1026" style="position:absolute;margin-left:3.45pt;margin-top:5.55pt;width:499.85pt;height:146.4pt;z-index:251967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" filled="f" strokecolor="#ff5050" strokeweight="2.25pt">
                <w10:wrap anchorx="margin"/>
              </v:roundrect>
            </w:pict>
          </mc:Fallback>
        </mc:AlternateContent>
      </w:r>
    </w:p>
    <w:p w14:paraId="38FABB93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05FAC947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0108583A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382D5BB9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3F2499F5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7A331176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1431C452" w14:textId="47D75AFA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5445395B" w14:textId="7DEDA46D" w:rsidR="00A95C3B" w:rsidRPr="00A95C3B" w:rsidRDefault="005F3151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  <w:r w:rsidRPr="00A95C3B">
        <w:rPr>
          <w:rFonts w:ascii="BIZ UDゴシック" w:eastAsia="BIZ UDゴシック" w:hAnsi="BIZ UDゴシック" w:cs="Times New Roman"/>
          <w:noProof/>
          <w:kern w:val="2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964416" behindDoc="0" locked="0" layoutInCell="1" allowOverlap="1" wp14:anchorId="2E52072F" wp14:editId="7ED1ECB6">
                <wp:simplePos x="0" y="0"/>
                <wp:positionH relativeFrom="margin">
                  <wp:posOffset>146685</wp:posOffset>
                </wp:positionH>
                <wp:positionV relativeFrom="paragraph">
                  <wp:posOffset>193040</wp:posOffset>
                </wp:positionV>
                <wp:extent cx="2545715" cy="502920"/>
                <wp:effectExtent l="0" t="0" r="0" b="0"/>
                <wp:wrapNone/>
                <wp:docPr id="162355455" name="正方形/長方形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545715" cy="502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8575">
                              <a:solidFill>
                                <a:srgbClr val="FFFF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E797458" w14:textId="77777777" w:rsidR="00A95C3B" w:rsidRPr="00512FF8" w:rsidRDefault="00A95C3B" w:rsidP="00A95C3B">
                            <w:pPr>
                              <w:spacing w:line="360" w:lineRule="auto"/>
                              <w:rPr>
                                <w:rFonts w:ascii="UD デジタル 教科書体 NK-B" w:eastAsia="UD デジタル 教科書体 NK-B"/>
                              </w:rPr>
                            </w:pPr>
                            <w:r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B37883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3"/>
                                      <w:szCs w:val="26"/>
                                    </w:rPr>
                                    <w:t>ともだち</w:t>
                                  </w:r>
                                </w:rt>
                                <w:rubyBase>
                                  <w:r w:rsidR="00A95C3B" w:rsidRPr="00B37883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26"/>
                                      <w:szCs w:val="26"/>
                                    </w:rPr>
                                    <w:t>友達</w:t>
                                  </w:r>
                                </w:rubyBase>
                              </w:ruby>
                            </w:r>
                            <w:r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t>や</w:t>
                            </w:r>
                            <w:r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B37883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3"/>
                                      <w:szCs w:val="26"/>
                                    </w:rPr>
                                    <w:t>かぞく</w:t>
                                  </w:r>
                                </w:rt>
                                <w:rubyBase>
                                  <w:r w:rsidR="00A95C3B" w:rsidRPr="00B37883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26"/>
                                      <w:szCs w:val="26"/>
                                    </w:rPr>
                                    <w:t>家族</w:t>
                                  </w:r>
                                </w:rubyBase>
                              </w:ruby>
                            </w:r>
                            <w:r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t>と</w:t>
                            </w:r>
                            <w:r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B37883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3"/>
                                      <w:szCs w:val="26"/>
                                    </w:rPr>
                                    <w:t>はな</w:t>
                                  </w:r>
                                </w:rt>
                                <w:rubyBase>
                                  <w:r w:rsidR="00A95C3B" w:rsidRPr="00B37883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26"/>
                                      <w:szCs w:val="26"/>
                                    </w:rPr>
                                    <w:t>話</w:t>
                                  </w:r>
                                </w:rubyBase>
                              </w:ruby>
                            </w:r>
                            <w:r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t>し合ってみよう</w:t>
                            </w:r>
                          </w:p>
                          <w:p w14:paraId="347120C5" w14:textId="77777777" w:rsidR="00A95C3B" w:rsidRDefault="00A95C3B" w:rsidP="00A95C3B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52072F" id="正方形/長方形 67" o:spid="_x0000_s1084" style="position:absolute;left:0;text-align:left;margin-left:11.55pt;margin-top:15.2pt;width:200.45pt;height:39.6pt;z-index:2519644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" filled="f" stroked="f" strokecolor="white" strokeweight="2.25pt">
                <v:textbox>
                  <w:txbxContent>
                    <w:p w14:paraId="1E797458" w14:textId="77777777" w:rsidR="00A95C3B" w:rsidRPr="00512FF8" w:rsidRDefault="00A95C3B" w:rsidP="00A95C3B">
                      <w:pPr>
                        <w:spacing w:line="360" w:lineRule="auto"/>
                        <w:rPr>
                          <w:rFonts w:ascii="UD デジタル 教科書体 NK-B" w:eastAsia="UD デジタル 教科書体 NK-B"/>
                        </w:rPr>
                      </w:pPr>
                      <w:r w:rsidRPr="00B37883">
                        <w:rPr>
                          <w:rFonts w:ascii="UD デジタル 教科書体 NK-B" w:eastAsia="UD デジタル 教科書体 NK-B" w:hAnsi="BIZ UDゴシック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13"/>
                                <w:szCs w:val="26"/>
                              </w:rPr>
                              <w:t>ともだち</w:t>
                            </w:r>
                          </w:rt>
                          <w:rubyBase>
                            <w:r w:rsidR="00A95C3B"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t>友達</w:t>
                            </w:r>
                          </w:rubyBase>
                        </w:ruby>
                      </w:r>
                      <w:r w:rsidRPr="00B37883">
                        <w:rPr>
                          <w:rFonts w:ascii="UD デジタル 教科書体 NK-B" w:eastAsia="UD デジタル 教科書体 NK-B" w:hAnsi="BIZ UDゴシック" w:hint="eastAsia"/>
                          <w:sz w:val="26"/>
                          <w:szCs w:val="26"/>
                        </w:rPr>
                        <w:t>や</w:t>
                      </w:r>
                      <w:r w:rsidRPr="00B37883">
                        <w:rPr>
                          <w:rFonts w:ascii="UD デジタル 教科書体 NK-B" w:eastAsia="UD デジタル 教科書体 NK-B" w:hAnsi="BIZ UDゴシック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13"/>
                                <w:szCs w:val="26"/>
                              </w:rPr>
                              <w:t>かぞく</w:t>
                            </w:r>
                          </w:rt>
                          <w:rubyBase>
                            <w:r w:rsidR="00A95C3B"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t>家族</w:t>
                            </w:r>
                          </w:rubyBase>
                        </w:ruby>
                      </w:r>
                      <w:r w:rsidRPr="00B37883">
                        <w:rPr>
                          <w:rFonts w:ascii="UD デジタル 教科書体 NK-B" w:eastAsia="UD デジタル 教科書体 NK-B" w:hAnsi="BIZ UDゴシック" w:hint="eastAsia"/>
                          <w:sz w:val="26"/>
                          <w:szCs w:val="26"/>
                        </w:rPr>
                        <w:t>と</w:t>
                      </w:r>
                      <w:r w:rsidRPr="00B37883">
                        <w:rPr>
                          <w:rFonts w:ascii="UD デジタル 教科書体 NK-B" w:eastAsia="UD デジタル 教科書体 NK-B" w:hAnsi="BIZ UDゴシック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13"/>
                                <w:szCs w:val="26"/>
                              </w:rPr>
                              <w:t>はな</w:t>
                            </w:r>
                          </w:rt>
                          <w:rubyBase>
                            <w:r w:rsidR="00A95C3B"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t>話</w:t>
                            </w:r>
                          </w:rubyBase>
                        </w:ruby>
                      </w:r>
                      <w:r w:rsidRPr="00B37883">
                        <w:rPr>
                          <w:rFonts w:ascii="UD デジタル 教科書体 NK-B" w:eastAsia="UD デジタル 教科書体 NK-B" w:hAnsi="BIZ UDゴシック" w:hint="eastAsia"/>
                          <w:sz w:val="26"/>
                          <w:szCs w:val="26"/>
                        </w:rPr>
                        <w:t>し合ってみよう</w:t>
                      </w:r>
                    </w:p>
                    <w:p w14:paraId="347120C5" w14:textId="77777777" w:rsidR="00A95C3B" w:rsidRDefault="00A95C3B" w:rsidP="00A95C3B"/>
                  </w:txbxContent>
                </v:textbox>
                <w10:wrap anchorx="margin"/>
              </v:rect>
            </w:pict>
          </mc:Fallback>
        </mc:AlternateContent>
      </w:r>
    </w:p>
    <w:p w14:paraId="7EB64167" w14:textId="5163D4F5" w:rsidR="00A95C3B" w:rsidRPr="00A95C3B" w:rsidRDefault="005F3151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  <w:r w:rsidRPr="00A95C3B">
        <w:rPr>
          <w:rFonts w:ascii="BIZ UDゴシック" w:eastAsia="BIZ UDゴシック" w:hAnsi="BIZ UDゴシック" w:cs="Times New Roman"/>
          <w:noProof/>
          <w:kern w:val="2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1BEA523F" wp14:editId="5672FCA0">
                <wp:simplePos x="0" y="0"/>
                <wp:positionH relativeFrom="margin">
                  <wp:posOffset>36195</wp:posOffset>
                </wp:positionH>
                <wp:positionV relativeFrom="paragraph">
                  <wp:posOffset>62230</wp:posOffset>
                </wp:positionV>
                <wp:extent cx="6348095" cy="1630680"/>
                <wp:effectExtent l="19050" t="19050" r="14605" b="26670"/>
                <wp:wrapNone/>
                <wp:docPr id="1828749311" name="四角形: 角を丸くする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48095" cy="16306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8575">
                          <a:solidFill>
                            <a:srgbClr val="FF505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F10742A" id="四角形: 角を丸くする 66" o:spid="_x0000_s1026" style="position:absolute;margin-left:2.85pt;margin-top:4.9pt;width:499.85pt;height:128.4pt;z-index:2519633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" filled="f" strokecolor="#ff5050" strokeweight="2.25pt">
                <w10:wrap anchorx="margin"/>
              </v:roundrect>
            </w:pict>
          </mc:Fallback>
        </mc:AlternateContent>
      </w:r>
    </w:p>
    <w:p w14:paraId="30F81B75" w14:textId="7CBB4A13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394227E7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3A019EF0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6B3B24BE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56FD78C5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550EFF32" w14:textId="64A1491B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3B611501" w14:textId="1A7E7165" w:rsidR="00A95C3B" w:rsidRPr="00A95C3B" w:rsidRDefault="005F3151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  <w:r w:rsidRPr="00A95C3B">
        <w:rPr>
          <w:rFonts w:ascii="UD デジタル 教科書体 NK-B" w:eastAsia="UD デジタル 教科書体 NK-B" w:hAnsi="BIZ UDゴシック" w:cs="Times New Roman"/>
          <w:noProof/>
          <w:kern w:val="2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523060E6" wp14:editId="14525F5E">
                <wp:simplePos x="0" y="0"/>
                <wp:positionH relativeFrom="margin">
                  <wp:posOffset>108585</wp:posOffset>
                </wp:positionH>
                <wp:positionV relativeFrom="paragraph">
                  <wp:posOffset>125095</wp:posOffset>
                </wp:positionV>
                <wp:extent cx="1140460" cy="548640"/>
                <wp:effectExtent l="1905" t="0" r="635" b="3810"/>
                <wp:wrapNone/>
                <wp:docPr id="203025395" name="テキスト ボックス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0460" cy="548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28575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03065F" w14:textId="77777777" w:rsidR="00A95C3B" w:rsidRDefault="00A95C3B" w:rsidP="00A95C3B">
                            <w:pPr>
                              <w:rPr>
                                <w:rFonts w:ascii="BIZ UDゴシック" w:eastAsia="BIZ UDゴシック" w:hAnsi="BIZ UDゴシック"/>
                                <w:sz w:val="26"/>
                                <w:szCs w:val="26"/>
                              </w:rPr>
                            </w:pPr>
                            <w:r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ruby>
                                <w:rubyPr>
                                  <w:rubyAlign w:val="distributeSpace"/>
                                  <w:hps w:val="13"/>
                                  <w:hpsRaise w:val="24"/>
                                  <w:hpsBaseText w:val="26"/>
                                  <w:lid w:val="ja-JP"/>
                                </w:rubyPr>
                                <w:rt>
                                  <w:r w:rsidR="00A95C3B" w:rsidRPr="00B37883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13"/>
                                      <w:szCs w:val="26"/>
                                    </w:rPr>
                                    <w:t>しら</w:t>
                                  </w:r>
                                </w:rt>
                                <w:rubyBase>
                                  <w:r w:rsidR="00A95C3B" w:rsidRPr="00B37883">
                                    <w:rPr>
                                      <w:rFonts w:ascii="UD デジタル 教科書体 NK-B" w:eastAsia="UD デジタル 教科書体 NK-B" w:hAnsi="BIZ UDゴシック" w:hint="eastAsia"/>
                                      <w:sz w:val="26"/>
                                      <w:szCs w:val="26"/>
                                    </w:rPr>
                                    <w:t>調</w:t>
                                  </w:r>
                                </w:rubyBase>
                              </w:ruby>
                            </w:r>
                            <w:r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t>べたいこと</w:t>
                            </w:r>
                          </w:p>
                          <w:p w14:paraId="56185E6D" w14:textId="77777777" w:rsidR="00A95C3B" w:rsidRDefault="00A95C3B" w:rsidP="00A95C3B"/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3060E6" id="テキスト ボックス 64" o:spid="_x0000_s1085" type="#_x0000_t202" style="position:absolute;left:0;text-align:left;margin-left:8.55pt;margin-top:9.85pt;width:89.8pt;height:43.2pt;z-index:251965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" filled="f" stroked="f" strokecolor="red" strokeweight="2.25pt">
                <v:textbox>
                  <w:txbxContent>
                    <w:p w14:paraId="7303065F" w14:textId="77777777" w:rsidR="00A95C3B" w:rsidRDefault="00A95C3B" w:rsidP="00A95C3B">
                      <w:pPr>
                        <w:rPr>
                          <w:rFonts w:ascii="BIZ UDゴシック" w:eastAsia="BIZ UDゴシック" w:hAnsi="BIZ UDゴシック"/>
                          <w:sz w:val="26"/>
                          <w:szCs w:val="26"/>
                        </w:rPr>
                      </w:pPr>
                      <w:r w:rsidRPr="00B37883">
                        <w:rPr>
                          <w:rFonts w:ascii="UD デジタル 教科書体 NK-B" w:eastAsia="UD デジタル 教科書体 NK-B" w:hAnsi="BIZ UDゴシック" w:hint="eastAsia"/>
                          <w:sz w:val="26"/>
                          <w:szCs w:val="26"/>
                        </w:rPr>
                        <w:ruby>
                          <w:rubyPr>
                            <w:rubyAlign w:val="distributeSpace"/>
                            <w:hps w:val="13"/>
                            <w:hpsRaise w:val="24"/>
                            <w:hpsBaseText w:val="26"/>
                            <w:lid w:val="ja-JP"/>
                          </w:rubyPr>
                          <w:rt>
                            <w:r w:rsidR="00A95C3B"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13"/>
                                <w:szCs w:val="26"/>
                              </w:rPr>
                              <w:t>しら</w:t>
                            </w:r>
                          </w:rt>
                          <w:rubyBase>
                            <w:r w:rsidR="00A95C3B" w:rsidRPr="00B37883">
                              <w:rPr>
                                <w:rFonts w:ascii="UD デジタル 教科書体 NK-B" w:eastAsia="UD デジタル 教科書体 NK-B" w:hAnsi="BIZ UDゴシック" w:hint="eastAsia"/>
                                <w:sz w:val="26"/>
                                <w:szCs w:val="26"/>
                              </w:rPr>
                              <w:t>調</w:t>
                            </w:r>
                          </w:rubyBase>
                        </w:ruby>
                      </w:r>
                      <w:r w:rsidRPr="00B37883">
                        <w:rPr>
                          <w:rFonts w:ascii="UD デジタル 教科書体 NK-B" w:eastAsia="UD デジタル 教科書体 NK-B" w:hAnsi="BIZ UDゴシック" w:hint="eastAsia"/>
                          <w:sz w:val="26"/>
                          <w:szCs w:val="26"/>
                        </w:rPr>
                        <w:t>べたいこと</w:t>
                      </w:r>
                    </w:p>
                    <w:p w14:paraId="56185E6D" w14:textId="77777777" w:rsidR="00A95C3B" w:rsidRDefault="00A95C3B" w:rsidP="00A95C3B"/>
                  </w:txbxContent>
                </v:textbox>
                <w10:wrap anchorx="margin"/>
              </v:shape>
            </w:pict>
          </mc:Fallback>
        </mc:AlternateContent>
      </w:r>
    </w:p>
    <w:p w14:paraId="166F9A29" w14:textId="1E401869" w:rsidR="00A95C3B" w:rsidRPr="00A95C3B" w:rsidRDefault="005F3151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  <w:r w:rsidRPr="00A95C3B">
        <w:rPr>
          <w:rFonts w:ascii="BIZ UDゴシック" w:eastAsia="BIZ UDゴシック" w:hAnsi="BIZ UDゴシック" w:cs="Times New Roman"/>
          <w:noProof/>
          <w:kern w:val="2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0761E8E5" wp14:editId="43C4348E">
                <wp:simplePos x="0" y="0"/>
                <wp:positionH relativeFrom="margin">
                  <wp:posOffset>-3175</wp:posOffset>
                </wp:positionH>
                <wp:positionV relativeFrom="paragraph">
                  <wp:posOffset>50165</wp:posOffset>
                </wp:positionV>
                <wp:extent cx="6348095" cy="2023110"/>
                <wp:effectExtent l="19050" t="19050" r="14605" b="15240"/>
                <wp:wrapNone/>
                <wp:docPr id="1429443291" name="四角形: 角を丸くする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348095" cy="20231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8575">
                          <a:solidFill>
                            <a:srgbClr val="FF505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D060166" id="四角形: 角を丸くする 65" o:spid="_x0000_s1026" style="position:absolute;margin-left:-.25pt;margin-top:3.95pt;width:499.85pt;height:159.3pt;z-index:251966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" filled="f" strokecolor="#ff5050" strokeweight="2.25pt">
                <w10:wrap anchorx="margin"/>
              </v:roundrect>
            </w:pict>
          </mc:Fallback>
        </mc:AlternateContent>
      </w:r>
    </w:p>
    <w:p w14:paraId="5279E5B8" w14:textId="77777777" w:rsidR="00A95C3B" w:rsidRPr="00A95C3B" w:rsidRDefault="00A95C3B" w:rsidP="00A95C3B">
      <w:pPr>
        <w:widowControl w:val="0"/>
        <w:spacing w:before="0" w:line="240" w:lineRule="auto"/>
        <w:jc w:val="both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bookmarkEnd w:id="7"/>
    <w:p w14:paraId="296EA0FB" w14:textId="0E7C8E96" w:rsidR="00A95C3B" w:rsidRPr="00A95C3B" w:rsidRDefault="00A95C3B" w:rsidP="00A95C3B">
      <w:pPr>
        <w:widowControl w:val="0"/>
        <w:spacing w:before="0" w:line="240" w:lineRule="auto"/>
        <w:rPr>
          <w:rFonts w:ascii="BIZ UDゴシック" w:eastAsia="BIZ UDゴシック" w:hAnsi="BIZ UDゴシック" w:cs="Times New Roman"/>
          <w:kern w:val="2"/>
          <w:sz w:val="26"/>
          <w:szCs w:val="26"/>
        </w:rPr>
      </w:pPr>
    </w:p>
    <w:p w14:paraId="7DD0490D" w14:textId="77777777" w:rsidR="00DF5239" w:rsidRPr="00A95C3B" w:rsidRDefault="00DF5239">
      <w:pPr>
        <w:rPr>
          <w:rFonts w:ascii="UD デジタル 教科書体 NK-B" w:eastAsia="UD デジタル 教科書体 NK-B"/>
          <w:noProof/>
        </w:rPr>
      </w:pPr>
    </w:p>
    <w:p w14:paraId="2ECD1BD7" w14:textId="77777777" w:rsidR="00DF5239" w:rsidRDefault="00DF5239" w:rsidP="00457BEB">
      <w:pPr>
        <w:rPr>
          <w:rFonts w:ascii="UD デジタル 教科書体 NK-B" w:eastAsia="UD デジタル 教科書体 NK-B"/>
          <w:noProof/>
        </w:rPr>
      </w:pPr>
    </w:p>
    <w:p w14:paraId="3DB7D973" w14:textId="5B76CB3C" w:rsidR="00A95C3B" w:rsidRDefault="005F3151">
      <w:pPr>
        <w:rPr>
          <w:noProof/>
        </w:rPr>
      </w:pPr>
      <w:r w:rsidRPr="00A95C3B">
        <w:rPr>
          <w:rFonts w:ascii="BIZ UDゴシック" w:eastAsia="BIZ UDゴシック" w:hAnsi="BIZ UDゴシック" w:cs="Times New Roman"/>
          <w:noProof/>
          <w:kern w:val="2"/>
          <w:sz w:val="26"/>
          <w:szCs w:val="26"/>
        </w:rPr>
        <w:drawing>
          <wp:anchor distT="0" distB="0" distL="114300" distR="114300" simplePos="0" relativeHeight="251899904" behindDoc="0" locked="0" layoutInCell="1" allowOverlap="1" wp14:anchorId="42CA189B" wp14:editId="3C846D39">
            <wp:simplePos x="0" y="0"/>
            <wp:positionH relativeFrom="column">
              <wp:posOffset>2693670</wp:posOffset>
            </wp:positionH>
            <wp:positionV relativeFrom="paragraph">
              <wp:posOffset>732155</wp:posOffset>
            </wp:positionV>
            <wp:extent cx="4869815" cy="304800"/>
            <wp:effectExtent l="0" t="0" r="0" b="0"/>
            <wp:wrapNone/>
            <wp:docPr id="895516727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95C3B">
        <w:rPr>
          <w:noProof/>
        </w:rPr>
        <w:br w:type="page"/>
      </w:r>
    </w:p>
    <w:p w14:paraId="4E3ADAD3" w14:textId="77777777" w:rsidR="00917304" w:rsidRDefault="00917304" w:rsidP="00917304">
      <w:pPr>
        <w:tabs>
          <w:tab w:val="left" w:pos="6231"/>
        </w:tabs>
        <w:rPr>
          <w:noProof/>
          <w:lang w:val="ja-JP" w:bidi="ja-JP"/>
        </w:rPr>
      </w:pPr>
      <w:r>
        <w:rPr>
          <w:rFonts w:ascii="ＭＳ ゴシック" w:eastAsia="ＭＳ ゴシック" w:hAnsi="ＭＳ ゴシック"/>
          <w:b/>
          <w:bCs/>
          <w:noProof/>
          <w:sz w:val="52"/>
          <w:szCs w:val="36"/>
          <w:lang w:val="ja-JP" w:bidi="ja-JP"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15DDFD5C" wp14:editId="004D7590">
                <wp:simplePos x="0" y="0"/>
                <wp:positionH relativeFrom="column">
                  <wp:posOffset>991235</wp:posOffset>
                </wp:positionH>
                <wp:positionV relativeFrom="paragraph">
                  <wp:posOffset>-6985</wp:posOffset>
                </wp:positionV>
                <wp:extent cx="4472940" cy="830580"/>
                <wp:effectExtent l="0" t="0" r="0" b="7620"/>
                <wp:wrapNone/>
                <wp:docPr id="29" name="テキスト ボックス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72940" cy="830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864EAF" w14:textId="799D4A32" w:rsidR="00917304" w:rsidRPr="00821256" w:rsidRDefault="00917304" w:rsidP="00917304">
                            <w:pPr>
                              <w:spacing w:before="100" w:beforeAutospacing="1"/>
                              <w:rPr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ＭＳ ゴシック"/>
                                <w:color w:val="FFFFFF" w:themeColor="background1"/>
                                <w:sz w:val="72"/>
                                <w:szCs w:val="72"/>
                              </w:rPr>
                              <w:ruby>
                                <w:rubyPr>
                                  <w:rubyAlign w:val="distributeSpace"/>
                                  <w:hps w:val="22"/>
                                  <w:hpsRaise w:val="70"/>
                                  <w:hpsBaseText w:val="72"/>
                                  <w:lid w:val="ja-JP"/>
                                </w:rubyPr>
                                <w:rt>
                                  <w:r w:rsidR="00917304" w:rsidRPr="00656FA1">
                                    <w:rPr>
                                      <w:rFonts w:ascii="UD デジタル 教科書体 NK-B" w:eastAsia="UD デジタル 教科書体 NK-B" w:hAnsi="ＭＳ ゴシック"/>
                                      <w:color w:val="FFFFFF" w:themeColor="background1"/>
                                      <w:szCs w:val="72"/>
                                    </w:rPr>
                                    <w:t>よそう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 w:hAnsi="ＭＳ ゴシック"/>
                                      <w:color w:val="FFFFFF" w:themeColor="background1"/>
                                      <w:sz w:val="72"/>
                                      <w:szCs w:val="72"/>
                                    </w:rPr>
                                    <w:t>予想</w:t>
                                  </w:r>
                                </w:rubyBase>
                              </w:ruby>
                            </w:r>
                            <w:r w:rsidRPr="00821256">
                              <w:rPr>
                                <w:rFonts w:ascii="UD デジタル 教科書体 NK-B" w:eastAsia="UD デジタル 教科書体 NK-B" w:hAnsi="ＭＳ ゴシック"/>
                                <w:color w:val="FFFFFF" w:themeColor="background1"/>
                                <w:sz w:val="72"/>
                                <w:szCs w:val="72"/>
                              </w:rPr>
                              <w:t>や</w:t>
                            </w:r>
                            <w:r>
                              <w:rPr>
                                <w:rFonts w:ascii="UD デジタル 教科書体 NK-B" w:eastAsia="UD デジタル 教科書体 NK-B" w:hAnsi="ＭＳ ゴシック"/>
                                <w:color w:val="FFFFFF" w:themeColor="background1"/>
                                <w:sz w:val="72"/>
                                <w:szCs w:val="72"/>
                              </w:rPr>
                              <w:ruby>
                                <w:rubyPr>
                                  <w:rubyAlign w:val="distributeSpace"/>
                                  <w:hps w:val="22"/>
                                  <w:hpsRaise w:val="70"/>
                                  <w:hpsBaseText w:val="72"/>
                                  <w:lid w:val="ja-JP"/>
                                </w:rubyPr>
                                <w:rt>
                                  <w:r w:rsidR="00917304" w:rsidRPr="00656FA1">
                                    <w:rPr>
                                      <w:rFonts w:ascii="UD デジタル 教科書体 NK-B" w:eastAsia="UD デジタル 教科書体 NK-B" w:hAnsi="ＭＳ ゴシック"/>
                                      <w:color w:val="FFFFFF" w:themeColor="background1"/>
                                      <w:szCs w:val="72"/>
                                    </w:rPr>
                                    <w:t>かせつ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 w:hAnsi="ＭＳ ゴシック"/>
                                      <w:color w:val="FFFFFF" w:themeColor="background1"/>
                                      <w:sz w:val="72"/>
                                      <w:szCs w:val="72"/>
                                    </w:rPr>
                                    <w:t>仮説</w:t>
                                  </w:r>
                                </w:rubyBase>
                              </w:ruby>
                            </w:r>
                            <w:r w:rsidRPr="00821256">
                              <w:rPr>
                                <w:rFonts w:ascii="UD デジタル 教科書体 NK-B" w:eastAsia="UD デジタル 教科書体 NK-B" w:hAnsi="ＭＳ ゴシック"/>
                                <w:color w:val="FFFFFF" w:themeColor="background1"/>
                                <w:sz w:val="72"/>
                                <w:szCs w:val="72"/>
                              </w:rPr>
                              <w:t>を</w:t>
                            </w:r>
                            <w:r w:rsidR="00021851">
                              <w:rPr>
                                <w:rFonts w:ascii="UD デジタル 教科書体 NK-B" w:eastAsia="UD デジタル 教科書体 NK-B" w:hAnsi="ＭＳ ゴシック"/>
                                <w:color w:val="FFFFFF" w:themeColor="background1"/>
                                <w:sz w:val="72"/>
                                <w:szCs w:val="72"/>
                              </w:rPr>
                              <w:ruby>
                                <w:rubyPr>
                                  <w:rubyAlign w:val="distributeSpace"/>
                                  <w:hps w:val="22"/>
                                  <w:hpsRaise w:val="70"/>
                                  <w:hpsBaseText w:val="72"/>
                                  <w:lid w:val="ja-JP"/>
                                </w:rubyPr>
                                <w:rt>
                                  <w:r w:rsidR="00021851" w:rsidRPr="00021851">
                                    <w:rPr>
                                      <w:rFonts w:ascii="UD デジタル 教科書体 NK-B" w:eastAsia="UD デジタル 教科書体 NK-B" w:hAnsi="ＭＳ ゴシック"/>
                                      <w:color w:val="FFFFFF" w:themeColor="background1"/>
                                      <w:szCs w:val="72"/>
                                    </w:rPr>
                                    <w:t>た</w:t>
                                  </w:r>
                                </w:rt>
                                <w:rubyBase>
                                  <w:r w:rsidR="00021851">
                                    <w:rPr>
                                      <w:rFonts w:ascii="UD デジタル 教科書体 NK-B" w:eastAsia="UD デジタル 教科書体 NK-B" w:hAnsi="ＭＳ ゴシック"/>
                                      <w:color w:val="FFFFFF" w:themeColor="background1"/>
                                      <w:sz w:val="72"/>
                                      <w:szCs w:val="72"/>
                                    </w:rPr>
                                    <w:t>立</w:t>
                                  </w:r>
                                </w:rubyBase>
                              </w:ruby>
                            </w:r>
                            <w:r w:rsidRPr="00821256">
                              <w:rPr>
                                <w:rFonts w:ascii="UD デジタル 教科書体 NK-B" w:eastAsia="UD デジタル 教科書体 NK-B" w:hAnsi="ＭＳ ゴシック"/>
                                <w:color w:val="FFFFFF" w:themeColor="background1"/>
                                <w:sz w:val="72"/>
                                <w:szCs w:val="72"/>
                              </w:rPr>
                              <w:t>てよう</w:t>
                            </w:r>
                          </w:p>
                          <w:p w14:paraId="4585599A" w14:textId="77777777" w:rsidR="00917304" w:rsidRPr="00EA0D7E" w:rsidRDefault="00917304" w:rsidP="00917304">
                            <w:pPr>
                              <w:spacing w:before="0" w:line="0" w:lineRule="atLeast"/>
                              <w:jc w:val="center"/>
                              <w:rPr>
                                <w:rFonts w:ascii="UD デジタル 教科書体 NK-B" w:eastAsia="UD デジタル 教科書体 NK-B"/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5DDFD5C" id="テキスト ボックス 29" o:spid="_x0000_s1086" type="#_x0000_t202" style="position:absolute;margin-left:78.05pt;margin-top:-.55pt;width:352.2pt;height:65.4pt;z-index:251975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" filled="f" stroked="f" strokeweight=".5pt">
                <v:textbox>
                  <w:txbxContent>
                    <w:p w14:paraId="12864EAF" w14:textId="799D4A32" w:rsidR="00917304" w:rsidRPr="00821256" w:rsidRDefault="00917304" w:rsidP="00917304">
                      <w:pPr>
                        <w:spacing w:before="100" w:beforeAutospacing="1"/>
                        <w:rPr>
                          <w:sz w:val="72"/>
                          <w:szCs w:val="72"/>
                        </w:rPr>
                      </w:pPr>
                      <w:r>
                        <w:rPr>
                          <w:rFonts w:ascii="UD デジタル 教科書体 NK-B" w:eastAsia="UD デジタル 教科書体 NK-B" w:hAnsi="ＭＳ ゴシック"/>
                          <w:color w:val="FFFFFF" w:themeColor="background1"/>
                          <w:sz w:val="72"/>
                          <w:szCs w:val="72"/>
                        </w:rPr>
                        <w:ruby>
                          <w:rubyPr>
                            <w:rubyAlign w:val="distributeSpace"/>
                            <w:hps w:val="22"/>
                            <w:hpsRaise w:val="70"/>
                            <w:hpsBaseText w:val="72"/>
                            <w:lid w:val="ja-JP"/>
                          </w:rubyPr>
                          <w:rt>
                            <w:r w:rsidR="00917304" w:rsidRPr="00656FA1">
                              <w:rPr>
                                <w:rFonts w:ascii="UD デジタル 教科書体 NK-B" w:eastAsia="UD デジタル 教科書体 NK-B" w:hAnsi="ＭＳ ゴシック"/>
                                <w:color w:val="FFFFFF" w:themeColor="background1"/>
                                <w:szCs w:val="72"/>
                              </w:rPr>
                              <w:t>よそう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 w:hAnsi="ＭＳ ゴシック"/>
                                <w:color w:val="FFFFFF" w:themeColor="background1"/>
                                <w:sz w:val="72"/>
                                <w:szCs w:val="72"/>
                              </w:rPr>
                              <w:t>予想</w:t>
                            </w:r>
                          </w:rubyBase>
                        </w:ruby>
                      </w:r>
                      <w:r w:rsidRPr="00821256">
                        <w:rPr>
                          <w:rFonts w:ascii="UD デジタル 教科書体 NK-B" w:eastAsia="UD デジタル 教科書体 NK-B" w:hAnsi="ＭＳ ゴシック"/>
                          <w:color w:val="FFFFFF" w:themeColor="background1"/>
                          <w:sz w:val="72"/>
                          <w:szCs w:val="72"/>
                        </w:rPr>
                        <w:t>や</w:t>
                      </w:r>
                      <w:r>
                        <w:rPr>
                          <w:rFonts w:ascii="UD デジタル 教科書体 NK-B" w:eastAsia="UD デジタル 教科書体 NK-B" w:hAnsi="ＭＳ ゴシック"/>
                          <w:color w:val="FFFFFF" w:themeColor="background1"/>
                          <w:sz w:val="72"/>
                          <w:szCs w:val="72"/>
                        </w:rPr>
                        <w:ruby>
                          <w:rubyPr>
                            <w:rubyAlign w:val="distributeSpace"/>
                            <w:hps w:val="22"/>
                            <w:hpsRaise w:val="70"/>
                            <w:hpsBaseText w:val="72"/>
                            <w:lid w:val="ja-JP"/>
                          </w:rubyPr>
                          <w:rt>
                            <w:r w:rsidR="00917304" w:rsidRPr="00656FA1">
                              <w:rPr>
                                <w:rFonts w:ascii="UD デジタル 教科書体 NK-B" w:eastAsia="UD デジタル 教科書体 NK-B" w:hAnsi="ＭＳ ゴシック"/>
                                <w:color w:val="FFFFFF" w:themeColor="background1"/>
                                <w:szCs w:val="72"/>
                              </w:rPr>
                              <w:t>かせつ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 w:hAnsi="ＭＳ ゴシック"/>
                                <w:color w:val="FFFFFF" w:themeColor="background1"/>
                                <w:sz w:val="72"/>
                                <w:szCs w:val="72"/>
                              </w:rPr>
                              <w:t>仮説</w:t>
                            </w:r>
                          </w:rubyBase>
                        </w:ruby>
                      </w:r>
                      <w:r w:rsidRPr="00821256">
                        <w:rPr>
                          <w:rFonts w:ascii="UD デジタル 教科書体 NK-B" w:eastAsia="UD デジタル 教科書体 NK-B" w:hAnsi="ＭＳ ゴシック"/>
                          <w:color w:val="FFFFFF" w:themeColor="background1"/>
                          <w:sz w:val="72"/>
                          <w:szCs w:val="72"/>
                        </w:rPr>
                        <w:t>を</w:t>
                      </w:r>
                      <w:r w:rsidR="00021851">
                        <w:rPr>
                          <w:rFonts w:ascii="UD デジタル 教科書体 NK-B" w:eastAsia="UD デジタル 教科書体 NK-B" w:hAnsi="ＭＳ ゴシック"/>
                          <w:color w:val="FFFFFF" w:themeColor="background1"/>
                          <w:sz w:val="72"/>
                          <w:szCs w:val="72"/>
                        </w:rPr>
                        <w:ruby>
                          <w:rubyPr>
                            <w:rubyAlign w:val="distributeSpace"/>
                            <w:hps w:val="22"/>
                            <w:hpsRaise w:val="70"/>
                            <w:hpsBaseText w:val="72"/>
                            <w:lid w:val="ja-JP"/>
                          </w:rubyPr>
                          <w:rt>
                            <w:r w:rsidR="00021851" w:rsidRPr="00021851">
                              <w:rPr>
                                <w:rFonts w:ascii="UD デジタル 教科書体 NK-B" w:eastAsia="UD デジタル 教科書体 NK-B" w:hAnsi="ＭＳ ゴシック"/>
                                <w:color w:val="FFFFFF" w:themeColor="background1"/>
                                <w:szCs w:val="72"/>
                              </w:rPr>
                              <w:t>た</w:t>
                            </w:r>
                          </w:rt>
                          <w:rubyBase>
                            <w:r w:rsidR="00021851">
                              <w:rPr>
                                <w:rFonts w:ascii="UD デジタル 教科書体 NK-B" w:eastAsia="UD デジタル 教科書体 NK-B" w:hAnsi="ＭＳ ゴシック"/>
                                <w:color w:val="FFFFFF" w:themeColor="background1"/>
                                <w:sz w:val="72"/>
                                <w:szCs w:val="72"/>
                              </w:rPr>
                              <w:t>立</w:t>
                            </w:r>
                          </w:rubyBase>
                        </w:ruby>
                      </w:r>
                      <w:r w:rsidRPr="00821256">
                        <w:rPr>
                          <w:rFonts w:ascii="UD デジタル 教科書体 NK-B" w:eastAsia="UD デジタル 教科書体 NK-B" w:hAnsi="ＭＳ ゴシック"/>
                          <w:color w:val="FFFFFF" w:themeColor="background1"/>
                          <w:sz w:val="72"/>
                          <w:szCs w:val="72"/>
                        </w:rPr>
                        <w:t>てよう</w:t>
                      </w:r>
                    </w:p>
                    <w:p w14:paraId="4585599A" w14:textId="77777777" w:rsidR="00917304" w:rsidRPr="00EA0D7E" w:rsidRDefault="00917304" w:rsidP="00917304">
                      <w:pPr>
                        <w:spacing w:before="0" w:line="0" w:lineRule="atLeast"/>
                        <w:jc w:val="center"/>
                        <w:rPr>
                          <w:rFonts w:ascii="UD デジタル 教科書体 NK-B" w:eastAsia="UD デジタル 教科書体 NK-B"/>
                          <w:color w:val="FFFFFF" w:themeColor="background1"/>
                          <w14:textFill>
                            <w14:noFill/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ＭＳ ゴシック" w:eastAsia="ＭＳ ゴシック" w:hAnsi="ＭＳ ゴシック"/>
          <w:b/>
          <w:bCs/>
          <w:noProof/>
          <w:sz w:val="52"/>
          <w:szCs w:val="36"/>
          <w:lang w:val="ja-JP" w:bidi="ja-JP"/>
        </w:rPr>
        <mc:AlternateContent>
          <mc:Choice Requires="wps">
            <w:drawing>
              <wp:anchor distT="0" distB="0" distL="114300" distR="114300" simplePos="0" relativeHeight="251973632" behindDoc="1" locked="0" layoutInCell="1" allowOverlap="1" wp14:anchorId="36A3BF33" wp14:editId="42EACF9C">
                <wp:simplePos x="0" y="0"/>
                <wp:positionH relativeFrom="column">
                  <wp:posOffset>-6985</wp:posOffset>
                </wp:positionH>
                <wp:positionV relativeFrom="paragraph">
                  <wp:posOffset>-327025</wp:posOffset>
                </wp:positionV>
                <wp:extent cx="6492240" cy="1249680"/>
                <wp:effectExtent l="0" t="0" r="22860" b="26670"/>
                <wp:wrapNone/>
                <wp:docPr id="2078361160" name="スクロール: 横 2078361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92240" cy="1249680"/>
                        </a:xfrm>
                        <a:prstGeom prst="horizontalScroll">
                          <a:avLst/>
                        </a:prstGeom>
                        <a:gradFill>
                          <a:gsLst>
                            <a:gs pos="37901">
                              <a:srgbClr val="FF9494"/>
                            </a:gs>
                            <a:gs pos="33802">
                              <a:srgbClr val="FF8F8F"/>
                            </a:gs>
                            <a:gs pos="15120">
                              <a:srgbClr val="FF7878"/>
                            </a:gs>
                            <a:gs pos="0">
                              <a:srgbClr val="FF0000">
                                <a:lumMod val="60000"/>
                                <a:lumOff val="40000"/>
                              </a:srgbClr>
                            </a:gs>
                            <a:gs pos="42000">
                              <a:srgbClr val="FF0000">
                                <a:lumMod val="40000"/>
                                <a:lumOff val="60000"/>
                              </a:srgbClr>
                            </a:gs>
                            <a:gs pos="83000">
                              <a:srgbClr val="FF0000">
                                <a:lumMod val="20000"/>
                                <a:lumOff val="80000"/>
                              </a:srgbClr>
                            </a:gs>
                            <a:gs pos="100000">
                              <a:sysClr val="window" lastClr="FFFFFF">
                                <a:lumMod val="95000"/>
                              </a:sysClr>
                            </a:gs>
                          </a:gsLst>
                          <a:lin ang="5400000" scaled="1"/>
                        </a:gra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E744C2C" w14:textId="77777777" w:rsidR="00917304" w:rsidRDefault="00917304" w:rsidP="0091730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A3BF33" id="スクロール: 横 2078361160" o:spid="_x0000_s1087" type="#_x0000_t98" style="position:absolute;margin-left:-.55pt;margin-top:-25.75pt;width:511.2pt;height:98.4pt;z-index:-2513428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" fillcolor="#f66" strokecolor="window" strokeweight="1pt">
                <v:fill color2="#f2f2f2" colors="0 #f66;9909f #ff7878;22152f #ff8f8f;24839f #ff9494;27525f #f99;54395f #fcc;1 #f2f2f2" focus="100%" type="gradient"/>
                <v:stroke joinstyle="miter"/>
                <v:textbox>
                  <w:txbxContent>
                    <w:p w14:paraId="3E744C2C" w14:textId="77777777" w:rsidR="00917304" w:rsidRDefault="00917304" w:rsidP="00917304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42E9B13C" w14:textId="77777777" w:rsidR="00917304" w:rsidRDefault="00917304" w:rsidP="00917304">
      <w:pPr>
        <w:rPr>
          <w:noProof/>
          <w:lang w:val="ja-JP" w:bidi="ja-JP"/>
        </w:rPr>
      </w:pPr>
      <w:r>
        <w:rPr>
          <w:noProof/>
        </w:rPr>
        <w:drawing>
          <wp:anchor distT="0" distB="0" distL="114300" distR="114300" simplePos="0" relativeHeight="251972608" behindDoc="0" locked="0" layoutInCell="1" allowOverlap="1" wp14:anchorId="452B71DB" wp14:editId="2EBBC4C3">
            <wp:simplePos x="0" y="0"/>
            <wp:positionH relativeFrom="column">
              <wp:posOffset>122555</wp:posOffset>
            </wp:positionH>
            <wp:positionV relativeFrom="paragraph">
              <wp:posOffset>198755</wp:posOffset>
            </wp:positionV>
            <wp:extent cx="868680" cy="868680"/>
            <wp:effectExtent l="0" t="0" r="7620" b="7620"/>
            <wp:wrapNone/>
            <wp:docPr id="1814325055" name="図 1814325055" descr="レゴのキャラクター&#10;&#10;中程度の精度で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図 20" descr="レゴのキャラクター&#10;&#10;中程度の精度で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680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74656" behindDoc="0" locked="0" layoutInCell="1" allowOverlap="1" wp14:anchorId="74783D63" wp14:editId="43D7E2EB">
            <wp:simplePos x="0" y="0"/>
            <wp:positionH relativeFrom="column">
              <wp:posOffset>5647055</wp:posOffset>
            </wp:positionH>
            <wp:positionV relativeFrom="paragraph">
              <wp:posOffset>198755</wp:posOffset>
            </wp:positionV>
            <wp:extent cx="800100" cy="800100"/>
            <wp:effectExtent l="0" t="0" r="0" b="0"/>
            <wp:wrapNone/>
            <wp:docPr id="542008114" name="図 542008114" descr="顕微鏡の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顕微鏡のイラスト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A4129CF" w14:textId="77777777" w:rsidR="00917304" w:rsidRDefault="00917304" w:rsidP="00917304">
      <w:pPr>
        <w:rPr>
          <w:noProof/>
          <w:lang w:val="ja-JP" w:bidi="ja-JP"/>
        </w:rPr>
      </w:pPr>
    </w:p>
    <w:p w14:paraId="50EDA9F6" w14:textId="77777777" w:rsidR="00917304" w:rsidRDefault="00917304" w:rsidP="00917304">
      <w:pPr>
        <w:rPr>
          <w:rFonts w:ascii="ＭＳ ゴシック" w:eastAsia="ＭＳ ゴシック" w:hAnsi="ＭＳ ゴシック"/>
          <w:b/>
          <w:bCs/>
          <w:noProof/>
          <w:sz w:val="32"/>
          <w:szCs w:val="32"/>
        </w:rPr>
      </w:pPr>
    </w:p>
    <w:p w14:paraId="489E324F" w14:textId="77777777" w:rsidR="00917304" w:rsidRDefault="00917304" w:rsidP="00917304">
      <w:pPr>
        <w:spacing w:line="520" w:lineRule="exact"/>
        <w:ind w:firstLineChars="100" w:firstLine="320"/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</w:pP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きょうみ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興味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・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かんしん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関心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のあることや、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ぎもん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疑問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に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おも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思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ったことをできる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かぎ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限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りくわしく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しら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調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べよう。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しら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調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べてもわからなかったことや、</w:t>
      </w:r>
      <w:r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A5773D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6"/>
                <w:szCs w:val="32"/>
              </w:rPr>
              <w:t>じぶん</w:t>
            </w:r>
          </w:rt>
          <w:rubyBase>
            <w:r w:rsidR="0091730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32"/>
                <w:szCs w:val="32"/>
              </w:rPr>
              <w:t>自分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で</w:t>
      </w:r>
      <w:r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A5773D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6"/>
                <w:szCs w:val="32"/>
              </w:rPr>
              <w:t>たし</w:t>
            </w:r>
          </w:rt>
          <w:rubyBase>
            <w:r w:rsidR="0091730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32"/>
                <w:szCs w:val="32"/>
              </w:rPr>
              <w:t>確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かめたくなったことをもとに、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ぎもん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疑問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に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たい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対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する「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よそう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予想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や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かせつ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仮説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」を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た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立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ててみよう。</w:t>
      </w:r>
    </w:p>
    <w:p w14:paraId="77FCE8C6" w14:textId="77777777" w:rsidR="00917304" w:rsidRPr="00821256" w:rsidRDefault="00917304" w:rsidP="00917304">
      <w:pPr>
        <w:spacing w:line="520" w:lineRule="exact"/>
        <w:ind w:firstLineChars="100" w:firstLine="321"/>
        <w:rPr>
          <w:rFonts w:ascii="ＭＳ ゴシック" w:eastAsia="ＭＳ ゴシック" w:hAnsi="ＭＳ ゴシック"/>
          <w:b/>
          <w:bCs/>
          <w:noProof/>
          <w:sz w:val="32"/>
          <w:szCs w:val="32"/>
        </w:rPr>
      </w:pPr>
      <w:r w:rsidRPr="00821256">
        <w:rPr>
          <w:rFonts w:ascii="ＭＳ ゴシック" w:eastAsia="ＭＳ ゴシック" w:hAnsi="ＭＳ ゴシック" w:hint="eastAsia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4C293733" wp14:editId="6B193902">
                <wp:simplePos x="0" y="0"/>
                <wp:positionH relativeFrom="column">
                  <wp:posOffset>-140335</wp:posOffset>
                </wp:positionH>
                <wp:positionV relativeFrom="paragraph">
                  <wp:posOffset>365125</wp:posOffset>
                </wp:positionV>
                <wp:extent cx="5848350" cy="657225"/>
                <wp:effectExtent l="0" t="0" r="0" b="0"/>
                <wp:wrapNone/>
                <wp:docPr id="21" name="四角形: 角を丸くする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48350" cy="657225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B578160" w14:textId="41749449" w:rsidR="00917304" w:rsidRPr="00EA0D7E" w:rsidRDefault="00917304" w:rsidP="00917304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</w:rPr>
                              <w:t>①</w:t>
                            </w:r>
                            <w:r w:rsidR="00021851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6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021851" w:rsidRPr="00021851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16"/>
                                      <w:szCs w:val="36"/>
                                    </w:rPr>
                                    <w:t>きょうみ</w:t>
                                  </w:r>
                                </w:rt>
                                <w:rubyBase>
                                  <w:r w:rsidR="00021851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興味</w:t>
                                  </w:r>
                                </w:rubyBase>
                              </w:ruby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</w:rPr>
                              <w:t>・</w:t>
                            </w:r>
                            <w:r w:rsidR="00021851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6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021851" w:rsidRPr="00021851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16"/>
                                      <w:szCs w:val="36"/>
                                    </w:rPr>
                                    <w:t>かんしん</w:t>
                                  </w:r>
                                </w:rt>
                                <w:rubyBase>
                                  <w:r w:rsidR="00021851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関心</w:t>
                                  </w:r>
                                </w:rubyBase>
                              </w:ruby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</w:rPr>
                              <w:t>のあることや、</w:t>
                            </w:r>
                            <w:r w:rsidR="00021851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6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021851" w:rsidRPr="00021851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16"/>
                                      <w:szCs w:val="36"/>
                                    </w:rPr>
                                    <w:t>ぎもん</w:t>
                                  </w:r>
                                </w:rt>
                                <w:rubyBase>
                                  <w:r w:rsidR="00021851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疑問</w:t>
                                  </w:r>
                                </w:rubyBase>
                              </w:ruby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</w:rPr>
                              <w:t>に</w:t>
                            </w:r>
                            <w:r w:rsidR="001F341A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6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1F341A" w:rsidRPr="001F341A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16"/>
                                      <w:szCs w:val="36"/>
                                    </w:rPr>
                                    <w:t>おも</w:t>
                                  </w:r>
                                </w:rt>
                                <w:rubyBase>
                                  <w:r w:rsidR="001F341A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思</w:t>
                                  </w:r>
                                </w:rubyBase>
                              </w:ruby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</w:rPr>
                              <w:t>ったことを</w:t>
                            </w:r>
                            <w:r w:rsidR="001F341A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6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1F341A" w:rsidRPr="001F341A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16"/>
                                      <w:szCs w:val="36"/>
                                    </w:rPr>
                                    <w:t>しら</w:t>
                                  </w:r>
                                </w:rt>
                                <w:rubyBase>
                                  <w:r w:rsidR="001F341A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調</w:t>
                                  </w:r>
                                </w:rubyBase>
                              </w:ruby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</w:rPr>
                              <w:t>べよう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293733" id="四角形: 角を丸くする 21" o:spid="_x0000_s1088" style="position:absolute;left:0;text-align:left;margin-left:-11.05pt;margin-top:28.75pt;width:460.5pt;height:51.75pt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" filled="f" stroked="f" strokeweight="1pt">
                <v:stroke joinstyle="miter"/>
                <v:textbox>
                  <w:txbxContent>
                    <w:p w14:paraId="6B578160" w14:textId="41749449" w:rsidR="00917304" w:rsidRPr="00EA0D7E" w:rsidRDefault="00917304" w:rsidP="00917304">
                      <w:pPr>
                        <w:spacing w:before="0"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36"/>
                          <w:szCs w:val="36"/>
                        </w:rPr>
                        <w:t>①</w:t>
                      </w:r>
                      <w:r w:rsidR="00021851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noProof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6"/>
                            <w:hpsRaise w:val="34"/>
                            <w:hpsBaseText w:val="36"/>
                            <w:lid w:val="ja-JP"/>
                          </w:rubyPr>
                          <w:rt>
                            <w:r w:rsidR="00021851" w:rsidRPr="00021851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16"/>
                                <w:szCs w:val="36"/>
                              </w:rPr>
                              <w:t>きょうみ</w:t>
                            </w:r>
                          </w:rt>
                          <w:rubyBase>
                            <w:r w:rsidR="00021851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</w:rPr>
                              <w:t>興味</w:t>
                            </w:r>
                          </w:rubyBase>
                        </w:ruby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36"/>
                          <w:szCs w:val="36"/>
                        </w:rPr>
                        <w:t>・</w:t>
                      </w:r>
                      <w:r w:rsidR="00021851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noProof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6"/>
                            <w:hpsRaise w:val="34"/>
                            <w:hpsBaseText w:val="36"/>
                            <w:lid w:val="ja-JP"/>
                          </w:rubyPr>
                          <w:rt>
                            <w:r w:rsidR="00021851" w:rsidRPr="00021851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16"/>
                                <w:szCs w:val="36"/>
                              </w:rPr>
                              <w:t>かんしん</w:t>
                            </w:r>
                          </w:rt>
                          <w:rubyBase>
                            <w:r w:rsidR="00021851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</w:rPr>
                              <w:t>関心</w:t>
                            </w:r>
                          </w:rubyBase>
                        </w:ruby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36"/>
                          <w:szCs w:val="36"/>
                        </w:rPr>
                        <w:t>のあることや、</w:t>
                      </w:r>
                      <w:r w:rsidR="00021851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noProof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6"/>
                            <w:hpsRaise w:val="34"/>
                            <w:hpsBaseText w:val="36"/>
                            <w:lid w:val="ja-JP"/>
                          </w:rubyPr>
                          <w:rt>
                            <w:r w:rsidR="00021851" w:rsidRPr="00021851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16"/>
                                <w:szCs w:val="36"/>
                              </w:rPr>
                              <w:t>ぎもん</w:t>
                            </w:r>
                          </w:rt>
                          <w:rubyBase>
                            <w:r w:rsidR="00021851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</w:rPr>
                              <w:t>疑問</w:t>
                            </w:r>
                          </w:rubyBase>
                        </w:ruby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36"/>
                          <w:szCs w:val="36"/>
                        </w:rPr>
                        <w:t>に</w:t>
                      </w:r>
                      <w:r w:rsidR="001F341A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noProof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6"/>
                            <w:hpsRaise w:val="34"/>
                            <w:hpsBaseText w:val="36"/>
                            <w:lid w:val="ja-JP"/>
                          </w:rubyPr>
                          <w:rt>
                            <w:r w:rsidR="001F341A" w:rsidRPr="001F341A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16"/>
                                <w:szCs w:val="36"/>
                              </w:rPr>
                              <w:t>おも</w:t>
                            </w:r>
                          </w:rt>
                          <w:rubyBase>
                            <w:r w:rsidR="001F341A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</w:rPr>
                              <w:t>思</w:t>
                            </w:r>
                          </w:rubyBase>
                        </w:ruby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36"/>
                          <w:szCs w:val="36"/>
                        </w:rPr>
                        <w:t>ったことを</w:t>
                      </w:r>
                      <w:r w:rsidR="001F341A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noProof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6"/>
                            <w:hpsRaise w:val="34"/>
                            <w:hpsBaseText w:val="36"/>
                            <w:lid w:val="ja-JP"/>
                          </w:rubyPr>
                          <w:rt>
                            <w:r w:rsidR="001F341A" w:rsidRPr="001F341A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16"/>
                                <w:szCs w:val="36"/>
                              </w:rPr>
                              <w:t>しら</w:t>
                            </w:r>
                          </w:rt>
                          <w:rubyBase>
                            <w:r w:rsidR="001F341A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36"/>
                                <w:szCs w:val="36"/>
                              </w:rPr>
                              <w:t>調</w:t>
                            </w:r>
                          </w:rubyBase>
                        </w:ruby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36"/>
                          <w:szCs w:val="36"/>
                        </w:rPr>
                        <w:t>べよう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C7AD93C" w14:textId="77777777" w:rsidR="00917304" w:rsidRDefault="00917304" w:rsidP="00917304">
      <w:pPr>
        <w:rPr>
          <w:rFonts w:ascii="ＭＳ ゴシック" w:eastAsia="ＭＳ ゴシック" w:hAnsi="ＭＳ ゴシック"/>
          <w:b/>
          <w:bCs/>
          <w:noProof/>
          <w:sz w:val="32"/>
          <w:szCs w:val="32"/>
        </w:rPr>
      </w:pPr>
    </w:p>
    <w:p w14:paraId="4FEC9C73" w14:textId="3A2876F3" w:rsidR="00917304" w:rsidRPr="00EA0D7E" w:rsidRDefault="00917304" w:rsidP="00917304">
      <w:pPr>
        <w:spacing w:line="520" w:lineRule="exact"/>
        <w:ind w:firstLineChars="100" w:firstLine="320"/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</w:pP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83872" behindDoc="0" locked="0" layoutInCell="1" allowOverlap="1" wp14:anchorId="3E5A86C7" wp14:editId="7936CD96">
                <wp:simplePos x="0" y="0"/>
                <wp:positionH relativeFrom="column">
                  <wp:posOffset>-245110</wp:posOffset>
                </wp:positionH>
                <wp:positionV relativeFrom="paragraph">
                  <wp:posOffset>1737995</wp:posOffset>
                </wp:positionV>
                <wp:extent cx="1691640" cy="590550"/>
                <wp:effectExtent l="0" t="0" r="0" b="0"/>
                <wp:wrapNone/>
                <wp:docPr id="1" name="四角形: 角を丸くする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1640" cy="59055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5781315" w14:textId="77777777" w:rsidR="00917304" w:rsidRPr="00EA0D7E" w:rsidRDefault="00917304" w:rsidP="00917304">
                            <w:pPr>
                              <w:spacing w:before="0" w:line="240" w:lineRule="atLeast"/>
                              <w:jc w:val="center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②</w:t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はな</w:t>
                                  </w:r>
                                </w:rt>
                                <w:rubyBase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話</w:t>
                                  </w:r>
                                </w:rubyBase>
                              </w:ruby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し</w:t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あ</w:t>
                                  </w:r>
                                </w:rt>
                                <w:rubyBase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合</w:t>
                                  </w:r>
                                </w:rubyBase>
                              </w:ruby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おう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E5A86C7" id="四角形: 角を丸くする 1" o:spid="_x0000_s1089" style="position:absolute;left:0;text-align:left;margin-left:-19.3pt;margin-top:136.85pt;width:133.2pt;height:46.5pt;z-index:25198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" filled="f" stroked="f" strokeweight="1pt">
                <v:stroke joinstyle="miter"/>
                <v:textbox>
                  <w:txbxContent>
                    <w:p w14:paraId="25781315" w14:textId="77777777" w:rsidR="00917304" w:rsidRPr="00EA0D7E" w:rsidRDefault="00917304" w:rsidP="00917304">
                      <w:pPr>
                        <w:spacing w:before="0" w:line="240" w:lineRule="atLeast"/>
                        <w:jc w:val="center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②</w:t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はな</w:t>
                            </w:r>
                          </w:rt>
                          <w:rubyBase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話</w:t>
                            </w:r>
                          </w:rubyBase>
                        </w:ruby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し</w:t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あ</w:t>
                            </w:r>
                          </w:rt>
                          <w:rubyBase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合</w:t>
                            </w:r>
                          </w:rubyBase>
                        </w:ruby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おう</w:t>
                      </w:r>
                    </w:p>
                  </w:txbxContent>
                </v:textbox>
              </v:roundrect>
            </w:pict>
          </mc:Fallback>
        </mc:AlternateContent>
      </w:r>
      <w:r w:rsidRPr="00EA0D7E">
        <w:rPr>
          <w:rFonts w:ascii="UD デジタル 教科書体 NK-B" w:eastAsia="UD デジタル 教科書体 NK-B" w:hint="eastAsia"/>
          <w:noProof/>
        </w:rPr>
        <w:drawing>
          <wp:anchor distT="0" distB="0" distL="114300" distR="114300" simplePos="0" relativeHeight="251985920" behindDoc="1" locked="0" layoutInCell="1" allowOverlap="1" wp14:anchorId="1499EAD3" wp14:editId="6FD26F06">
            <wp:simplePos x="0" y="0"/>
            <wp:positionH relativeFrom="column">
              <wp:posOffset>5464175</wp:posOffset>
            </wp:positionH>
            <wp:positionV relativeFrom="paragraph">
              <wp:posOffset>72390</wp:posOffset>
            </wp:positionV>
            <wp:extent cx="1429385" cy="1383030"/>
            <wp:effectExtent l="0" t="0" r="0" b="7620"/>
            <wp:wrapTight wrapText="bothSides">
              <wp:wrapPolygon edited="0">
                <wp:start x="12378" y="2678"/>
                <wp:lineTo x="0" y="6248"/>
                <wp:lineTo x="1439" y="17554"/>
                <wp:lineTo x="2015" y="19339"/>
                <wp:lineTo x="7773" y="21421"/>
                <wp:lineTo x="13242" y="21421"/>
                <wp:lineTo x="21303" y="21421"/>
                <wp:lineTo x="21303" y="17256"/>
                <wp:lineTo x="19000" y="13686"/>
                <wp:lineTo x="19000" y="6843"/>
                <wp:lineTo x="16121" y="3570"/>
                <wp:lineTo x="14681" y="2678"/>
                <wp:lineTo x="12378" y="2678"/>
              </wp:wrapPolygon>
            </wp:wrapTight>
            <wp:docPr id="18" name="図 18" descr="検索エンジンを使う人の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検索エンジンを使う人のイラスト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385" cy="1383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ほん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本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やインターネットで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しら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調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べよう。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としょかん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図書館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や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はくぶつかん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博物館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に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い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行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ってみるのもいいです。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t>また、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16"/>
                <w:szCs w:val="32"/>
              </w:rPr>
              <w:t>しら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32"/>
                <w:szCs w:val="32"/>
              </w:rPr>
              <w:t>調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t>べたことについ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て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（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ほん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本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の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なまえ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名前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やURL）は、あとでまとめるので、メモしておこう。</w:t>
      </w:r>
      <w:r w:rsidRPr="00A5773D">
        <w:rPr>
          <w:rFonts w:ascii="UD デジタル 教科書体 NK-B" w:eastAsia="UD デジタル 教科書体 NK-B" w:hAnsi="ＭＳ ゴシック" w:hint="eastAsia"/>
          <w:b/>
          <w:bCs/>
          <w:noProof/>
          <w:color w:val="000000" w:themeColor="text1"/>
          <w:sz w:val="32"/>
          <w:szCs w:val="32"/>
          <w:highlight w:val="yellow"/>
        </w:rPr>
        <w:t>ただし</w:t>
      </w:r>
      <w:r w:rsidRPr="00A5773D">
        <w:rPr>
          <w:rFonts w:ascii="UD デジタル 教科書体 NK-B" w:eastAsia="UD デジタル 教科書体 NK-B" w:hAnsi="ＭＳ ゴシック" w:hint="eastAsia"/>
          <w:b/>
          <w:bCs/>
          <w:noProof/>
          <w:color w:val="000000" w:themeColor="text1"/>
          <w:sz w:val="32"/>
          <w:szCs w:val="32"/>
        </w:rPr>
        <w:t>、インターネットには</w:t>
      </w:r>
      <w:r w:rsidR="00744513">
        <w:rPr>
          <w:rFonts w:ascii="UD デジタル 教科書体 NK-B" w:eastAsia="UD デジタル 教科書体 NK-B" w:hAnsi="ＭＳ ゴシック"/>
          <w:b/>
          <w:bCs/>
          <w:noProof/>
          <w:color w:val="000000" w:themeColor="text1"/>
          <w:sz w:val="32"/>
          <w:szCs w:val="32"/>
          <w:highlight w:val="yellow"/>
        </w:rPr>
        <w:ruby>
          <w:rubyPr>
            <w:rubyAlign w:val="distributeSpace"/>
            <w:hps w:val="10"/>
            <w:hpsRaise w:val="32"/>
            <w:hpsBaseText w:val="32"/>
            <w:lid w:val="ja-JP"/>
          </w:rubyPr>
          <w:rt>
            <w:r w:rsidR="00744513" w:rsidRPr="00744513">
              <w:rPr>
                <w:rFonts w:ascii="UD デジタル 教科書体 NK-B" w:eastAsia="UD デジタル 教科書体 NK-B" w:hAnsi="ＭＳ ゴシック"/>
                <w:b/>
                <w:bCs/>
                <w:noProof/>
                <w:color w:val="000000" w:themeColor="text1"/>
                <w:sz w:val="10"/>
                <w:szCs w:val="32"/>
                <w:highlight w:val="yellow"/>
              </w:rPr>
              <w:t>まちが</w:t>
            </w:r>
          </w:rt>
          <w:rubyBase>
            <w:r w:rsidR="00744513">
              <w:rPr>
                <w:rFonts w:ascii="UD デジタル 教科書体 NK-B" w:eastAsia="UD デジタル 教科書体 NK-B" w:hAnsi="ＭＳ ゴシック"/>
                <w:b/>
                <w:bCs/>
                <w:noProof/>
                <w:color w:val="000000" w:themeColor="text1"/>
                <w:sz w:val="32"/>
                <w:szCs w:val="32"/>
                <w:highlight w:val="yellow"/>
              </w:rPr>
              <w:t>間違</w:t>
            </w:r>
          </w:rubyBase>
        </w:ruby>
      </w:r>
      <w:r w:rsidRPr="00A5773D">
        <w:rPr>
          <w:rFonts w:ascii="UD デジタル 教科書体 NK-B" w:eastAsia="UD デジタル 教科書体 NK-B" w:hAnsi="ＭＳ ゴシック" w:hint="eastAsia"/>
          <w:b/>
          <w:bCs/>
          <w:noProof/>
          <w:color w:val="000000" w:themeColor="text1"/>
          <w:sz w:val="32"/>
          <w:szCs w:val="32"/>
          <w:highlight w:val="yellow"/>
        </w:rPr>
        <w:t>った</w:t>
      </w:r>
      <w:r w:rsidR="00744513">
        <w:rPr>
          <w:rFonts w:ascii="UD デジタル 教科書体 NK-B" w:eastAsia="UD デジタル 教科書体 NK-B" w:hAnsi="ＭＳ ゴシック"/>
          <w:b/>
          <w:bCs/>
          <w:noProof/>
          <w:color w:val="000000" w:themeColor="text1"/>
          <w:sz w:val="32"/>
          <w:szCs w:val="32"/>
          <w:highlight w:val="yellow"/>
        </w:rPr>
        <w:ruby>
          <w:rubyPr>
            <w:rubyAlign w:val="distributeSpace"/>
            <w:hps w:val="10"/>
            <w:hpsRaise w:val="34"/>
            <w:hpsBaseText w:val="32"/>
            <w:lid w:val="ja-JP"/>
          </w:rubyPr>
          <w:rt>
            <w:r w:rsidR="00744513" w:rsidRPr="00744513">
              <w:rPr>
                <w:rFonts w:ascii="UD デジタル 教科書体 NK-B" w:eastAsia="UD デジタル 教科書体 NK-B" w:hAnsi="ＭＳ ゴシック"/>
                <w:b/>
                <w:bCs/>
                <w:noProof/>
                <w:color w:val="000000" w:themeColor="text1"/>
                <w:sz w:val="10"/>
                <w:szCs w:val="32"/>
                <w:highlight w:val="yellow"/>
              </w:rPr>
              <w:t>じょうほう</w:t>
            </w:r>
          </w:rt>
          <w:rubyBase>
            <w:r w:rsidR="00744513">
              <w:rPr>
                <w:rFonts w:ascii="UD デジタル 教科書体 NK-B" w:eastAsia="UD デジタル 教科書体 NK-B" w:hAnsi="ＭＳ ゴシック"/>
                <w:b/>
                <w:bCs/>
                <w:noProof/>
                <w:color w:val="000000" w:themeColor="text1"/>
                <w:sz w:val="32"/>
                <w:szCs w:val="32"/>
                <w:highlight w:val="yellow"/>
              </w:rPr>
              <w:t>情報</w:t>
            </w:r>
          </w:rubyBase>
        </w:ruby>
      </w:r>
      <w:r w:rsidR="00253844" w:rsidRPr="00A5773D">
        <w:rPr>
          <w:rFonts w:ascii="UD デジタル 教科書体 NK-B" w:eastAsia="UD デジタル 教科書体 NK-B" w:hAnsi="ＭＳ ゴシック" w:hint="eastAsia"/>
          <w:b/>
          <w:bCs/>
          <w:noProof/>
          <w:color w:val="000000" w:themeColor="text1"/>
          <w:sz w:val="32"/>
          <w:szCs w:val="32"/>
        </w:rPr>
        <w:t>も</w:t>
      </w:r>
      <w:r w:rsidRPr="00A5773D">
        <w:rPr>
          <w:rFonts w:ascii="UD デジタル 教科書体 NK-B" w:eastAsia="UD デジタル 教科書体 NK-B" w:hAnsi="ＭＳ ゴシック" w:hint="eastAsia"/>
          <w:b/>
          <w:bCs/>
          <w:noProof/>
          <w:color w:val="000000" w:themeColor="text1"/>
          <w:sz w:val="32"/>
          <w:szCs w:val="32"/>
        </w:rPr>
        <w:t>あるので、</w:t>
      </w:r>
      <w:r w:rsidRPr="00A5773D">
        <w:rPr>
          <w:rFonts w:ascii="UD デジタル 教科書体 NK-B" w:eastAsia="UD デジタル 教科書体 NK-B" w:hAnsi="ＭＳ ゴシック" w:hint="eastAsia"/>
          <w:b/>
          <w:bCs/>
          <w:noProof/>
          <w:color w:val="000000" w:themeColor="text1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A5773D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color w:val="000000" w:themeColor="text1"/>
                <w:sz w:val="16"/>
                <w:szCs w:val="32"/>
              </w:rPr>
              <w:t>ほんとう</w:t>
            </w:r>
          </w:rt>
          <w:rubyBase>
            <w:r w:rsidR="00917304" w:rsidRPr="00A5773D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color w:val="000000" w:themeColor="text1"/>
                <w:sz w:val="32"/>
                <w:szCs w:val="32"/>
              </w:rPr>
              <w:t>本当</w:t>
            </w:r>
          </w:rubyBase>
        </w:ruby>
      </w:r>
      <w:r w:rsidRPr="00A5773D">
        <w:rPr>
          <w:rFonts w:ascii="UD デジタル 教科書体 NK-B" w:eastAsia="UD デジタル 教科書体 NK-B" w:hAnsi="ＭＳ ゴシック" w:hint="eastAsia"/>
          <w:b/>
          <w:bCs/>
          <w:noProof/>
          <w:color w:val="000000" w:themeColor="text1"/>
          <w:sz w:val="32"/>
          <w:szCs w:val="32"/>
        </w:rPr>
        <w:t>に</w:t>
      </w:r>
      <w:r w:rsidRPr="00A5773D">
        <w:rPr>
          <w:rFonts w:ascii="UD デジタル 教科書体 NK-B" w:eastAsia="UD デジタル 教科書体 NK-B" w:hAnsi="ＭＳ ゴシック" w:hint="eastAsia"/>
          <w:b/>
          <w:bCs/>
          <w:noProof/>
          <w:color w:val="000000" w:themeColor="text1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A5773D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color w:val="000000" w:themeColor="text1"/>
                <w:sz w:val="16"/>
                <w:szCs w:val="32"/>
              </w:rPr>
              <w:t>しんらい</w:t>
            </w:r>
          </w:rt>
          <w:rubyBase>
            <w:r w:rsidR="00917304" w:rsidRPr="00A5773D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color w:val="000000" w:themeColor="text1"/>
                <w:sz w:val="32"/>
                <w:szCs w:val="32"/>
              </w:rPr>
              <w:t>信頼</w:t>
            </w:r>
          </w:rubyBase>
        </w:ruby>
      </w:r>
      <w:r w:rsidRPr="00A5773D">
        <w:rPr>
          <w:rFonts w:ascii="UD デジタル 教科書体 NK-B" w:eastAsia="UD デジタル 教科書体 NK-B" w:hAnsi="ＭＳ ゴシック" w:hint="eastAsia"/>
          <w:b/>
          <w:bCs/>
          <w:noProof/>
          <w:color w:val="000000" w:themeColor="text1"/>
          <w:sz w:val="32"/>
          <w:szCs w:val="32"/>
        </w:rPr>
        <w:t>し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ていい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ないよう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内容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なのか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おとな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大人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に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き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聞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いてみよう。</w:t>
      </w:r>
    </w:p>
    <w:p w14:paraId="433AD6D2" w14:textId="77777777" w:rsidR="00917304" w:rsidRDefault="00917304" w:rsidP="00917304">
      <w:pPr>
        <w:spacing w:line="520" w:lineRule="exact"/>
        <w:rPr>
          <w:rFonts w:ascii="ＭＳ ゴシック" w:eastAsia="ＭＳ ゴシック" w:hAnsi="ＭＳ ゴシック"/>
          <w:b/>
          <w:bCs/>
          <w:noProof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984896" behindDoc="1" locked="0" layoutInCell="1" allowOverlap="1" wp14:anchorId="76FA393B" wp14:editId="7872769B">
            <wp:simplePos x="0" y="0"/>
            <wp:positionH relativeFrom="column">
              <wp:posOffset>5007610</wp:posOffset>
            </wp:positionH>
            <wp:positionV relativeFrom="paragraph">
              <wp:posOffset>143510</wp:posOffset>
            </wp:positionV>
            <wp:extent cx="1768475" cy="1637665"/>
            <wp:effectExtent l="0" t="0" r="3175" b="635"/>
            <wp:wrapTight wrapText="bothSides">
              <wp:wrapPolygon edited="0">
                <wp:start x="14891" y="1256"/>
                <wp:lineTo x="698" y="4774"/>
                <wp:lineTo x="233" y="6784"/>
                <wp:lineTo x="0" y="9799"/>
                <wp:lineTo x="1629" y="13819"/>
                <wp:lineTo x="233" y="17839"/>
                <wp:lineTo x="233" y="21357"/>
                <wp:lineTo x="20941" y="21357"/>
                <wp:lineTo x="21406" y="17839"/>
                <wp:lineTo x="20475" y="13819"/>
                <wp:lineTo x="20475" y="5025"/>
                <wp:lineTo x="19312" y="2764"/>
                <wp:lineTo x="18149" y="1256"/>
                <wp:lineTo x="14891" y="1256"/>
              </wp:wrapPolygon>
            </wp:wrapTight>
            <wp:docPr id="2" name="図 2" descr="薬剤師と相談をしている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薬剤師と相談をしているイラスト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8475" cy="1637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501779" w14:textId="0A637F19" w:rsidR="00917304" w:rsidRPr="00A5773D" w:rsidRDefault="00021851" w:rsidP="00917304">
      <w:pPr>
        <w:spacing w:line="520" w:lineRule="exact"/>
        <w:ind w:firstLineChars="100" w:firstLine="320"/>
        <w:rPr>
          <w:rFonts w:ascii="ＭＳ ゴシック" w:eastAsia="ＭＳ ゴシック" w:hAnsi="ＭＳ ゴシック"/>
          <w:b/>
          <w:bCs/>
          <w:noProof/>
          <w:spacing w:val="-6"/>
          <w:sz w:val="32"/>
          <w:szCs w:val="32"/>
        </w:rPr>
      </w:pPr>
      <w:r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021851" w:rsidRPr="00021851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6"/>
                <w:szCs w:val="32"/>
              </w:rPr>
              <w:t>みぢか</w:t>
            </w:r>
          </w:rt>
          <w:rubyBase>
            <w:r w:rsidR="00021851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32"/>
                <w:szCs w:val="32"/>
              </w:rPr>
              <w:t>身近</w:t>
            </w:r>
          </w:rubyBase>
        </w:ruby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な</w:t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おとな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大人</w:t>
            </w:r>
          </w:rubyBase>
        </w:ruby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や</w:t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がっこう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学校</w:t>
            </w:r>
          </w:rubyBase>
        </w:ruby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の</w:t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せんせい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先生</w:t>
            </w:r>
          </w:rubyBase>
        </w:ruby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、その</w:t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けんきゅう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研究</w:t>
            </w:r>
          </w:rubyBase>
        </w:ruby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の</w:t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せんもんか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専門家</w:t>
            </w:r>
          </w:rubyBase>
        </w:ruby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に</w:t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はなし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話</w:t>
            </w:r>
          </w:rubyBase>
        </w:ruby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を</w:t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き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聞</w:t>
            </w:r>
          </w:rubyBase>
        </w:ruby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いてみよう。インターネット</w:t>
      </w:r>
      <w:r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で</w:t>
      </w:r>
      <w:r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021851" w:rsidRPr="00021851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6"/>
                <w:szCs w:val="32"/>
              </w:rPr>
              <w:t>さが</w:t>
            </w:r>
          </w:rt>
          <w:rubyBase>
            <w:r w:rsidR="00021851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32"/>
                <w:szCs w:val="32"/>
              </w:rPr>
              <w:t>探</w:t>
            </w:r>
          </w:rubyBase>
        </w:ruby>
      </w:r>
      <w:r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すと</w:t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、</w:t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せんもんか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専門家</w:t>
            </w:r>
          </w:rubyBase>
        </w:ruby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のメールアドレスや</w:t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でんわばんごう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電話番号</w:t>
            </w:r>
          </w:rubyBase>
        </w:ruby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が</w:t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み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見</w:t>
            </w:r>
          </w:rubyBase>
        </w:ruby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つかります。</w:t>
      </w:r>
      <w:r w:rsidR="00917304" w:rsidRPr="00A5773D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メールや</w:t>
      </w:r>
      <w:r w:rsidR="00917304" w:rsidRPr="00A5773D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A5773D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でんわ</w:t>
            </w:r>
          </w:rt>
          <w:rubyBase>
            <w:r w:rsidR="00917304" w:rsidRPr="00A5773D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電話</w:t>
            </w:r>
          </w:rubyBase>
        </w:ruby>
      </w:r>
      <w:r w:rsidR="00917304" w:rsidRPr="00A5773D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をするときは、</w:t>
      </w:r>
      <w:r w:rsidR="00917304" w:rsidRPr="00A5773D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A5773D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き</w:t>
            </w:r>
          </w:rt>
          <w:rubyBase>
            <w:r w:rsidR="00917304" w:rsidRPr="00A5773D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聞</w:t>
            </w:r>
          </w:rubyBase>
        </w:ruby>
      </w:r>
      <w:r w:rsidR="00917304" w:rsidRPr="00A5773D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く</w:t>
      </w:r>
      <w:r w:rsidR="00917304" w:rsidRPr="00A5773D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A5773D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ないよう</w:t>
            </w:r>
          </w:rt>
          <w:rubyBase>
            <w:r w:rsidR="00917304" w:rsidRPr="00A5773D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内容</w:t>
            </w:r>
          </w:rubyBase>
        </w:ruby>
      </w:r>
      <w:r w:rsidR="00917304" w:rsidRPr="00A5773D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を</w:t>
      </w:r>
      <w:r w:rsidR="00917304" w:rsidRPr="00A5773D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A5773D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おとな</w:t>
            </w:r>
          </w:rt>
          <w:rubyBase>
            <w:r w:rsidR="00917304" w:rsidRPr="00A5773D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大人</w:t>
            </w:r>
          </w:rubyBase>
        </w:ruby>
      </w:r>
      <w:r w:rsidR="00917304" w:rsidRPr="00A5773D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に</w:t>
      </w:r>
      <w:r w:rsidR="00917304" w:rsidRPr="00A5773D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A5773D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かくにん</w:t>
            </w:r>
          </w:rt>
          <w:rubyBase>
            <w:r w:rsidR="00917304" w:rsidRPr="00A5773D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確認</w:t>
            </w:r>
          </w:rubyBase>
        </w:ruby>
      </w:r>
      <w:r w:rsidR="00917304" w:rsidRPr="00A5773D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してもらお</w:t>
      </w:r>
      <w:r w:rsidR="00917304" w:rsidRPr="00A5773D">
        <w:rPr>
          <w:rFonts w:ascii="ＭＳ ゴシック" w:eastAsia="ＭＳ ゴシック" w:hAnsi="ＭＳ ゴシック" w:hint="eastAsia"/>
          <w:b/>
          <w:bCs/>
          <w:noProof/>
          <w:spacing w:val="-6"/>
          <w:sz w:val="32"/>
          <w:szCs w:val="32"/>
        </w:rPr>
        <w:t>う。</w:t>
      </w:r>
    </w:p>
    <w:p w14:paraId="72A146FC" w14:textId="77777777" w:rsidR="00917304" w:rsidRDefault="00917304" w:rsidP="00917304">
      <w:pPr>
        <w:spacing w:line="520" w:lineRule="exact"/>
        <w:rPr>
          <w:rFonts w:ascii="ＭＳ ゴシック" w:eastAsia="ＭＳ ゴシック" w:hAnsi="ＭＳ ゴシック"/>
          <w:b/>
          <w:bCs/>
          <w:noProof/>
          <w:spacing w:val="-6"/>
          <w:sz w:val="32"/>
          <w:szCs w:val="32"/>
          <w:u w:val="wave"/>
        </w:rPr>
      </w:pP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5A3D00FB" wp14:editId="715B93F1">
                <wp:simplePos x="0" y="0"/>
                <wp:positionH relativeFrom="column">
                  <wp:posOffset>-205105</wp:posOffset>
                </wp:positionH>
                <wp:positionV relativeFrom="paragraph">
                  <wp:posOffset>34290</wp:posOffset>
                </wp:positionV>
                <wp:extent cx="2659380" cy="510540"/>
                <wp:effectExtent l="0" t="0" r="0" b="0"/>
                <wp:wrapNone/>
                <wp:docPr id="23" name="四角形: 角を丸くする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9380" cy="51054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D7282A4" w14:textId="77777777" w:rsidR="00917304" w:rsidRPr="00EA0D7E" w:rsidRDefault="00917304" w:rsidP="00917304">
                            <w:pPr>
                              <w:spacing w:before="0" w:line="240" w:lineRule="atLeast"/>
                              <w:jc w:val="center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③</w:t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よそう</w:t>
                                  </w:r>
                                </w:rt>
                                <w:rubyBase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予想</w:t>
                                  </w:r>
                                </w:rubyBase>
                              </w:ruby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や</w:t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かせつ</w:t>
                                  </w:r>
                                </w:rt>
                                <w:rubyBase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仮説</w:t>
                                  </w:r>
                                </w:rubyBase>
                              </w:ruby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を</w:t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た</w:t>
                                  </w:r>
                                </w:rt>
                                <w:rubyBase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立</w:t>
                                  </w:r>
                                </w:rubyBase>
                              </w:ruby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てよう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A3D00FB" id="四角形: 角を丸くする 23" o:spid="_x0000_s1090" style="position:absolute;margin-left:-16.15pt;margin-top:2.7pt;width:209.4pt;height:40.2pt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" filled="f" stroked="f" strokeweight="1pt">
                <v:stroke joinstyle="miter"/>
                <v:textbox>
                  <w:txbxContent>
                    <w:p w14:paraId="0D7282A4" w14:textId="77777777" w:rsidR="00917304" w:rsidRPr="00EA0D7E" w:rsidRDefault="00917304" w:rsidP="00917304">
                      <w:pPr>
                        <w:spacing w:before="0" w:line="240" w:lineRule="atLeast"/>
                        <w:jc w:val="center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③</w:t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よそう</w:t>
                            </w:r>
                          </w:rt>
                          <w:rubyBase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予想</w:t>
                            </w:r>
                          </w:rubyBase>
                        </w:ruby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や</w:t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かせつ</w:t>
                            </w:r>
                          </w:rt>
                          <w:rubyBase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仮説</w:t>
                            </w:r>
                          </w:rubyBase>
                        </w:ruby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を</w:t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た</w:t>
                            </w:r>
                          </w:rt>
                          <w:rubyBase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立</w:t>
                            </w:r>
                          </w:rubyBase>
                        </w:ruby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てよう</w:t>
                      </w:r>
                    </w:p>
                  </w:txbxContent>
                </v:textbox>
              </v:roundrect>
            </w:pict>
          </mc:Fallback>
        </mc:AlternateContent>
      </w:r>
    </w:p>
    <w:p w14:paraId="302D1D12" w14:textId="78E8565F" w:rsidR="00917304" w:rsidRPr="00EA0D7E" w:rsidRDefault="00917304" w:rsidP="00917304">
      <w:pPr>
        <w:spacing w:line="520" w:lineRule="exact"/>
        <w:ind w:firstLineChars="100" w:firstLine="320"/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</w:pP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ぎもん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疑問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について</w:t>
      </w:r>
      <w:r w:rsidR="00CC0886"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CC0886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かんさつ</w:t>
            </w:r>
          </w:rt>
          <w:rubyBase>
            <w:r w:rsidR="00CC0886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観察</w:t>
            </w:r>
          </w:rubyBase>
        </w:ruby>
      </w:r>
      <w:r w:rsidR="00CC0886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・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じっけん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実験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する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まえ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前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に、「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げんいん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原因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は〇〇なんじゃないかな？」</w:t>
      </w:r>
      <w:r w:rsidRPr="00A5773D">
        <w:rPr>
          <w:rFonts w:ascii="UD デジタル 教科書体 NK-B" w:eastAsia="UD デジタル 教科書体 NK-B" w:hAnsi="ＭＳ ゴシック" w:hint="eastAsia"/>
          <w:b/>
          <w:bCs/>
          <w:noProof/>
          <w:color w:val="000000" w:themeColor="text1"/>
          <w:spacing w:val="-6"/>
          <w:sz w:val="32"/>
          <w:szCs w:val="32"/>
          <w:highlight w:val="yellow"/>
        </w:rPr>
        <w:t>「こうすると、こうなるだろう。」</w:t>
      </w:r>
      <w:r w:rsidRPr="00A5773D">
        <w:rPr>
          <w:rFonts w:ascii="UD デジタル 教科書体 NK-B" w:eastAsia="UD デジタル 教科書体 NK-B" w:hAnsi="ＭＳ ゴシック" w:hint="eastAsia"/>
          <w:b/>
          <w:bCs/>
          <w:noProof/>
          <w:color w:val="000000" w:themeColor="text1"/>
          <w:spacing w:val="-6"/>
          <w:sz w:val="32"/>
          <w:szCs w:val="32"/>
        </w:rPr>
        <w:t>と</w:t>
      </w:r>
      <w:r w:rsidRPr="00A5773D">
        <w:rPr>
          <w:rFonts w:ascii="UD デジタル 教科書体 NK-B" w:eastAsia="UD デジタル 教科書体 NK-B" w:hAnsi="ＭＳ ゴシック" w:hint="eastAsia"/>
          <w:b/>
          <w:bCs/>
          <w:noProof/>
          <w:color w:val="000000" w:themeColor="text1"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A5773D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color w:val="000000" w:themeColor="text1"/>
                <w:spacing w:val="-6"/>
                <w:sz w:val="16"/>
                <w:szCs w:val="32"/>
              </w:rPr>
              <w:t>かんが</w:t>
            </w:r>
          </w:rt>
          <w:rubyBase>
            <w:r w:rsidR="00917304" w:rsidRPr="00A5773D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color w:val="000000" w:themeColor="text1"/>
                <w:spacing w:val="-6"/>
                <w:sz w:val="32"/>
                <w:szCs w:val="32"/>
              </w:rPr>
              <w:t>考</w:t>
            </w:r>
          </w:rubyBase>
        </w:ruby>
      </w:r>
      <w:r w:rsidRPr="00A5773D">
        <w:rPr>
          <w:rFonts w:ascii="UD デジタル 教科書体 NK-B" w:eastAsia="UD デジタル 教科書体 NK-B" w:hAnsi="ＭＳ ゴシック" w:hint="eastAsia"/>
          <w:b/>
          <w:bCs/>
          <w:noProof/>
          <w:color w:val="000000" w:themeColor="text1"/>
          <w:spacing w:val="-6"/>
          <w:sz w:val="32"/>
          <w:szCs w:val="32"/>
        </w:rPr>
        <w:t>えたものを</w:t>
      </w:r>
      <w:r w:rsidRPr="00A5773D">
        <w:rPr>
          <w:rFonts w:ascii="UD デジタル 教科書体 NK-B" w:eastAsia="UD デジタル 教科書体 NK-B" w:hAnsi="ＭＳ ゴシック" w:hint="eastAsia"/>
          <w:b/>
          <w:bCs/>
          <w:noProof/>
          <w:color w:val="000000" w:themeColor="text1"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A5773D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color w:val="000000" w:themeColor="text1"/>
                <w:spacing w:val="-6"/>
                <w:sz w:val="16"/>
                <w:szCs w:val="32"/>
              </w:rPr>
              <w:t>よそう</w:t>
            </w:r>
          </w:rt>
          <w:rubyBase>
            <w:r w:rsidR="00917304" w:rsidRPr="00A5773D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color w:val="000000" w:themeColor="text1"/>
                <w:spacing w:val="-6"/>
                <w:sz w:val="32"/>
                <w:szCs w:val="32"/>
              </w:rPr>
              <w:t>予想</w:t>
            </w:r>
          </w:rubyBase>
        </w:ruby>
      </w:r>
      <w:r w:rsidRPr="00A5773D">
        <w:rPr>
          <w:rFonts w:ascii="UD デジタル 教科書体 NK-B" w:eastAsia="UD デジタル 教科書体 NK-B" w:hAnsi="ＭＳ ゴシック" w:hint="eastAsia"/>
          <w:b/>
          <w:bCs/>
          <w:noProof/>
          <w:color w:val="000000" w:themeColor="text1"/>
          <w:spacing w:val="-6"/>
          <w:sz w:val="32"/>
          <w:szCs w:val="32"/>
        </w:rPr>
        <w:t>や</w:t>
      </w:r>
      <w:r w:rsidRPr="00A5773D">
        <w:rPr>
          <w:rFonts w:ascii="UD デジタル 教科書体 NK-B" w:eastAsia="UD デジタル 教科書体 NK-B" w:hAnsi="ＭＳ ゴシック" w:hint="eastAsia"/>
          <w:b/>
          <w:bCs/>
          <w:noProof/>
          <w:color w:val="000000" w:themeColor="text1"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A5773D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color w:val="000000" w:themeColor="text1"/>
                <w:spacing w:val="-6"/>
                <w:sz w:val="16"/>
                <w:szCs w:val="32"/>
              </w:rPr>
              <w:t>かせつ</w:t>
            </w:r>
          </w:rt>
          <w:rubyBase>
            <w:r w:rsidR="00917304" w:rsidRPr="00A5773D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color w:val="000000" w:themeColor="text1"/>
                <w:spacing w:val="-6"/>
                <w:sz w:val="32"/>
                <w:szCs w:val="32"/>
              </w:rPr>
              <w:t>仮説</w:t>
            </w:r>
          </w:rubyBase>
        </w:ruby>
      </w:r>
      <w:r w:rsidRPr="00A5773D">
        <w:rPr>
          <w:rFonts w:ascii="UD デジタル 教科書体 NK-B" w:eastAsia="UD デジタル 教科書体 NK-B" w:hAnsi="ＭＳ ゴシック" w:hint="eastAsia"/>
          <w:b/>
          <w:bCs/>
          <w:noProof/>
          <w:color w:val="000000" w:themeColor="text1"/>
          <w:spacing w:val="-6"/>
          <w:sz w:val="32"/>
          <w:szCs w:val="32"/>
        </w:rPr>
        <w:t>といいます。</w:t>
      </w:r>
      <w:r w:rsidRPr="00A5773D">
        <w:rPr>
          <w:rFonts w:ascii="UD デジタル 教科書体 NK-B" w:eastAsia="UD デジタル 教科書体 NK-B" w:hAnsi="ＭＳ ゴシック" w:hint="eastAsia"/>
          <w:b/>
          <w:bCs/>
          <w:noProof/>
          <w:color w:val="000000" w:themeColor="text1"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A5773D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color w:val="000000" w:themeColor="text1"/>
                <w:spacing w:val="-6"/>
                <w:sz w:val="16"/>
                <w:szCs w:val="32"/>
              </w:rPr>
              <w:t>よそう</w:t>
            </w:r>
          </w:rt>
          <w:rubyBase>
            <w:r w:rsidR="00917304" w:rsidRPr="00A5773D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color w:val="000000" w:themeColor="text1"/>
                <w:spacing w:val="-6"/>
                <w:sz w:val="32"/>
                <w:szCs w:val="32"/>
              </w:rPr>
              <w:t>予想</w:t>
            </w:r>
          </w:rubyBase>
        </w:ruby>
      </w:r>
      <w:r w:rsidRPr="00A5773D">
        <w:rPr>
          <w:rFonts w:ascii="UD デジタル 教科書体 NK-B" w:eastAsia="UD デジタル 教科書体 NK-B" w:hAnsi="ＭＳ ゴシック" w:hint="eastAsia"/>
          <w:b/>
          <w:bCs/>
          <w:noProof/>
          <w:color w:val="000000" w:themeColor="text1"/>
          <w:spacing w:val="-6"/>
          <w:sz w:val="32"/>
          <w:szCs w:val="32"/>
        </w:rPr>
        <w:t>や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かせつ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仮説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を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た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立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てると、</w:t>
      </w:r>
    </w:p>
    <w:p w14:paraId="4DC10831" w14:textId="01DCDCE2" w:rsidR="00917304" w:rsidRPr="00EA0D7E" w:rsidRDefault="00917304" w:rsidP="00917304">
      <w:pPr>
        <w:spacing w:line="520" w:lineRule="exact"/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</w:pPr>
      <w:r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・</w:t>
      </w:r>
      <w:r w:rsidR="00CC0886"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CC0886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かんさつ</w:t>
            </w:r>
          </w:rt>
          <w:rubyBase>
            <w:r w:rsidR="00CC0886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観察</w:t>
            </w:r>
          </w:rubyBase>
        </w:ruby>
      </w:r>
      <w:r w:rsidR="00CC0886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・</w:t>
      </w:r>
      <w:r w:rsidR="00CC0886"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CC0886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じっけん</w:t>
            </w:r>
          </w:rt>
          <w:rubyBase>
            <w:r w:rsidR="00CC0886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実験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の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ほうこうせい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方向性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がわかりやすくなります。</w:t>
      </w:r>
    </w:p>
    <w:p w14:paraId="016412AD" w14:textId="118B18B7" w:rsidR="00917304" w:rsidRDefault="00C363FB" w:rsidP="00917304">
      <w:pPr>
        <w:spacing w:line="520" w:lineRule="exact"/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</w:pPr>
      <w:r w:rsidRPr="00A95C3B">
        <w:rPr>
          <w:rFonts w:ascii="BIZ UDゴシック" w:eastAsia="BIZ UDゴシック" w:hAnsi="BIZ UDゴシック" w:cs="Times New Roman"/>
          <w:noProof/>
          <w:kern w:val="2"/>
          <w:sz w:val="26"/>
          <w:szCs w:val="26"/>
        </w:rPr>
        <w:drawing>
          <wp:anchor distT="0" distB="0" distL="114300" distR="114300" simplePos="0" relativeHeight="252165120" behindDoc="0" locked="0" layoutInCell="1" allowOverlap="1" wp14:anchorId="63481941" wp14:editId="77D61A51">
            <wp:simplePos x="0" y="0"/>
            <wp:positionH relativeFrom="column">
              <wp:posOffset>2667000</wp:posOffset>
            </wp:positionH>
            <wp:positionV relativeFrom="paragraph">
              <wp:posOffset>868045</wp:posOffset>
            </wp:positionV>
            <wp:extent cx="4869815" cy="304800"/>
            <wp:effectExtent l="0" t="0" r="0" b="0"/>
            <wp:wrapNone/>
            <wp:docPr id="1953238139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917304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・</w:t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まとめのときに、</w:t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かんが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考</w:t>
            </w:r>
          </w:rubyBase>
        </w:ruby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えやすくなります。</w:t>
      </w:r>
    </w:p>
    <w:p w14:paraId="772D2646" w14:textId="2F9CEE93" w:rsidR="00917304" w:rsidRPr="00EA0D7E" w:rsidRDefault="00917304" w:rsidP="00917304">
      <w:pPr>
        <w:spacing w:line="520" w:lineRule="exact"/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</w:pP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drawing>
          <wp:anchor distT="0" distB="0" distL="114300" distR="114300" simplePos="0" relativeHeight="251990016" behindDoc="0" locked="0" layoutInCell="1" allowOverlap="1" wp14:anchorId="614780EE" wp14:editId="0F2A1862">
            <wp:simplePos x="0" y="0"/>
            <wp:positionH relativeFrom="margin">
              <wp:posOffset>4059555</wp:posOffset>
            </wp:positionH>
            <wp:positionV relativeFrom="paragraph">
              <wp:posOffset>297815</wp:posOffset>
            </wp:positionV>
            <wp:extent cx="1330806" cy="1546860"/>
            <wp:effectExtent l="0" t="0" r="0" b="0"/>
            <wp:wrapNone/>
            <wp:docPr id="296229037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229037" name="図 296229037"/>
                    <pic:cNvPicPr/>
                  </pic:nvPicPr>
                  <pic:blipFill rotWithShape="1">
                    <a:blip r:embed="rId39"/>
                    <a:srcRect l="15069" t="-200" r="10448" b="37000"/>
                    <a:stretch/>
                  </pic:blipFill>
                  <pic:spPr bwMode="auto">
                    <a:xfrm>
                      <a:off x="0" y="0"/>
                      <a:ext cx="1330806" cy="15468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88992" behindDoc="0" locked="0" layoutInCell="1" allowOverlap="1" wp14:anchorId="5CF62CFC" wp14:editId="6B28A107">
                <wp:simplePos x="0" y="0"/>
                <wp:positionH relativeFrom="column">
                  <wp:posOffset>-397510</wp:posOffset>
                </wp:positionH>
                <wp:positionV relativeFrom="paragraph">
                  <wp:posOffset>313055</wp:posOffset>
                </wp:positionV>
                <wp:extent cx="2659380" cy="518160"/>
                <wp:effectExtent l="0" t="0" r="0" b="0"/>
                <wp:wrapNone/>
                <wp:docPr id="735735940" name="四角形: 角を丸くする 7357359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59380" cy="51816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7A9A064" w14:textId="51FFBBE8" w:rsidR="00917304" w:rsidRPr="00EA0D7E" w:rsidRDefault="00253844" w:rsidP="00917304">
                            <w:pPr>
                              <w:spacing w:before="0" w:line="240" w:lineRule="atLeast"/>
                              <w:jc w:val="center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①</w:t>
                            </w:r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ぎもん</w:t>
                                  </w:r>
                                </w:rt>
                                <w:rubyBase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疑問</w:t>
                                  </w:r>
                                </w:rubyBase>
                              </w:ruby>
                            </w:r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に</w:t>
                            </w:r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おも</w:t>
                                  </w:r>
                                </w:rt>
                                <w:rubyBase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思</w:t>
                                  </w:r>
                                </w:rubyBase>
                              </w:ruby>
                            </w:r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ったこと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CF62CFC" id="四角形: 角を丸くする 735735940" o:spid="_x0000_s1091" style="position:absolute;margin-left:-31.3pt;margin-top:24.65pt;width:209.4pt;height:40.8pt;z-index:25198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" filled="f" stroked="f" strokeweight="1pt">
                <v:stroke joinstyle="miter"/>
                <v:textbox>
                  <w:txbxContent>
                    <w:p w14:paraId="17A9A064" w14:textId="51FFBBE8" w:rsidR="00917304" w:rsidRPr="00EA0D7E" w:rsidRDefault="00253844" w:rsidP="00917304">
                      <w:pPr>
                        <w:spacing w:before="0" w:line="240" w:lineRule="atLeast"/>
                        <w:jc w:val="center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①</w:t>
                      </w:r>
                      <w:r w:rsidR="00917304"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ぎもん</w:t>
                            </w:r>
                          </w:rt>
                          <w:rubyBase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疑問</w:t>
                            </w:r>
                          </w:rubyBase>
                        </w:ruby>
                      </w:r>
                      <w:r w:rsidR="00917304"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に</w:t>
                      </w:r>
                      <w:r w:rsidR="00917304"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おも</w:t>
                            </w:r>
                          </w:rt>
                          <w:rubyBase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思</w:t>
                            </w:r>
                          </w:rubyBase>
                        </w:ruby>
                      </w:r>
                      <w:r w:rsidR="00917304"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ったこと</w:t>
                      </w:r>
                    </w:p>
                  </w:txbxContent>
                </v:textbox>
              </v:roundrect>
            </w:pict>
          </mc:Fallback>
        </mc:AlternateConten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〈</w:t>
      </w:r>
      <w:r w:rsidR="00021851"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4"/>
            <w:hpsRaise w:val="30"/>
            <w:hpsBaseText w:val="32"/>
            <w:lid w:val="ja-JP"/>
          </w:rubyPr>
          <w:rt>
            <w:r w:rsidR="00021851" w:rsidRPr="00021851">
              <w:rPr>
                <w:rFonts w:ascii="UD デジタル 教科書体 NK-B" w:eastAsia="UD デジタル 教科書体 NK-B" w:hAnsi="ＭＳ ゴシック"/>
                <w:b/>
                <w:bCs/>
                <w:noProof/>
                <w:spacing w:val="-6"/>
                <w:sz w:val="14"/>
                <w:szCs w:val="32"/>
              </w:rPr>
              <w:t>ぎもん</w:t>
            </w:r>
          </w:rt>
          <w:rubyBase>
            <w:r w:rsidR="00021851">
              <w:rPr>
                <w:rFonts w:ascii="UD デジタル 教科書体 NK-B" w:eastAsia="UD デジタル 教科書体 NK-B" w:hAnsi="ＭＳ ゴシック"/>
                <w:b/>
                <w:bCs/>
                <w:noProof/>
                <w:spacing w:val="-6"/>
                <w:sz w:val="32"/>
                <w:szCs w:val="32"/>
              </w:rPr>
              <w:t>疑問</w:t>
            </w:r>
          </w:rubyBase>
        </w:ruby>
      </w:r>
      <w:r w:rsidR="00021851"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に</w:t>
      </w:r>
      <w:r w:rsidR="00021851"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4"/>
            <w:hpsRaise w:val="30"/>
            <w:hpsBaseText w:val="32"/>
            <w:lid w:val="ja-JP"/>
          </w:rubyPr>
          <w:rt>
            <w:r w:rsidR="00021851" w:rsidRPr="00021851">
              <w:rPr>
                <w:rFonts w:ascii="UD デジタル 教科書体 NK-B" w:eastAsia="UD デジタル 教科書体 NK-B" w:hAnsi="ＭＳ ゴシック"/>
                <w:b/>
                <w:bCs/>
                <w:noProof/>
                <w:spacing w:val="-6"/>
                <w:sz w:val="14"/>
                <w:szCs w:val="32"/>
              </w:rPr>
              <w:t>おも</w:t>
            </w:r>
          </w:rt>
          <w:rubyBase>
            <w:r w:rsidR="00021851">
              <w:rPr>
                <w:rFonts w:ascii="UD デジタル 教科書体 NK-B" w:eastAsia="UD デジタル 教科書体 NK-B" w:hAnsi="ＭＳ ゴシック"/>
                <w:b/>
                <w:bCs/>
                <w:noProof/>
                <w:spacing w:val="-6"/>
                <w:sz w:val="32"/>
                <w:szCs w:val="32"/>
              </w:rPr>
              <w:t>思</w:t>
            </w:r>
          </w:rubyBase>
        </w:ruby>
      </w:r>
      <w:r w:rsidR="00021851"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ったことから、</w:t>
      </w:r>
      <w:r w:rsidR="00021851"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4"/>
            <w:hpsRaise w:val="30"/>
            <w:hpsBaseText w:val="32"/>
            <w:lid w:val="ja-JP"/>
          </w:rubyPr>
          <w:rt>
            <w:r w:rsidR="00021851" w:rsidRPr="00021851">
              <w:rPr>
                <w:rFonts w:ascii="UD デジタル 教科書体 NK-B" w:eastAsia="UD デジタル 教科書体 NK-B" w:hAnsi="ＭＳ ゴシック"/>
                <w:b/>
                <w:bCs/>
                <w:noProof/>
                <w:spacing w:val="-6"/>
                <w:sz w:val="14"/>
                <w:szCs w:val="32"/>
              </w:rPr>
              <w:t>よそう</w:t>
            </w:r>
          </w:rt>
          <w:rubyBase>
            <w:r w:rsidR="00021851">
              <w:rPr>
                <w:rFonts w:ascii="UD デジタル 教科書体 NK-B" w:eastAsia="UD デジタル 教科書体 NK-B" w:hAnsi="ＭＳ ゴシック"/>
                <w:b/>
                <w:bCs/>
                <w:noProof/>
                <w:spacing w:val="-6"/>
                <w:sz w:val="32"/>
                <w:szCs w:val="32"/>
              </w:rPr>
              <w:t>予想</w:t>
            </w:r>
          </w:rubyBase>
        </w:ruby>
      </w:r>
      <w:r w:rsidR="00021851"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・</w:t>
      </w:r>
      <w:r w:rsidR="00021851"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4"/>
            <w:hpsRaise w:val="30"/>
            <w:hpsBaseText w:val="32"/>
            <w:lid w:val="ja-JP"/>
          </w:rubyPr>
          <w:rt>
            <w:r w:rsidR="00021851" w:rsidRPr="00021851">
              <w:rPr>
                <w:rFonts w:ascii="UD デジタル 教科書体 NK-B" w:eastAsia="UD デジタル 教科書体 NK-B" w:hAnsi="ＭＳ ゴシック"/>
                <w:b/>
                <w:bCs/>
                <w:noProof/>
                <w:spacing w:val="-6"/>
                <w:sz w:val="14"/>
                <w:szCs w:val="32"/>
              </w:rPr>
              <w:t>かせつ</w:t>
            </w:r>
          </w:rt>
          <w:rubyBase>
            <w:r w:rsidR="00021851">
              <w:rPr>
                <w:rFonts w:ascii="UD デジタル 教科書体 NK-B" w:eastAsia="UD デジタル 教科書体 NK-B" w:hAnsi="ＭＳ ゴシック"/>
                <w:b/>
                <w:bCs/>
                <w:noProof/>
                <w:spacing w:val="-6"/>
                <w:sz w:val="32"/>
                <w:szCs w:val="32"/>
              </w:rPr>
              <w:t>仮説</w:t>
            </w:r>
          </w:rubyBase>
        </w:ruby>
      </w:r>
      <w:r w:rsidR="00021851"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を</w:t>
      </w:r>
      <w:r w:rsidR="00021851"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4"/>
            <w:hpsRaise w:val="30"/>
            <w:hpsBaseText w:val="32"/>
            <w:lid w:val="ja-JP"/>
          </w:rubyPr>
          <w:rt>
            <w:r w:rsidR="00021851" w:rsidRPr="00021851">
              <w:rPr>
                <w:rFonts w:ascii="UD デジタル 教科書体 NK-B" w:eastAsia="UD デジタル 教科書体 NK-B" w:hAnsi="ＭＳ ゴシック"/>
                <w:b/>
                <w:bCs/>
                <w:noProof/>
                <w:spacing w:val="-6"/>
                <w:sz w:val="14"/>
                <w:szCs w:val="32"/>
              </w:rPr>
              <w:t>た</w:t>
            </w:r>
          </w:rt>
          <w:rubyBase>
            <w:r w:rsidR="00021851">
              <w:rPr>
                <w:rFonts w:ascii="UD デジタル 教科書体 NK-B" w:eastAsia="UD デジタル 教科書体 NK-B" w:hAnsi="ＭＳ ゴシック"/>
                <w:b/>
                <w:bCs/>
                <w:noProof/>
                <w:spacing w:val="-6"/>
                <w:sz w:val="32"/>
                <w:szCs w:val="32"/>
              </w:rPr>
              <w:t>立</w:t>
            </w:r>
          </w:rubyBase>
        </w:ruby>
      </w:r>
      <w:r w:rsidR="00021851"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てる</w:t>
      </w:r>
      <w:r w:rsidR="00021851"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4"/>
            <w:hpsRaise w:val="30"/>
            <w:hpsBaseText w:val="32"/>
            <w:lid w:val="ja-JP"/>
          </w:rubyPr>
          <w:rt>
            <w:r w:rsidR="00021851" w:rsidRPr="00021851">
              <w:rPr>
                <w:rFonts w:ascii="UD デジタル 教科書体 NK-B" w:eastAsia="UD デジタル 教科書体 NK-B" w:hAnsi="ＭＳ ゴシック"/>
                <w:b/>
                <w:bCs/>
                <w:noProof/>
                <w:spacing w:val="-6"/>
                <w:sz w:val="14"/>
                <w:szCs w:val="32"/>
              </w:rPr>
              <w:t>れい</w:t>
            </w:r>
          </w:rt>
          <w:rubyBase>
            <w:r w:rsidR="00021851">
              <w:rPr>
                <w:rFonts w:ascii="UD デジタル 教科書体 NK-B" w:eastAsia="UD デジタル 教科書体 NK-B" w:hAnsi="ＭＳ ゴシック"/>
                <w:b/>
                <w:bCs/>
                <w:noProof/>
                <w:spacing w:val="-6"/>
                <w:sz w:val="32"/>
                <w:szCs w:val="32"/>
              </w:rPr>
              <w:t>例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〉</w:t>
      </w:r>
    </w:p>
    <w:p w14:paraId="1A224AD0" w14:textId="77777777" w:rsidR="00917304" w:rsidRPr="00EA0D7E" w:rsidRDefault="00917304" w:rsidP="00917304">
      <w:pPr>
        <w:spacing w:line="520" w:lineRule="exact"/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</w:pPr>
    </w:p>
    <w:p w14:paraId="309CC47C" w14:textId="77777777" w:rsidR="00917304" w:rsidRPr="00EA0D7E" w:rsidRDefault="00917304" w:rsidP="00917304">
      <w:pPr>
        <w:spacing w:line="520" w:lineRule="exact"/>
        <w:ind w:firstLineChars="100" w:firstLine="320"/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</w:pP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drawing>
          <wp:anchor distT="0" distB="0" distL="114300" distR="114300" simplePos="0" relativeHeight="251991040" behindDoc="0" locked="0" layoutInCell="1" allowOverlap="1" wp14:anchorId="10B66F73" wp14:editId="41DE4374">
            <wp:simplePos x="0" y="0"/>
            <wp:positionH relativeFrom="margin">
              <wp:posOffset>5273675</wp:posOffset>
            </wp:positionH>
            <wp:positionV relativeFrom="paragraph">
              <wp:posOffset>71755</wp:posOffset>
            </wp:positionV>
            <wp:extent cx="929591" cy="841280"/>
            <wp:effectExtent l="0" t="0" r="4445" b="0"/>
            <wp:wrapNone/>
            <wp:docPr id="627744573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7744573" name="図 627744573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929591" cy="841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ねっちゅうしょう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熱中症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を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ふせ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防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ぐために、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ぼうし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帽子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をかぶるけど、</w:t>
      </w:r>
    </w:p>
    <w:p w14:paraId="092AA85C" w14:textId="77777777" w:rsidR="00917304" w:rsidRPr="00EA0D7E" w:rsidRDefault="00917304" w:rsidP="00917304">
      <w:pPr>
        <w:spacing w:line="520" w:lineRule="exact"/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</w:pP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うんどう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運動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かい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会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の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あか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赤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ぼうし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帽子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と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しろ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白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ぼうし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帽子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では、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なに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何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か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ちが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違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いがある</w:t>
      </w:r>
    </w:p>
    <w:p w14:paraId="448986B2" w14:textId="77777777" w:rsidR="00917304" w:rsidRPr="00EA0D7E" w:rsidRDefault="00917304" w:rsidP="00917304">
      <w:pPr>
        <w:spacing w:line="520" w:lineRule="exact"/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</w:pP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06CE8738" wp14:editId="3C262D29">
                <wp:simplePos x="0" y="0"/>
                <wp:positionH relativeFrom="margin">
                  <wp:posOffset>-220345</wp:posOffset>
                </wp:positionH>
                <wp:positionV relativeFrom="paragraph">
                  <wp:posOffset>417195</wp:posOffset>
                </wp:positionV>
                <wp:extent cx="2952750" cy="518160"/>
                <wp:effectExtent l="0" t="0" r="0" b="0"/>
                <wp:wrapNone/>
                <wp:docPr id="2025859489" name="四角形: 角を丸くする 20258594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52750" cy="51816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EBF6C4D" w14:textId="36D2F375" w:rsidR="00917304" w:rsidRPr="00EA0D7E" w:rsidRDefault="00253844" w:rsidP="00917304">
                            <w:pPr>
                              <w:spacing w:before="0" w:line="240" w:lineRule="atLeast"/>
                              <w:jc w:val="center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②</w:t>
                            </w:r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ほん</w:t>
                                  </w:r>
                                </w:rt>
                                <w:rubyBase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本</w:t>
                                  </w:r>
                                </w:rubyBase>
                              </w:ruby>
                            </w:r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で</w:t>
                            </w:r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しら</w:t>
                                  </w:r>
                                </w:rt>
                                <w:rubyBase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調</w:t>
                                  </w:r>
                                </w:rubyBase>
                              </w:ruby>
                            </w:r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べてわかったこと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6CE8738" id="四角形: 角を丸くする 2025859489" o:spid="_x0000_s1092" style="position:absolute;margin-left:-17.35pt;margin-top:32.85pt;width:232.5pt;height:40.8pt;z-index:251992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" filled="f" stroked="f" strokeweight="1pt">
                <v:stroke joinstyle="miter"/>
                <v:textbox>
                  <w:txbxContent>
                    <w:p w14:paraId="3EBF6C4D" w14:textId="36D2F375" w:rsidR="00917304" w:rsidRPr="00EA0D7E" w:rsidRDefault="00253844" w:rsidP="00917304">
                      <w:pPr>
                        <w:spacing w:before="0" w:line="240" w:lineRule="atLeast"/>
                        <w:jc w:val="center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②</w:t>
                      </w:r>
                      <w:r w:rsidR="00917304"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ほん</w:t>
                            </w:r>
                          </w:rt>
                          <w:rubyBase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本</w:t>
                            </w:r>
                          </w:rubyBase>
                        </w:ruby>
                      </w:r>
                      <w:r w:rsidR="00917304"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で</w:t>
                      </w:r>
                      <w:r w:rsidR="00917304"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しら</w:t>
                            </w:r>
                          </w:rt>
                          <w:rubyBase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調</w:t>
                            </w:r>
                          </w:rubyBase>
                        </w:ruby>
                      </w:r>
                      <w:r w:rsidR="00917304"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べてわかったこと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  <w:lang w:val="ja-JP"/>
        </w:rPr>
        <w:drawing>
          <wp:anchor distT="0" distB="0" distL="114300" distR="114300" simplePos="0" relativeHeight="251993088" behindDoc="0" locked="0" layoutInCell="1" allowOverlap="1" wp14:anchorId="1F9F521E" wp14:editId="3E1E02AB">
            <wp:simplePos x="0" y="0"/>
            <wp:positionH relativeFrom="margin">
              <wp:posOffset>4720590</wp:posOffset>
            </wp:positionH>
            <wp:positionV relativeFrom="paragraph">
              <wp:posOffset>236855</wp:posOffset>
            </wp:positionV>
            <wp:extent cx="1758950" cy="1372235"/>
            <wp:effectExtent l="0" t="0" r="0" b="0"/>
            <wp:wrapNone/>
            <wp:docPr id="894699945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4699945" name="図 894699945"/>
                    <pic:cNvPicPr/>
                  </pic:nvPicPr>
                  <pic:blipFill rotWithShape="1">
                    <a:blip r:embed="rId41"/>
                    <a:srcRect b="37400"/>
                    <a:stretch/>
                  </pic:blipFill>
                  <pic:spPr bwMode="auto">
                    <a:xfrm>
                      <a:off x="0" y="0"/>
                      <a:ext cx="1758950" cy="13722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のかな？</w:t>
      </w:r>
    </w:p>
    <w:p w14:paraId="6B013A1F" w14:textId="3B875979" w:rsidR="00917304" w:rsidRPr="00EA0D7E" w:rsidRDefault="000D3511" w:rsidP="00917304">
      <w:pPr>
        <w:spacing w:line="520" w:lineRule="exact"/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</w:pP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drawing>
          <wp:anchor distT="0" distB="0" distL="114300" distR="114300" simplePos="0" relativeHeight="251994112" behindDoc="0" locked="0" layoutInCell="1" allowOverlap="1" wp14:anchorId="12187A83" wp14:editId="114B19B7">
            <wp:simplePos x="0" y="0"/>
            <wp:positionH relativeFrom="margin">
              <wp:posOffset>3558540</wp:posOffset>
            </wp:positionH>
            <wp:positionV relativeFrom="paragraph">
              <wp:posOffset>201295</wp:posOffset>
            </wp:positionV>
            <wp:extent cx="615950" cy="624840"/>
            <wp:effectExtent l="0" t="0" r="0" b="3810"/>
            <wp:wrapNone/>
            <wp:docPr id="459123017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123017" name="図 459123017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5950" cy="624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drawing>
          <wp:anchor distT="0" distB="0" distL="114300" distR="114300" simplePos="0" relativeHeight="251995136" behindDoc="0" locked="0" layoutInCell="1" allowOverlap="1" wp14:anchorId="205935B0" wp14:editId="52804076">
            <wp:simplePos x="0" y="0"/>
            <wp:positionH relativeFrom="column">
              <wp:posOffset>5083175</wp:posOffset>
            </wp:positionH>
            <wp:positionV relativeFrom="paragraph">
              <wp:posOffset>280035</wp:posOffset>
            </wp:positionV>
            <wp:extent cx="289560" cy="355163"/>
            <wp:effectExtent l="0" t="0" r="0" b="6985"/>
            <wp:wrapNone/>
            <wp:docPr id="619154800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9154800" name="図 619154800"/>
                    <pic:cNvPicPr/>
                  </pic:nvPicPr>
                  <pic:blipFill rotWithShape="1">
                    <a:blip r:embed="rId43"/>
                    <a:srcRect l="11260" r="58711" b="68600"/>
                    <a:stretch/>
                  </pic:blipFill>
                  <pic:spPr bwMode="auto">
                    <a:xfrm>
                      <a:off x="0" y="0"/>
                      <a:ext cx="289560" cy="3551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1FA0D6" w14:textId="77777777" w:rsidR="00917304" w:rsidRPr="00EA0D7E" w:rsidRDefault="00917304" w:rsidP="00917304">
      <w:pPr>
        <w:spacing w:line="520" w:lineRule="exact"/>
        <w:ind w:firstLineChars="100" w:firstLine="320"/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</w:pP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0F430E06" wp14:editId="1A7DBA99">
                <wp:simplePos x="0" y="0"/>
                <wp:positionH relativeFrom="column">
                  <wp:posOffset>4046221</wp:posOffset>
                </wp:positionH>
                <wp:positionV relativeFrom="paragraph">
                  <wp:posOffset>205740</wp:posOffset>
                </wp:positionV>
                <wp:extent cx="410900" cy="481947"/>
                <wp:effectExtent l="76200" t="0" r="46355" b="0"/>
                <wp:wrapNone/>
                <wp:docPr id="236583062" name="正方形/長方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21008">
                          <a:off x="0" y="0"/>
                          <a:ext cx="410900" cy="481947"/>
                        </a:xfrm>
                        <a:custGeom>
                          <a:avLst/>
                          <a:gdLst>
                            <a:gd name="connsiteX0" fmla="*/ 0 w 624840"/>
                            <a:gd name="connsiteY0" fmla="*/ 0 h 678180"/>
                            <a:gd name="connsiteX1" fmla="*/ 624840 w 624840"/>
                            <a:gd name="connsiteY1" fmla="*/ 0 h 678180"/>
                            <a:gd name="connsiteX2" fmla="*/ 624840 w 624840"/>
                            <a:gd name="connsiteY2" fmla="*/ 678180 h 678180"/>
                            <a:gd name="connsiteX3" fmla="*/ 0 w 624840"/>
                            <a:gd name="connsiteY3" fmla="*/ 678180 h 678180"/>
                            <a:gd name="connsiteX4" fmla="*/ 0 w 624840"/>
                            <a:gd name="connsiteY4" fmla="*/ 0 h 678180"/>
                            <a:gd name="connsiteX0" fmla="*/ 57507 w 624840"/>
                            <a:gd name="connsiteY0" fmla="*/ 86937 h 678180"/>
                            <a:gd name="connsiteX1" fmla="*/ 624840 w 624840"/>
                            <a:gd name="connsiteY1" fmla="*/ 0 h 678180"/>
                            <a:gd name="connsiteX2" fmla="*/ 624840 w 624840"/>
                            <a:gd name="connsiteY2" fmla="*/ 678180 h 678180"/>
                            <a:gd name="connsiteX3" fmla="*/ 0 w 624840"/>
                            <a:gd name="connsiteY3" fmla="*/ 678180 h 678180"/>
                            <a:gd name="connsiteX4" fmla="*/ 57507 w 624840"/>
                            <a:gd name="connsiteY4" fmla="*/ 86937 h 678180"/>
                            <a:gd name="connsiteX0" fmla="*/ 57507 w 624840"/>
                            <a:gd name="connsiteY0" fmla="*/ 86937 h 678180"/>
                            <a:gd name="connsiteX1" fmla="*/ 624840 w 624840"/>
                            <a:gd name="connsiteY1" fmla="*/ 0 h 678180"/>
                            <a:gd name="connsiteX2" fmla="*/ 566487 w 624840"/>
                            <a:gd name="connsiteY2" fmla="*/ 551964 h 678180"/>
                            <a:gd name="connsiteX3" fmla="*/ 0 w 624840"/>
                            <a:gd name="connsiteY3" fmla="*/ 678180 h 678180"/>
                            <a:gd name="connsiteX4" fmla="*/ 57507 w 624840"/>
                            <a:gd name="connsiteY4" fmla="*/ 86937 h 678180"/>
                            <a:gd name="connsiteX0" fmla="*/ 82289 w 624840"/>
                            <a:gd name="connsiteY0" fmla="*/ 119643 h 678180"/>
                            <a:gd name="connsiteX1" fmla="*/ 624840 w 624840"/>
                            <a:gd name="connsiteY1" fmla="*/ 0 h 678180"/>
                            <a:gd name="connsiteX2" fmla="*/ 566487 w 624840"/>
                            <a:gd name="connsiteY2" fmla="*/ 551964 h 678180"/>
                            <a:gd name="connsiteX3" fmla="*/ 0 w 624840"/>
                            <a:gd name="connsiteY3" fmla="*/ 678180 h 678180"/>
                            <a:gd name="connsiteX4" fmla="*/ 82289 w 624840"/>
                            <a:gd name="connsiteY4" fmla="*/ 119643 h 67818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24840" h="678180">
                              <a:moveTo>
                                <a:pt x="82289" y="119643"/>
                              </a:moveTo>
                              <a:lnTo>
                                <a:pt x="624840" y="0"/>
                              </a:lnTo>
                              <a:lnTo>
                                <a:pt x="566487" y="551964"/>
                              </a:lnTo>
                              <a:lnTo>
                                <a:pt x="0" y="678180"/>
                              </a:lnTo>
                              <a:lnTo>
                                <a:pt x="82289" y="119643"/>
                              </a:lnTo>
                              <a:close/>
                            </a:path>
                          </a:pathLst>
                        </a:cu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5B9BD5">
                              <a:shade val="1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057839" id="正方形/長方形 6" o:spid="_x0000_s1026" style="position:absolute;margin-left:318.6pt;margin-top:16.2pt;width:32.35pt;height:37.95pt;rotation:1005986fd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24840,678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" path="m82289,119643l624840,,566487,551964,,678180,82289,119643xe" fillcolor="window" strokecolor="#223f59" strokeweight="1pt">
                <v:stroke joinstyle="miter"/>
                <v:path arrowok="t" o:connecttype="custom" o:connectlocs="54114,85024;410900,0;372527,392252;0,481947;54114,85024" o:connectangles="0,0,0,0,0"/>
              </v:shape>
            </w:pict>
          </mc:Fallback>
        </mc:AlternateConten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646C3ED2" wp14:editId="27B2E3D2">
                <wp:simplePos x="0" y="0"/>
                <wp:positionH relativeFrom="column">
                  <wp:posOffset>4547234</wp:posOffset>
                </wp:positionH>
                <wp:positionV relativeFrom="paragraph">
                  <wp:posOffset>297815</wp:posOffset>
                </wp:positionV>
                <wp:extent cx="410900" cy="481947"/>
                <wp:effectExtent l="76200" t="0" r="46355" b="0"/>
                <wp:wrapNone/>
                <wp:docPr id="1278684228" name="正方形/長方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21008">
                          <a:off x="0" y="0"/>
                          <a:ext cx="410900" cy="481947"/>
                        </a:xfrm>
                        <a:custGeom>
                          <a:avLst/>
                          <a:gdLst>
                            <a:gd name="connsiteX0" fmla="*/ 0 w 624840"/>
                            <a:gd name="connsiteY0" fmla="*/ 0 h 678180"/>
                            <a:gd name="connsiteX1" fmla="*/ 624840 w 624840"/>
                            <a:gd name="connsiteY1" fmla="*/ 0 h 678180"/>
                            <a:gd name="connsiteX2" fmla="*/ 624840 w 624840"/>
                            <a:gd name="connsiteY2" fmla="*/ 678180 h 678180"/>
                            <a:gd name="connsiteX3" fmla="*/ 0 w 624840"/>
                            <a:gd name="connsiteY3" fmla="*/ 678180 h 678180"/>
                            <a:gd name="connsiteX4" fmla="*/ 0 w 624840"/>
                            <a:gd name="connsiteY4" fmla="*/ 0 h 678180"/>
                            <a:gd name="connsiteX0" fmla="*/ 57507 w 624840"/>
                            <a:gd name="connsiteY0" fmla="*/ 86937 h 678180"/>
                            <a:gd name="connsiteX1" fmla="*/ 624840 w 624840"/>
                            <a:gd name="connsiteY1" fmla="*/ 0 h 678180"/>
                            <a:gd name="connsiteX2" fmla="*/ 624840 w 624840"/>
                            <a:gd name="connsiteY2" fmla="*/ 678180 h 678180"/>
                            <a:gd name="connsiteX3" fmla="*/ 0 w 624840"/>
                            <a:gd name="connsiteY3" fmla="*/ 678180 h 678180"/>
                            <a:gd name="connsiteX4" fmla="*/ 57507 w 624840"/>
                            <a:gd name="connsiteY4" fmla="*/ 86937 h 678180"/>
                            <a:gd name="connsiteX0" fmla="*/ 57507 w 624840"/>
                            <a:gd name="connsiteY0" fmla="*/ 86937 h 678180"/>
                            <a:gd name="connsiteX1" fmla="*/ 624840 w 624840"/>
                            <a:gd name="connsiteY1" fmla="*/ 0 h 678180"/>
                            <a:gd name="connsiteX2" fmla="*/ 566487 w 624840"/>
                            <a:gd name="connsiteY2" fmla="*/ 551964 h 678180"/>
                            <a:gd name="connsiteX3" fmla="*/ 0 w 624840"/>
                            <a:gd name="connsiteY3" fmla="*/ 678180 h 678180"/>
                            <a:gd name="connsiteX4" fmla="*/ 57507 w 624840"/>
                            <a:gd name="connsiteY4" fmla="*/ 86937 h 678180"/>
                            <a:gd name="connsiteX0" fmla="*/ 82289 w 624840"/>
                            <a:gd name="connsiteY0" fmla="*/ 119643 h 678180"/>
                            <a:gd name="connsiteX1" fmla="*/ 624840 w 624840"/>
                            <a:gd name="connsiteY1" fmla="*/ 0 h 678180"/>
                            <a:gd name="connsiteX2" fmla="*/ 566487 w 624840"/>
                            <a:gd name="connsiteY2" fmla="*/ 551964 h 678180"/>
                            <a:gd name="connsiteX3" fmla="*/ 0 w 624840"/>
                            <a:gd name="connsiteY3" fmla="*/ 678180 h 678180"/>
                            <a:gd name="connsiteX4" fmla="*/ 82289 w 624840"/>
                            <a:gd name="connsiteY4" fmla="*/ 119643 h 67818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624840" h="678180">
                              <a:moveTo>
                                <a:pt x="82289" y="119643"/>
                              </a:moveTo>
                              <a:lnTo>
                                <a:pt x="624840" y="0"/>
                              </a:lnTo>
                              <a:lnTo>
                                <a:pt x="566487" y="551964"/>
                              </a:lnTo>
                              <a:lnTo>
                                <a:pt x="0" y="678180"/>
                              </a:lnTo>
                              <a:lnTo>
                                <a:pt x="82289" y="119643"/>
                              </a:lnTo>
                              <a:close/>
                            </a:path>
                          </a:pathLst>
                        </a:custGeom>
                        <a:solidFill>
                          <a:sysClr val="windowText" lastClr="000000"/>
                        </a:solidFill>
                        <a:ln w="12700" cap="flat" cmpd="sng" algn="ctr">
                          <a:solidFill>
                            <a:srgbClr val="5B9BD5">
                              <a:shade val="1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A0B9FD" id="正方形/長方形 6" o:spid="_x0000_s1026" style="position:absolute;margin-left:358.05pt;margin-top:23.45pt;width:32.35pt;height:37.95pt;rotation:1005986fd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624840,678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" path="m82289,119643l624840,,566487,551964,,678180,82289,119643xe" fillcolor="windowText" strokecolor="#223f59" strokeweight="1pt">
                <v:stroke joinstyle="miter"/>
                <v:path arrowok="t" o:connecttype="custom" o:connectlocs="54114,85024;410900,0;372527,392252;0,481947;54114,85024" o:connectangles="0,0,0,0,0"/>
              </v:shape>
            </w:pict>
          </mc:Fallback>
        </mc:AlternateConten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しろ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白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い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いろ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色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は、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たいよう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太陽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の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ひかり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光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を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はんしゃ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反射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しやすい。</w:t>
      </w:r>
    </w:p>
    <w:p w14:paraId="3D6A0909" w14:textId="77777777" w:rsidR="00917304" w:rsidRPr="00EA0D7E" w:rsidRDefault="00917304" w:rsidP="00917304">
      <w:pPr>
        <w:spacing w:line="520" w:lineRule="exact"/>
        <w:ind w:firstLineChars="100" w:firstLine="320"/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</w:pP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14DAA77D" wp14:editId="235822BB">
                <wp:simplePos x="0" y="0"/>
                <wp:positionH relativeFrom="margin">
                  <wp:posOffset>-388620</wp:posOffset>
                </wp:positionH>
                <wp:positionV relativeFrom="paragraph">
                  <wp:posOffset>414655</wp:posOffset>
                </wp:positionV>
                <wp:extent cx="6065520" cy="510540"/>
                <wp:effectExtent l="0" t="0" r="0" b="0"/>
                <wp:wrapNone/>
                <wp:docPr id="647312138" name="四角形: 角を丸くする 647312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65520" cy="51054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E70ECD6" w14:textId="50C22431" w:rsidR="00917304" w:rsidRPr="00EA0D7E" w:rsidRDefault="00253844" w:rsidP="00917304">
                            <w:pPr>
                              <w:spacing w:before="0" w:line="240" w:lineRule="atLeast"/>
                              <w:jc w:val="center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③</w:t>
                            </w:r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しら</w:t>
                                  </w:r>
                                </w:rt>
                                <w:rubyBase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調</w:t>
                                  </w:r>
                                </w:rubyBase>
                              </w:ruby>
                            </w:r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べたことから、</w:t>
                            </w:r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じぶん</w:t>
                                  </w:r>
                                </w:rt>
                                <w:rubyBase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自分</w:t>
                                  </w:r>
                                </w:rubyBase>
                              </w:ruby>
                            </w:r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で</w:t>
                            </w:r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じっけん</w:t>
                                  </w:r>
                                </w:rt>
                                <w:rubyBase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実験</w:t>
                                  </w:r>
                                </w:rubyBase>
                              </w:ruby>
                            </w:r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して</w:t>
                            </w:r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たし</w:t>
                                  </w:r>
                                </w:rt>
                                <w:rubyBase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確</w:t>
                                  </w:r>
                                </w:rubyBase>
                              </w:ruby>
                            </w:r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かめたくなったこと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4DAA77D" id="四角形: 角を丸くする 647312138" o:spid="_x0000_s1093" style="position:absolute;left:0;text-align:left;margin-left:-30.6pt;margin-top:32.65pt;width:477.6pt;height:40.2pt;z-index:251998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" filled="f" stroked="f" strokeweight="1pt">
                <v:stroke joinstyle="miter"/>
                <v:textbox>
                  <w:txbxContent>
                    <w:p w14:paraId="3E70ECD6" w14:textId="50C22431" w:rsidR="00917304" w:rsidRPr="00EA0D7E" w:rsidRDefault="00253844" w:rsidP="00917304">
                      <w:pPr>
                        <w:spacing w:before="0" w:line="240" w:lineRule="atLeast"/>
                        <w:jc w:val="center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③</w:t>
                      </w:r>
                      <w:r w:rsidR="00917304"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しら</w:t>
                            </w:r>
                          </w:rt>
                          <w:rubyBase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調</w:t>
                            </w:r>
                          </w:rubyBase>
                        </w:ruby>
                      </w:r>
                      <w:r w:rsidR="00917304"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べたことから、</w:t>
                      </w:r>
                      <w:r w:rsidR="00917304"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じぶん</w:t>
                            </w:r>
                          </w:rt>
                          <w:rubyBase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自分</w:t>
                            </w:r>
                          </w:rubyBase>
                        </w:ruby>
                      </w:r>
                      <w:r w:rsidR="00917304"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で</w:t>
                      </w:r>
                      <w:r w:rsidR="00917304"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じっけん</w:t>
                            </w:r>
                          </w:rt>
                          <w:rubyBase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実験</w:t>
                            </w:r>
                          </w:rubyBase>
                        </w:ruby>
                      </w:r>
                      <w:r w:rsidR="00917304"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して</w:t>
                      </w:r>
                      <w:r w:rsidR="00917304"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たし</w:t>
                            </w:r>
                          </w:rt>
                          <w:rubyBase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確</w:t>
                            </w:r>
                          </w:rubyBase>
                        </w:ruby>
                      </w:r>
                      <w:r w:rsidR="00917304"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かめたくなったこと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くろ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黒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い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いろ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色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は、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たいよう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太陽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の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ひかり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光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を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きゅうしゅう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吸収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しやすい。</w:t>
      </w:r>
    </w:p>
    <w:p w14:paraId="27E96933" w14:textId="77777777" w:rsidR="00917304" w:rsidRPr="00EA0D7E" w:rsidRDefault="00917304" w:rsidP="00917304">
      <w:pPr>
        <w:spacing w:line="520" w:lineRule="exact"/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</w:pPr>
    </w:p>
    <w:p w14:paraId="40759594" w14:textId="77777777" w:rsidR="00917304" w:rsidRPr="00EA0D7E" w:rsidRDefault="00917304" w:rsidP="00917304">
      <w:pPr>
        <w:spacing w:line="520" w:lineRule="exact"/>
        <w:ind w:firstLineChars="1400" w:firstLine="4480"/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</w:pP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  <w:u w:val="wave"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07391BE1" wp14:editId="34EF4634">
                <wp:simplePos x="0" y="0"/>
                <wp:positionH relativeFrom="column">
                  <wp:posOffset>796925</wp:posOffset>
                </wp:positionH>
                <wp:positionV relativeFrom="paragraph">
                  <wp:posOffset>155575</wp:posOffset>
                </wp:positionV>
                <wp:extent cx="1866900" cy="1017905"/>
                <wp:effectExtent l="228600" t="0" r="38100" b="29845"/>
                <wp:wrapNone/>
                <wp:docPr id="66075037" name="思考の吹き出し: 雲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6900" cy="1017905"/>
                        </a:xfrm>
                        <a:prstGeom prst="cloudCallout">
                          <a:avLst>
                            <a:gd name="adj1" fmla="val -60312"/>
                            <a:gd name="adj2" fmla="val -20697"/>
                          </a:avLst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5B9BD5">
                              <a:shade val="1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D83D914" w14:textId="77777777" w:rsidR="00917304" w:rsidRDefault="00917304" w:rsidP="0091730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7391BE1"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思考の吹き出し: 雲形 7" o:spid="_x0000_s1094" type="#_x0000_t106" style="position:absolute;left:0;text-align:left;margin-left:62.75pt;margin-top:12.25pt;width:147pt;height:80.15pt;z-index:252000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" adj="-2227,6329" fillcolor="window" strokecolor="#223f59" strokeweight="1pt">
                <v:stroke joinstyle="miter"/>
                <v:textbox>
                  <w:txbxContent>
                    <w:p w14:paraId="1D83D914" w14:textId="77777777" w:rsidR="00917304" w:rsidRDefault="00917304" w:rsidP="00917304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drawing>
          <wp:anchor distT="0" distB="0" distL="114300" distR="114300" simplePos="0" relativeHeight="251999232" behindDoc="0" locked="0" layoutInCell="1" allowOverlap="1" wp14:anchorId="5A650CF5" wp14:editId="28E796D0">
            <wp:simplePos x="0" y="0"/>
            <wp:positionH relativeFrom="margin">
              <wp:posOffset>0</wp:posOffset>
            </wp:positionH>
            <wp:positionV relativeFrom="paragraph">
              <wp:posOffset>195567</wp:posOffset>
            </wp:positionV>
            <wp:extent cx="618949" cy="838200"/>
            <wp:effectExtent l="0" t="0" r="0" b="0"/>
            <wp:wrapNone/>
            <wp:docPr id="1196985934" name="図 1" descr="アイコン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6985934" name="図 1" descr="アイコン&#10;&#10;自動的に生成された説明"/>
                    <pic:cNvPicPr/>
                  </pic:nvPicPr>
                  <pic:blipFill rotWithShape="1">
                    <a:blip r:embed="rId39"/>
                    <a:srcRect l="15070" t="10702" r="32028" b="37000"/>
                    <a:stretch/>
                  </pic:blipFill>
                  <pic:spPr bwMode="auto">
                    <a:xfrm>
                      <a:off x="0" y="0"/>
                      <a:ext cx="618949" cy="838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drawing>
          <wp:anchor distT="0" distB="0" distL="114300" distR="114300" simplePos="0" relativeHeight="252011520" behindDoc="0" locked="0" layoutInCell="1" allowOverlap="1" wp14:anchorId="635B771D" wp14:editId="46F591A4">
            <wp:simplePos x="0" y="0"/>
            <wp:positionH relativeFrom="margin">
              <wp:posOffset>1574165</wp:posOffset>
            </wp:positionH>
            <wp:positionV relativeFrom="paragraph">
              <wp:posOffset>288925</wp:posOffset>
            </wp:positionV>
            <wp:extent cx="266277" cy="269875"/>
            <wp:effectExtent l="0" t="0" r="635" b="0"/>
            <wp:wrapNone/>
            <wp:docPr id="13287287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9123017" name="図 459123017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66277" cy="269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drawing>
          <wp:anchor distT="0" distB="0" distL="114300" distR="114300" simplePos="0" relativeHeight="252006400" behindDoc="0" locked="0" layoutInCell="1" allowOverlap="1" wp14:anchorId="55E10EF4" wp14:editId="36078055">
            <wp:simplePos x="0" y="0"/>
            <wp:positionH relativeFrom="margin">
              <wp:posOffset>1085215</wp:posOffset>
            </wp:positionH>
            <wp:positionV relativeFrom="paragraph">
              <wp:posOffset>285115</wp:posOffset>
            </wp:positionV>
            <wp:extent cx="408696" cy="355600"/>
            <wp:effectExtent l="0" t="0" r="0" b="0"/>
            <wp:wrapNone/>
            <wp:docPr id="2038387851" name="図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8387851" name="図 2038387851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08696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drawing>
          <wp:anchor distT="0" distB="0" distL="114300" distR="114300" simplePos="0" relativeHeight="252005376" behindDoc="0" locked="0" layoutInCell="1" allowOverlap="1" wp14:anchorId="58D3009D" wp14:editId="579180B4">
            <wp:simplePos x="0" y="0"/>
            <wp:positionH relativeFrom="margin">
              <wp:posOffset>1904365</wp:posOffset>
            </wp:positionH>
            <wp:positionV relativeFrom="paragraph">
              <wp:posOffset>272415</wp:posOffset>
            </wp:positionV>
            <wp:extent cx="394747" cy="342900"/>
            <wp:effectExtent l="0" t="0" r="0" b="0"/>
            <wp:wrapNone/>
            <wp:docPr id="1561711408" name="図 10" descr="座る, 帽子, 光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1711408" name="図 10" descr="座る, 帽子, 光 が含まれている画像&#10;&#10;自動的に生成された説明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94747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drawing>
          <wp:anchor distT="0" distB="0" distL="114300" distR="114300" simplePos="0" relativeHeight="252001280" behindDoc="0" locked="0" layoutInCell="1" allowOverlap="1" wp14:anchorId="637B3598" wp14:editId="08C40162">
            <wp:simplePos x="0" y="0"/>
            <wp:positionH relativeFrom="column">
              <wp:posOffset>1124585</wp:posOffset>
            </wp:positionH>
            <wp:positionV relativeFrom="paragraph">
              <wp:posOffset>412750</wp:posOffset>
            </wp:positionV>
            <wp:extent cx="354577" cy="418465"/>
            <wp:effectExtent l="0" t="0" r="7620" b="635"/>
            <wp:wrapNone/>
            <wp:docPr id="843851768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851768" name="図 843851768"/>
                    <pic:cNvPicPr/>
                  </pic:nvPicPr>
                  <pic:blipFill rotWithShape="1">
                    <a:blip r:embed="rId46"/>
                    <a:srcRect l="15663" r="17470" b="53834"/>
                    <a:stretch/>
                  </pic:blipFill>
                  <pic:spPr bwMode="auto">
                    <a:xfrm>
                      <a:off x="0" y="0"/>
                      <a:ext cx="354577" cy="418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drawing>
          <wp:anchor distT="0" distB="0" distL="114300" distR="114300" simplePos="0" relativeHeight="252004352" behindDoc="0" locked="0" layoutInCell="1" allowOverlap="1" wp14:anchorId="6275B510" wp14:editId="58B003F2">
            <wp:simplePos x="0" y="0"/>
            <wp:positionH relativeFrom="column">
              <wp:posOffset>1936750</wp:posOffset>
            </wp:positionH>
            <wp:positionV relativeFrom="paragraph">
              <wp:posOffset>393700</wp:posOffset>
            </wp:positionV>
            <wp:extent cx="354577" cy="418465"/>
            <wp:effectExtent l="0" t="0" r="7620" b="635"/>
            <wp:wrapNone/>
            <wp:docPr id="755907071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851768" name="図 843851768"/>
                    <pic:cNvPicPr/>
                  </pic:nvPicPr>
                  <pic:blipFill rotWithShape="1">
                    <a:blip r:embed="rId46"/>
                    <a:srcRect l="15663" r="17470" b="53834"/>
                    <a:stretch/>
                  </pic:blipFill>
                  <pic:spPr bwMode="auto">
                    <a:xfrm>
                      <a:off x="0" y="0"/>
                      <a:ext cx="354577" cy="418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ぼうし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帽子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の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いろ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色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が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ちが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違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えば、かぶった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とき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時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の</w:t>
      </w:r>
    </w:p>
    <w:p w14:paraId="79F8369D" w14:textId="77777777" w:rsidR="00917304" w:rsidRPr="00EA0D7E" w:rsidRDefault="00917304" w:rsidP="00917304">
      <w:pPr>
        <w:spacing w:line="520" w:lineRule="exact"/>
        <w:ind w:firstLineChars="1400" w:firstLine="4480"/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</w:pP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drawing>
          <wp:anchor distT="0" distB="0" distL="114300" distR="114300" simplePos="0" relativeHeight="252002304" behindDoc="0" locked="0" layoutInCell="1" allowOverlap="1" wp14:anchorId="739452A6" wp14:editId="1C338E30">
            <wp:simplePos x="0" y="0"/>
            <wp:positionH relativeFrom="column">
              <wp:posOffset>1485265</wp:posOffset>
            </wp:positionH>
            <wp:positionV relativeFrom="paragraph">
              <wp:posOffset>107315</wp:posOffset>
            </wp:positionV>
            <wp:extent cx="407369" cy="425450"/>
            <wp:effectExtent l="0" t="0" r="0" b="0"/>
            <wp:wrapNone/>
            <wp:docPr id="769407851" name="図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9407851" name="図 769407851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07369" cy="425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あたま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頭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の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おんど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温度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も</w:t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ちが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違</w:t>
            </w:r>
          </w:rubyBase>
        </w:ruby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うのかな。</w:t>
      </w:r>
    </w:p>
    <w:p w14:paraId="42541BCC" w14:textId="77777777" w:rsidR="00917304" w:rsidRPr="00EA0D7E" w:rsidRDefault="00917304" w:rsidP="00917304">
      <w:pPr>
        <w:spacing w:line="520" w:lineRule="exact"/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</w:pP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10496" behindDoc="0" locked="0" layoutInCell="1" allowOverlap="1" wp14:anchorId="00E27FDD" wp14:editId="0C4FEC26">
                <wp:simplePos x="0" y="0"/>
                <wp:positionH relativeFrom="margin">
                  <wp:posOffset>2538095</wp:posOffset>
                </wp:positionH>
                <wp:positionV relativeFrom="paragraph">
                  <wp:posOffset>8255</wp:posOffset>
                </wp:positionV>
                <wp:extent cx="1428750" cy="594360"/>
                <wp:effectExtent l="38100" t="0" r="57150" b="34290"/>
                <wp:wrapNone/>
                <wp:docPr id="2011418310" name="矢印: 下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8750" cy="594360"/>
                        </a:xfrm>
                        <a:prstGeom prst="downArrow">
                          <a:avLst/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1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FA8EEA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矢印: 下 15" o:spid="_x0000_s1026" type="#_x0000_t67" style="position:absolute;margin-left:199.85pt;margin-top:.65pt;width:112.5pt;height:46.8pt;z-index:252010496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" adj="10800" fillcolor="#5b9bd5" strokecolor="#223f59" strokeweight="1pt">
                <w10:wrap anchorx="margin"/>
              </v:shape>
            </w:pict>
          </mc:Fallback>
        </mc:AlternateContent>
      </w:r>
    </w:p>
    <w:p w14:paraId="2FBB3734" w14:textId="77777777" w:rsidR="00917304" w:rsidRPr="00EA0D7E" w:rsidRDefault="00917304" w:rsidP="00917304">
      <w:pPr>
        <w:spacing w:line="520" w:lineRule="exact"/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</w:pP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03328" behindDoc="0" locked="0" layoutInCell="1" allowOverlap="1" wp14:anchorId="71231D62" wp14:editId="1570F1AF">
                <wp:simplePos x="0" y="0"/>
                <wp:positionH relativeFrom="margin">
                  <wp:posOffset>15875</wp:posOffset>
                </wp:positionH>
                <wp:positionV relativeFrom="paragraph">
                  <wp:posOffset>224155</wp:posOffset>
                </wp:positionV>
                <wp:extent cx="6464300" cy="1493520"/>
                <wp:effectExtent l="0" t="0" r="12700" b="11430"/>
                <wp:wrapNone/>
                <wp:docPr id="145122244" name="四角形: 角を丸くする 145122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64300" cy="149352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FF5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3F9DC89" w14:textId="77777777" w:rsidR="00917304" w:rsidRPr="00EA0D7E" w:rsidRDefault="00917304" w:rsidP="00917304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よそう</w:t>
                                  </w:r>
                                </w:rt>
                                <w:rubyBase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予想</w:t>
                                  </w:r>
                                </w:rubyBase>
                              </w:ruby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・</w:t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かせつ</w:t>
                                  </w:r>
                                </w:rt>
                                <w:rubyBase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仮説</w:t>
                                  </w:r>
                                </w:rubyBase>
                              </w:ruby>
                            </w:r>
                          </w:p>
                          <w:p w14:paraId="138E3ABB" w14:textId="77777777" w:rsidR="00917304" w:rsidRPr="00EA0D7E" w:rsidRDefault="00917304" w:rsidP="00917304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いろ</w:t>
                                  </w:r>
                                </w:rt>
                                <w:rubyBase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色</w:t>
                                  </w:r>
                                </w:rubyBase>
                              </w:ruby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によって、</w:t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ひかり</w:t>
                                  </w:r>
                                </w:rt>
                                <w:rubyBase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光</w:t>
                                  </w:r>
                                </w:rubyBase>
                              </w:ruby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の</w:t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きゅうしゅう</w:t>
                                  </w:r>
                                </w:rt>
                                <w:rubyBase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吸収</w:t>
                                  </w:r>
                                </w:rubyBase>
                              </w:ruby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のしやすさが</w:t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ちが</w:t>
                                  </w:r>
                                </w:rt>
                                <w:rubyBase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違</w:t>
                                  </w:r>
                                </w:rubyBase>
                              </w:ruby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うので、</w:t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ぼうし</w:t>
                                  </w:r>
                                </w:rt>
                                <w:rubyBase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帽子</w:t>
                                  </w:r>
                                </w:rubyBase>
                              </w:ruby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の</w:t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いろ</w:t>
                                  </w:r>
                                </w:rt>
                                <w:rubyBase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色</w:t>
                                  </w:r>
                                </w:rubyBase>
                              </w:ruby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が</w:t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か</w:t>
                                  </w:r>
                                </w:rt>
                                <w:rubyBase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変</w:t>
                                  </w:r>
                                </w:rubyBase>
                              </w:ruby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われば、</w:t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あたま</w:t>
                                  </w:r>
                                </w:rt>
                                <w:rubyBase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頭</w:t>
                                  </w:r>
                                </w:rubyBase>
                              </w:ruby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の</w:t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おんど</w:t>
                                  </w:r>
                                </w:rt>
                                <w:rubyBase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温度</w:t>
                                  </w:r>
                                </w:rubyBase>
                              </w:ruby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に</w:t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ちが</w:t>
                                  </w:r>
                                </w:rt>
                                <w:rubyBase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違</w:t>
                                  </w:r>
                                </w:rubyBase>
                              </w:ruby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いが</w:t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で</w:t>
                                  </w:r>
                                </w:rt>
                                <w:rubyBase>
                                  <w:r w:rsidR="00917304" w:rsidRPr="00EA0D7E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出</w:t>
                                  </w:r>
                                </w:rubyBase>
                              </w:ruby>
                            </w:r>
                            <w:r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てくるだろう。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1231D62" id="四角形: 角を丸くする 145122244" o:spid="_x0000_s1095" style="position:absolute;margin-left:1.25pt;margin-top:17.65pt;width:509pt;height:117.6pt;z-index:2520033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" filled="f" strokecolor="#ff5050" strokeweight="1pt">
                <v:stroke joinstyle="miter"/>
                <v:textbox>
                  <w:txbxContent>
                    <w:p w14:paraId="33F9DC89" w14:textId="77777777" w:rsidR="00917304" w:rsidRPr="00EA0D7E" w:rsidRDefault="00917304" w:rsidP="00917304">
                      <w:pPr>
                        <w:spacing w:before="0"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よそう</w:t>
                            </w:r>
                          </w:rt>
                          <w:rubyBase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予想</w:t>
                            </w:r>
                          </w:rubyBase>
                        </w:ruby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・</w:t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かせつ</w:t>
                            </w:r>
                          </w:rt>
                          <w:rubyBase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仮説</w:t>
                            </w:r>
                          </w:rubyBase>
                        </w:ruby>
                      </w:r>
                    </w:p>
                    <w:p w14:paraId="138E3ABB" w14:textId="77777777" w:rsidR="00917304" w:rsidRPr="00EA0D7E" w:rsidRDefault="00917304" w:rsidP="00917304">
                      <w:pPr>
                        <w:spacing w:before="0"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いろ</w:t>
                            </w:r>
                          </w:rt>
                          <w:rubyBase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色</w:t>
                            </w:r>
                          </w:rubyBase>
                        </w:ruby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によって、</w:t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ひかり</w:t>
                            </w:r>
                          </w:rt>
                          <w:rubyBase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光</w:t>
                            </w:r>
                          </w:rubyBase>
                        </w:ruby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の</w:t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きゅうしゅう</w:t>
                            </w:r>
                          </w:rt>
                          <w:rubyBase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吸収</w:t>
                            </w:r>
                          </w:rubyBase>
                        </w:ruby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のしやすさが</w:t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ちが</w:t>
                            </w:r>
                          </w:rt>
                          <w:rubyBase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違</w:t>
                            </w:r>
                          </w:rubyBase>
                        </w:ruby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うので、</w:t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ぼうし</w:t>
                            </w:r>
                          </w:rt>
                          <w:rubyBase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帽子</w:t>
                            </w:r>
                          </w:rubyBase>
                        </w:ruby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の</w:t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いろ</w:t>
                            </w:r>
                          </w:rt>
                          <w:rubyBase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色</w:t>
                            </w:r>
                          </w:rubyBase>
                        </w:ruby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が</w:t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か</w:t>
                            </w:r>
                          </w:rt>
                          <w:rubyBase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変</w:t>
                            </w:r>
                          </w:rubyBase>
                        </w:ruby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われば、</w:t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あたま</w:t>
                            </w:r>
                          </w:rt>
                          <w:rubyBase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頭</w:t>
                            </w:r>
                          </w:rubyBase>
                        </w:ruby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の</w:t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おんど</w:t>
                            </w:r>
                          </w:rt>
                          <w:rubyBase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温度</w:t>
                            </w:r>
                          </w:rubyBase>
                        </w:ruby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に</w:t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ちが</w:t>
                            </w:r>
                          </w:rt>
                          <w:rubyBase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違</w:t>
                            </w:r>
                          </w:rubyBase>
                        </w:ruby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いが</w:t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で</w:t>
                            </w:r>
                          </w:rt>
                          <w:rubyBase>
                            <w:r w:rsidR="00917304" w:rsidRPr="00EA0D7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出</w:t>
                            </w:r>
                          </w:rubyBase>
                        </w:ruby>
                      </w:r>
                      <w:r w:rsidRPr="00EA0D7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てくるだろう。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3C41946B" w14:textId="77777777" w:rsidR="00917304" w:rsidRPr="00EA0D7E" w:rsidRDefault="00917304" w:rsidP="00917304">
      <w:pPr>
        <w:spacing w:line="520" w:lineRule="exact"/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</w:pPr>
    </w:p>
    <w:p w14:paraId="3AE78E22" w14:textId="77777777" w:rsidR="00917304" w:rsidRPr="00EA0D7E" w:rsidRDefault="00917304" w:rsidP="00917304">
      <w:pPr>
        <w:spacing w:line="520" w:lineRule="exact"/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</w:pPr>
    </w:p>
    <w:p w14:paraId="60449035" w14:textId="77777777" w:rsidR="00917304" w:rsidRPr="00EA0D7E" w:rsidRDefault="00917304" w:rsidP="00917304">
      <w:pPr>
        <w:spacing w:line="520" w:lineRule="exact"/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</w:pPr>
    </w:p>
    <w:p w14:paraId="415D23A3" w14:textId="274E6BE9" w:rsidR="00917304" w:rsidRDefault="000D3511" w:rsidP="00917304">
      <w:pPr>
        <w:spacing w:before="0" w:line="240" w:lineRule="atLeast"/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</w:pP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drawing>
          <wp:anchor distT="0" distB="0" distL="114300" distR="114300" simplePos="0" relativeHeight="252009472" behindDoc="0" locked="0" layoutInCell="1" allowOverlap="1" wp14:anchorId="4622DF4F" wp14:editId="337CD740">
            <wp:simplePos x="0" y="0"/>
            <wp:positionH relativeFrom="margin">
              <wp:posOffset>4782185</wp:posOffset>
            </wp:positionH>
            <wp:positionV relativeFrom="paragraph">
              <wp:posOffset>23495</wp:posOffset>
            </wp:positionV>
            <wp:extent cx="685800" cy="596900"/>
            <wp:effectExtent l="0" t="0" r="0" b="0"/>
            <wp:wrapNone/>
            <wp:docPr id="1859073456" name="図 12" descr="座る, 帽子, 光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9073456" name="図 12" descr="座る, 帽子, 光 が含まれている画像&#10;&#10;自動的に生成された説明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596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  <w:lang w:val="ja-JP"/>
        </w:rPr>
        <w:drawing>
          <wp:anchor distT="0" distB="0" distL="114300" distR="114300" simplePos="0" relativeHeight="252007424" behindDoc="0" locked="0" layoutInCell="1" allowOverlap="1" wp14:anchorId="4BB10429" wp14:editId="64AE0A85">
            <wp:simplePos x="0" y="0"/>
            <wp:positionH relativeFrom="column">
              <wp:posOffset>4111625</wp:posOffset>
            </wp:positionH>
            <wp:positionV relativeFrom="paragraph">
              <wp:posOffset>37465</wp:posOffset>
            </wp:positionV>
            <wp:extent cx="671195" cy="584200"/>
            <wp:effectExtent l="0" t="0" r="0" b="0"/>
            <wp:wrapNone/>
            <wp:docPr id="699530595" name="図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9530595" name="図 699530595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71195" cy="584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drawing>
          <wp:anchor distT="0" distB="0" distL="114300" distR="114300" simplePos="0" relativeHeight="252008448" behindDoc="0" locked="0" layoutInCell="1" allowOverlap="1" wp14:anchorId="721F9046" wp14:editId="2368C713">
            <wp:simplePos x="0" y="0"/>
            <wp:positionH relativeFrom="page">
              <wp:posOffset>5993130</wp:posOffset>
            </wp:positionH>
            <wp:positionV relativeFrom="paragraph">
              <wp:posOffset>15875</wp:posOffset>
            </wp:positionV>
            <wp:extent cx="744220" cy="647700"/>
            <wp:effectExtent l="0" t="0" r="0" b="0"/>
            <wp:wrapNone/>
            <wp:docPr id="1147325124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7325124" name="図 1147325124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744220" cy="647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→</w:t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あか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赤</w:t>
            </w:r>
          </w:rubyBase>
        </w:ruby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ぼうし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帽子</w:t>
            </w:r>
          </w:rubyBase>
        </w:ruby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、</w:t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しろ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白</w:t>
            </w:r>
          </w:rubyBase>
        </w:ruby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ぼうし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帽子</w:t>
            </w:r>
          </w:rubyBase>
        </w:ruby>
      </w:r>
      <w:r w:rsidR="007E647D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、</w:t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くろぼうし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黒帽子</w:t>
            </w:r>
          </w:rubyBase>
        </w:ruby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で</w:t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じっけん</w:t>
            </w:r>
          </w:rt>
          <w:rubyBase>
            <w:r w:rsidR="00917304" w:rsidRPr="00EA0D7E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実験</w:t>
            </w:r>
          </w:rubyBase>
        </w:ruby>
      </w:r>
      <w:r w:rsidR="00917304" w:rsidRPr="00EA0D7E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をしよう！</w:t>
      </w:r>
    </w:p>
    <w:p w14:paraId="2D2CEAA6" w14:textId="77777777" w:rsidR="00917304" w:rsidRDefault="00917304" w:rsidP="00917304">
      <w:pPr>
        <w:spacing w:before="0" w:line="240" w:lineRule="atLeast"/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</w:pPr>
      <w:r w:rsidRPr="00F81AEF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12544" behindDoc="0" locked="0" layoutInCell="1" allowOverlap="1" wp14:anchorId="5ED86F44" wp14:editId="64B87AF1">
                <wp:simplePos x="0" y="0"/>
                <wp:positionH relativeFrom="margin">
                  <wp:posOffset>-14605</wp:posOffset>
                </wp:positionH>
                <wp:positionV relativeFrom="paragraph">
                  <wp:posOffset>195580</wp:posOffset>
                </wp:positionV>
                <wp:extent cx="6464300" cy="2369820"/>
                <wp:effectExtent l="0" t="0" r="12700" b="11430"/>
                <wp:wrapNone/>
                <wp:docPr id="58941424" name="四角形: 角を丸くする 589414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64300" cy="2369820"/>
                        </a:xfrm>
                        <a:prstGeom prst="roundRect">
                          <a:avLst>
                            <a:gd name="adj" fmla="val 7457"/>
                          </a:avLst>
                        </a:prstGeom>
                        <a:noFill/>
                        <a:ln w="25400" cap="flat" cmpd="sng" algn="ctr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5EF6BEA" w14:textId="77777777" w:rsidR="00917304" w:rsidRPr="00EA0D7E" w:rsidRDefault="00917304" w:rsidP="00917304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ED86F44" id="四角形: 角を丸くする 58941424" o:spid="_x0000_s1096" style="position:absolute;margin-left:-1.15pt;margin-top:15.4pt;width:509pt;height:186.6pt;z-index:2520125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488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" filled="f" strokecolor="#f66" strokeweight="2pt">
                <v:stroke joinstyle="miter"/>
                <v:textbox>
                  <w:txbxContent>
                    <w:p w14:paraId="25EF6BEA" w14:textId="77777777" w:rsidR="00917304" w:rsidRPr="00EA0D7E" w:rsidRDefault="00917304" w:rsidP="00917304">
                      <w:pPr>
                        <w:spacing w:before="0"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2F32B241" w14:textId="77777777" w:rsidR="00917304" w:rsidRPr="00F81AEF" w:rsidRDefault="00917304" w:rsidP="00917304">
      <w:pPr>
        <w:spacing w:before="0" w:line="240" w:lineRule="atLeast"/>
        <w:rPr>
          <w:rFonts w:ascii="UD デジタル 教科書体 NK-B" w:eastAsia="UD デジタル 教科書体 NK-B" w:hAnsi="ＭＳ ゴシック"/>
          <w:b/>
          <w:bCs/>
          <w:color w:val="000000" w:themeColor="text1"/>
          <w:sz w:val="36"/>
          <w:szCs w:val="36"/>
        </w:rPr>
      </w:pPr>
      <w:r>
        <w:rPr>
          <w:rFonts w:ascii="UD デジタル 教科書体 NK-B" w:eastAsia="UD デジタル 教科書体 NK-B" w:hAnsi="ＭＳ ゴシック"/>
          <w:b/>
          <w:bCs/>
          <w:color w:val="000000" w:themeColor="text1"/>
          <w:sz w:val="36"/>
          <w:szCs w:val="36"/>
        </w:rPr>
        <w:ruby>
          <w:rubyPr>
            <w:rubyAlign w:val="distributeSpace"/>
            <w:hps w:val="18"/>
            <w:hpsRaise w:val="34"/>
            <w:hpsBaseText w:val="36"/>
            <w:lid w:val="ja-JP"/>
          </w:rubyPr>
          <w:rt>
            <w:r w:rsidR="00917304" w:rsidRPr="00F81AEF">
              <w:rPr>
                <w:rFonts w:ascii="UD デジタル 教科書体 NK-B" w:eastAsia="UD デジタル 教科書体 NK-B" w:hAnsi="ＭＳ ゴシック"/>
                <w:b/>
                <w:bCs/>
                <w:color w:val="000000" w:themeColor="text1"/>
                <w:sz w:val="18"/>
                <w:szCs w:val="36"/>
              </w:rPr>
              <w:t>わたし</w:t>
            </w:r>
          </w:rt>
          <w:rubyBase>
            <w:r w:rsidR="00917304">
              <w:rPr>
                <w:rFonts w:ascii="UD デジタル 教科書体 NK-B" w:eastAsia="UD デジタル 教科書体 NK-B" w:hAnsi="ＭＳ ゴシック"/>
                <w:b/>
                <w:bCs/>
                <w:color w:val="000000" w:themeColor="text1"/>
                <w:sz w:val="36"/>
                <w:szCs w:val="36"/>
              </w:rPr>
              <w:t>私</w:t>
            </w:r>
          </w:rubyBase>
        </w:ruby>
      </w:r>
      <w:r w:rsidRPr="00F81AEF">
        <w:rPr>
          <w:rFonts w:ascii="UD デジタル 教科書体 NK-B" w:eastAsia="UD デジタル 教科書体 NK-B" w:hAnsi="ＭＳ ゴシック" w:hint="eastAsia"/>
          <w:b/>
          <w:bCs/>
          <w:color w:val="000000" w:themeColor="text1"/>
          <w:sz w:val="36"/>
          <w:szCs w:val="36"/>
        </w:rPr>
        <w:t>の</w:t>
      </w:r>
      <w:r>
        <w:rPr>
          <w:rFonts w:ascii="UD デジタル 教科書体 NK-B" w:eastAsia="UD デジタル 教科書体 NK-B" w:hAnsi="ＭＳ ゴシック"/>
          <w:b/>
          <w:bCs/>
          <w:color w:val="000000" w:themeColor="text1"/>
          <w:sz w:val="36"/>
          <w:szCs w:val="36"/>
        </w:rPr>
        <w:ruby>
          <w:rubyPr>
            <w:rubyAlign w:val="distributeSpace"/>
            <w:hps w:val="18"/>
            <w:hpsRaise w:val="34"/>
            <w:hpsBaseText w:val="36"/>
            <w:lid w:val="ja-JP"/>
          </w:rubyPr>
          <w:rt>
            <w:r w:rsidR="00917304" w:rsidRPr="00F81AEF">
              <w:rPr>
                <w:rFonts w:ascii="UD デジタル 教科書体 NK-B" w:eastAsia="UD デジタル 教科書体 NK-B" w:hAnsi="ＭＳ ゴシック"/>
                <w:b/>
                <w:bCs/>
                <w:color w:val="000000" w:themeColor="text1"/>
                <w:sz w:val="18"/>
                <w:szCs w:val="36"/>
              </w:rPr>
              <w:t>よそう</w:t>
            </w:r>
          </w:rt>
          <w:rubyBase>
            <w:r w:rsidR="00917304">
              <w:rPr>
                <w:rFonts w:ascii="UD デジタル 教科書体 NK-B" w:eastAsia="UD デジタル 教科書体 NK-B" w:hAnsi="ＭＳ ゴシック"/>
                <w:b/>
                <w:bCs/>
                <w:color w:val="000000" w:themeColor="text1"/>
                <w:sz w:val="36"/>
                <w:szCs w:val="36"/>
              </w:rPr>
              <w:t>予想</w:t>
            </w:r>
          </w:rubyBase>
        </w:ruby>
      </w:r>
      <w:r w:rsidRPr="00F81AEF">
        <w:rPr>
          <w:rFonts w:ascii="UD デジタル 教科書体 NK-B" w:eastAsia="UD デジタル 教科書体 NK-B" w:hAnsi="ＭＳ ゴシック" w:hint="eastAsia"/>
          <w:b/>
          <w:bCs/>
          <w:color w:val="000000" w:themeColor="text1"/>
          <w:sz w:val="36"/>
          <w:szCs w:val="36"/>
        </w:rPr>
        <w:t>・</w:t>
      </w:r>
      <w:r>
        <w:rPr>
          <w:rFonts w:ascii="UD デジタル 教科書体 NK-B" w:eastAsia="UD デジタル 教科書体 NK-B" w:hAnsi="ＭＳ ゴシック"/>
          <w:b/>
          <w:bCs/>
          <w:color w:val="000000" w:themeColor="text1"/>
          <w:sz w:val="36"/>
          <w:szCs w:val="36"/>
        </w:rPr>
        <w:ruby>
          <w:rubyPr>
            <w:rubyAlign w:val="distributeSpace"/>
            <w:hps w:val="18"/>
            <w:hpsRaise w:val="34"/>
            <w:hpsBaseText w:val="36"/>
            <w:lid w:val="ja-JP"/>
          </w:rubyPr>
          <w:rt>
            <w:r w:rsidR="00917304" w:rsidRPr="00F81AEF">
              <w:rPr>
                <w:rFonts w:ascii="UD デジタル 教科書体 NK-B" w:eastAsia="UD デジタル 教科書体 NK-B" w:hAnsi="ＭＳ ゴシック"/>
                <w:b/>
                <w:bCs/>
                <w:color w:val="000000" w:themeColor="text1"/>
                <w:sz w:val="18"/>
                <w:szCs w:val="36"/>
              </w:rPr>
              <w:t>かせつ</w:t>
            </w:r>
          </w:rt>
          <w:rubyBase>
            <w:r w:rsidR="00917304">
              <w:rPr>
                <w:rFonts w:ascii="UD デジタル 教科書体 NK-B" w:eastAsia="UD デジタル 教科書体 NK-B" w:hAnsi="ＭＳ ゴシック"/>
                <w:b/>
                <w:bCs/>
                <w:color w:val="000000" w:themeColor="text1"/>
                <w:sz w:val="36"/>
                <w:szCs w:val="36"/>
              </w:rPr>
              <w:t>仮説</w:t>
            </w:r>
          </w:rubyBase>
        </w:ruby>
      </w:r>
    </w:p>
    <w:p w14:paraId="46ED3A2F" w14:textId="09999282" w:rsidR="00917304" w:rsidRPr="00EA0D7E" w:rsidRDefault="00917304" w:rsidP="00917304">
      <w:pPr>
        <w:spacing w:line="520" w:lineRule="exact"/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</w:pPr>
      <w:r w:rsidRPr="00EA0D7E">
        <w:rPr>
          <w:rFonts w:ascii="UD デジタル 教科書体 NK-B" w:eastAsia="UD デジタル 教科書体 NK-B" w:hint="eastAsia"/>
          <w:noProof/>
        </w:rPr>
        <w:drawing>
          <wp:anchor distT="0" distB="0" distL="114300" distR="114300" simplePos="0" relativeHeight="251982848" behindDoc="0" locked="0" layoutInCell="1" allowOverlap="1" wp14:anchorId="10A12856" wp14:editId="15AE0732">
            <wp:simplePos x="0" y="0"/>
            <wp:positionH relativeFrom="column">
              <wp:posOffset>2820035</wp:posOffset>
            </wp:positionH>
            <wp:positionV relativeFrom="paragraph">
              <wp:posOffset>5706110</wp:posOffset>
            </wp:positionV>
            <wp:extent cx="701040" cy="701040"/>
            <wp:effectExtent l="0" t="0" r="3810" b="3810"/>
            <wp:wrapNone/>
            <wp:docPr id="3" name="図 3" descr="QR コード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図 3" descr="QR コード&#10;&#10;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040" cy="70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A0D7E">
        <w:rPr>
          <w:rFonts w:ascii="UD デジタル 教科書体 NK-B" w:eastAsia="UD デジタル 教科書体 NK-B" w:hint="eastAsia"/>
          <w:noProof/>
        </w:rPr>
        <w:drawing>
          <wp:anchor distT="0" distB="0" distL="114300" distR="114300" simplePos="0" relativeHeight="251981824" behindDoc="0" locked="0" layoutInCell="1" allowOverlap="1" wp14:anchorId="201052CB" wp14:editId="2D450A57">
            <wp:simplePos x="0" y="0"/>
            <wp:positionH relativeFrom="column">
              <wp:posOffset>4435475</wp:posOffset>
            </wp:positionH>
            <wp:positionV relativeFrom="paragraph">
              <wp:posOffset>4883168</wp:posOffset>
            </wp:positionV>
            <wp:extent cx="1184894" cy="1563987"/>
            <wp:effectExtent l="19050" t="19050" r="15875" b="17780"/>
            <wp:wrapNone/>
            <wp:docPr id="17" name="図 17" descr="児童生徒・教職員科学作品展 - 千葉県総合教育センター - Google Chro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図 17" descr="児童生徒・教職員科学作品展 - 千葉県総合教育センター - Google Chrome"/>
                    <pic:cNvPicPr/>
                  </pic:nvPicPr>
                  <pic:blipFill rotWithShape="1">
                    <a:blip r:embed="rId50"/>
                    <a:srcRect l="21208" t="50739" r="68195" b="23135"/>
                    <a:stretch/>
                  </pic:blipFill>
                  <pic:spPr bwMode="auto">
                    <a:xfrm>
                      <a:off x="0" y="0"/>
                      <a:ext cx="1197664" cy="1580842"/>
                    </a:xfrm>
                    <a:prstGeom prst="rect">
                      <a:avLst/>
                    </a:prstGeom>
                    <a:ln>
                      <a:solidFill>
                        <a:srgbClr val="FF0000">
                          <a:lumMod val="60000"/>
                          <a:lumOff val="40000"/>
                        </a:srgb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A0D7E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45720" distB="45720" distL="114300" distR="114300" simplePos="0" relativeHeight="251980800" behindDoc="1" locked="0" layoutInCell="1" allowOverlap="1" wp14:anchorId="4CAA8837" wp14:editId="4538934D">
                <wp:simplePos x="0" y="0"/>
                <wp:positionH relativeFrom="column">
                  <wp:posOffset>2560955</wp:posOffset>
                </wp:positionH>
                <wp:positionV relativeFrom="paragraph">
                  <wp:posOffset>5336540</wp:posOffset>
                </wp:positionV>
                <wp:extent cx="1158240" cy="1104900"/>
                <wp:effectExtent l="0" t="0" r="22860" b="19050"/>
                <wp:wrapNone/>
                <wp:docPr id="14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240" cy="1104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691581" w14:textId="77777777" w:rsidR="00917304" w:rsidRPr="0022429B" w:rsidRDefault="00917304" w:rsidP="00917304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22429B">
                              <w:rPr>
                                <w:rFonts w:ascii="ＭＳ ゴシック" w:eastAsia="ＭＳ ゴシック" w:hAnsi="ＭＳ ゴシック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令和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元</w:t>
                            </w:r>
                            <w:r w:rsidRPr="0022429B">
                              <w:rPr>
                                <w:rFonts w:ascii="ＭＳ ゴシック" w:eastAsia="ＭＳ ゴシック" w:hAnsi="ＭＳ ゴシック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年度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AA8837" id="_x0000_s1097" type="#_x0000_t202" style="position:absolute;margin-left:201.65pt;margin-top:420.2pt;width:91.2pt;height:87pt;z-index:-251335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" strokecolor="#f66">
                <v:textbox>
                  <w:txbxContent>
                    <w:p w14:paraId="2D691581" w14:textId="77777777" w:rsidR="00917304" w:rsidRPr="0022429B" w:rsidRDefault="00917304" w:rsidP="00917304">
                      <w:pPr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sz w:val="28"/>
                          <w:szCs w:val="28"/>
                        </w:rPr>
                      </w:pPr>
                      <w:r w:rsidRPr="0022429B">
                        <w:rPr>
                          <w:rFonts w:ascii="ＭＳ ゴシック" w:eastAsia="ＭＳ ゴシック" w:hAnsi="ＭＳ ゴシック" w:hint="eastAsia"/>
                          <w:b/>
                          <w:bCs/>
                          <w:sz w:val="28"/>
                          <w:szCs w:val="28"/>
                        </w:rPr>
                        <w:t>令和</w:t>
                      </w:r>
                      <w:r>
                        <w:rPr>
                          <w:rFonts w:ascii="ＭＳ ゴシック" w:eastAsia="ＭＳ ゴシック" w:hAnsi="ＭＳ ゴシック" w:hint="eastAsia"/>
                          <w:b/>
                          <w:bCs/>
                          <w:sz w:val="28"/>
                          <w:szCs w:val="28"/>
                        </w:rPr>
                        <w:t>元</w:t>
                      </w:r>
                      <w:r w:rsidRPr="0022429B">
                        <w:rPr>
                          <w:rFonts w:ascii="ＭＳ ゴシック" w:eastAsia="ＭＳ ゴシック" w:hAnsi="ＭＳ ゴシック" w:hint="eastAsia"/>
                          <w:b/>
                          <w:bCs/>
                          <w:sz w:val="28"/>
                          <w:szCs w:val="28"/>
                        </w:rPr>
                        <w:t>年度</w:t>
                      </w:r>
                    </w:p>
                  </w:txbxContent>
                </v:textbox>
              </v:shape>
            </w:pict>
          </mc:Fallback>
        </mc:AlternateContent>
      </w:r>
      <w:r w:rsidRPr="00EA0D7E">
        <w:rPr>
          <w:rFonts w:ascii="UD デジタル 教科書体 NK-B" w:eastAsia="UD デジタル 教科書体 NK-B" w:hint="eastAsia"/>
          <w:noProof/>
        </w:rPr>
        <w:drawing>
          <wp:anchor distT="0" distB="0" distL="114300" distR="114300" simplePos="0" relativeHeight="251976704" behindDoc="0" locked="0" layoutInCell="1" allowOverlap="1" wp14:anchorId="2677CB57" wp14:editId="5CC07E54">
            <wp:simplePos x="0" y="0"/>
            <wp:positionH relativeFrom="column">
              <wp:posOffset>213995</wp:posOffset>
            </wp:positionH>
            <wp:positionV relativeFrom="paragraph">
              <wp:posOffset>5694680</wp:posOffset>
            </wp:positionV>
            <wp:extent cx="723900" cy="723900"/>
            <wp:effectExtent l="0" t="0" r="0" b="0"/>
            <wp:wrapNone/>
            <wp:docPr id="4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A0D7E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45720" distB="45720" distL="114300" distR="114300" simplePos="0" relativeHeight="251977728" behindDoc="1" locked="0" layoutInCell="1" allowOverlap="1" wp14:anchorId="5FBB3F6B" wp14:editId="2D7CE315">
                <wp:simplePos x="0" y="0"/>
                <wp:positionH relativeFrom="column">
                  <wp:posOffset>-6985</wp:posOffset>
                </wp:positionH>
                <wp:positionV relativeFrom="paragraph">
                  <wp:posOffset>5344160</wp:posOffset>
                </wp:positionV>
                <wp:extent cx="1158240" cy="1104900"/>
                <wp:effectExtent l="0" t="0" r="22860" b="19050"/>
                <wp:wrapNone/>
                <wp:docPr id="1688514696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240" cy="1104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61B894" w14:textId="77777777" w:rsidR="00917304" w:rsidRPr="0022429B" w:rsidRDefault="00917304" w:rsidP="00917304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22429B">
                              <w:rPr>
                                <w:rFonts w:ascii="ＭＳ ゴシック" w:eastAsia="ＭＳ ゴシック" w:hAnsi="ＭＳ ゴシック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令和４年度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BB3F6B" id="_x0000_s1098" type="#_x0000_t202" style="position:absolute;margin-left:-.55pt;margin-top:420.8pt;width:91.2pt;height:87pt;z-index:-2513387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" strokecolor="#f66">
                <v:textbox>
                  <w:txbxContent>
                    <w:p w14:paraId="2161B894" w14:textId="77777777" w:rsidR="00917304" w:rsidRPr="0022429B" w:rsidRDefault="00917304" w:rsidP="00917304">
                      <w:pPr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sz w:val="28"/>
                          <w:szCs w:val="28"/>
                        </w:rPr>
                      </w:pPr>
                      <w:r w:rsidRPr="0022429B">
                        <w:rPr>
                          <w:rFonts w:ascii="ＭＳ ゴシック" w:eastAsia="ＭＳ ゴシック" w:hAnsi="ＭＳ ゴシック" w:hint="eastAsia"/>
                          <w:b/>
                          <w:bCs/>
                          <w:sz w:val="28"/>
                          <w:szCs w:val="28"/>
                        </w:rPr>
                        <w:t>令和４年度</w:t>
                      </w:r>
                    </w:p>
                  </w:txbxContent>
                </v:textbox>
              </v:shape>
            </w:pict>
          </mc:Fallback>
        </mc:AlternateContent>
      </w:r>
      <w:r w:rsidRPr="00EA0D7E">
        <w:rPr>
          <w:rFonts w:ascii="UD デジタル 教科書体 NK-B" w:eastAsia="UD デジタル 教科書体 NK-B" w:hint="eastAsia"/>
          <w:noProof/>
        </w:rPr>
        <w:drawing>
          <wp:anchor distT="0" distB="0" distL="114300" distR="114300" simplePos="0" relativeHeight="251979776" behindDoc="0" locked="0" layoutInCell="1" allowOverlap="1" wp14:anchorId="2B207618" wp14:editId="1009DFAF">
            <wp:simplePos x="0" y="0"/>
            <wp:positionH relativeFrom="column">
              <wp:posOffset>1471295</wp:posOffset>
            </wp:positionH>
            <wp:positionV relativeFrom="paragraph">
              <wp:posOffset>5694680</wp:posOffset>
            </wp:positionV>
            <wp:extent cx="731520" cy="731520"/>
            <wp:effectExtent l="0" t="0" r="0" b="0"/>
            <wp:wrapNone/>
            <wp:docPr id="12" name="図 12" descr="QR コード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図 12" descr="QR コード&#10;&#10;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A0D7E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45720" distB="45720" distL="114300" distR="114300" simplePos="0" relativeHeight="251978752" behindDoc="1" locked="0" layoutInCell="1" allowOverlap="1" wp14:anchorId="3DF017A4" wp14:editId="3EC7BAEE">
                <wp:simplePos x="0" y="0"/>
                <wp:positionH relativeFrom="column">
                  <wp:posOffset>1288415</wp:posOffset>
                </wp:positionH>
                <wp:positionV relativeFrom="paragraph">
                  <wp:posOffset>5336540</wp:posOffset>
                </wp:positionV>
                <wp:extent cx="1158240" cy="1112520"/>
                <wp:effectExtent l="0" t="0" r="22860" b="11430"/>
                <wp:wrapNone/>
                <wp:docPr id="11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240" cy="1112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C7B08C" w14:textId="77777777" w:rsidR="00917304" w:rsidRPr="0022429B" w:rsidRDefault="00917304" w:rsidP="00917304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22429B">
                              <w:rPr>
                                <w:rFonts w:ascii="ＭＳ ゴシック" w:eastAsia="ＭＳ ゴシック" w:hAnsi="ＭＳ ゴシック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令和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３</w:t>
                            </w:r>
                            <w:r w:rsidRPr="0022429B">
                              <w:rPr>
                                <w:rFonts w:ascii="ＭＳ ゴシック" w:eastAsia="ＭＳ ゴシック" w:hAnsi="ＭＳ ゴシック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年度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F017A4" id="_x0000_s1099" type="#_x0000_t202" style="position:absolute;margin-left:101.45pt;margin-top:420.2pt;width:91.2pt;height:87.6pt;z-index:-2513377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" strokecolor="#f66">
                <v:textbox>
                  <w:txbxContent>
                    <w:p w14:paraId="46C7B08C" w14:textId="77777777" w:rsidR="00917304" w:rsidRPr="0022429B" w:rsidRDefault="00917304" w:rsidP="00917304">
                      <w:pPr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sz w:val="28"/>
                          <w:szCs w:val="28"/>
                        </w:rPr>
                      </w:pPr>
                      <w:r w:rsidRPr="0022429B">
                        <w:rPr>
                          <w:rFonts w:ascii="ＭＳ ゴシック" w:eastAsia="ＭＳ ゴシック" w:hAnsi="ＭＳ ゴシック" w:hint="eastAsia"/>
                          <w:b/>
                          <w:bCs/>
                          <w:sz w:val="28"/>
                          <w:szCs w:val="28"/>
                        </w:rPr>
                        <w:t>令和</w:t>
                      </w:r>
                      <w:r>
                        <w:rPr>
                          <w:rFonts w:ascii="ＭＳ ゴシック" w:eastAsia="ＭＳ ゴシック" w:hAnsi="ＭＳ ゴシック" w:hint="eastAsia"/>
                          <w:b/>
                          <w:bCs/>
                          <w:sz w:val="28"/>
                          <w:szCs w:val="28"/>
                        </w:rPr>
                        <w:t>３</w:t>
                      </w:r>
                      <w:r w:rsidRPr="0022429B">
                        <w:rPr>
                          <w:rFonts w:ascii="ＭＳ ゴシック" w:eastAsia="ＭＳ ゴシック" w:hAnsi="ＭＳ ゴシック" w:hint="eastAsia"/>
                          <w:b/>
                          <w:bCs/>
                          <w:sz w:val="28"/>
                          <w:szCs w:val="28"/>
                        </w:rPr>
                        <w:t>年度</w:t>
                      </w:r>
                    </w:p>
                  </w:txbxContent>
                </v:textbox>
              </v:shape>
            </w:pict>
          </mc:Fallback>
        </mc:AlternateContent>
      </w:r>
    </w:p>
    <w:p w14:paraId="519BA33B" w14:textId="4A198E9B" w:rsidR="00A95C3B" w:rsidRDefault="00C363FB" w:rsidP="00A95C3B">
      <w:pPr>
        <w:rPr>
          <w:noProof/>
        </w:rPr>
      </w:pPr>
      <w:r w:rsidRPr="00A95C3B">
        <w:rPr>
          <w:rFonts w:ascii="BIZ UDゴシック" w:eastAsia="BIZ UDゴシック" w:hAnsi="BIZ UDゴシック" w:cs="Times New Roman"/>
          <w:noProof/>
          <w:kern w:val="2"/>
          <w:sz w:val="26"/>
          <w:szCs w:val="26"/>
        </w:rPr>
        <w:drawing>
          <wp:anchor distT="0" distB="0" distL="114300" distR="114300" simplePos="0" relativeHeight="252167168" behindDoc="0" locked="0" layoutInCell="1" allowOverlap="1" wp14:anchorId="7777E333" wp14:editId="5DD9C0C1">
            <wp:simplePos x="0" y="0"/>
            <wp:positionH relativeFrom="column">
              <wp:posOffset>2667000</wp:posOffset>
            </wp:positionH>
            <wp:positionV relativeFrom="paragraph">
              <wp:posOffset>1333500</wp:posOffset>
            </wp:positionV>
            <wp:extent cx="4869815" cy="304800"/>
            <wp:effectExtent l="0" t="0" r="0" b="0"/>
            <wp:wrapNone/>
            <wp:docPr id="617557988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A95C3B">
        <w:rPr>
          <w:noProof/>
        </w:rPr>
        <w:br w:type="page"/>
      </w:r>
    </w:p>
    <w:p w14:paraId="7896C290" w14:textId="77777777" w:rsidR="00917304" w:rsidRDefault="00917304" w:rsidP="00917304">
      <w:pPr>
        <w:tabs>
          <w:tab w:val="left" w:pos="6231"/>
        </w:tabs>
        <w:rPr>
          <w:noProof/>
          <w:lang w:val="ja-JP" w:bidi="ja-JP"/>
        </w:rPr>
      </w:pPr>
      <w:r>
        <w:rPr>
          <w:rFonts w:ascii="ＭＳ ゴシック" w:eastAsia="ＭＳ ゴシック" w:hAnsi="ＭＳ ゴシック"/>
          <w:b/>
          <w:bCs/>
          <w:noProof/>
          <w:sz w:val="52"/>
          <w:szCs w:val="36"/>
          <w:lang w:val="ja-JP" w:bidi="ja-JP"/>
        </w:rPr>
        <mc:AlternateContent>
          <mc:Choice Requires="wps">
            <w:drawing>
              <wp:anchor distT="0" distB="0" distL="114300" distR="114300" simplePos="0" relativeHeight="252016640" behindDoc="1" locked="0" layoutInCell="1" allowOverlap="1" wp14:anchorId="1C6D502E" wp14:editId="28A9ACE9">
                <wp:simplePos x="0" y="0"/>
                <wp:positionH relativeFrom="column">
                  <wp:posOffset>-6985</wp:posOffset>
                </wp:positionH>
                <wp:positionV relativeFrom="paragraph">
                  <wp:posOffset>-372745</wp:posOffset>
                </wp:positionV>
                <wp:extent cx="6492240" cy="1295400"/>
                <wp:effectExtent l="0" t="0" r="22860" b="19050"/>
                <wp:wrapNone/>
                <wp:docPr id="1205679662" name="スクロール: 横 12056796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92240" cy="1295400"/>
                        </a:xfrm>
                        <a:prstGeom prst="horizontalScroll">
                          <a:avLst/>
                        </a:prstGeom>
                        <a:gradFill>
                          <a:gsLst>
                            <a:gs pos="37901">
                              <a:srgbClr val="FF9494"/>
                            </a:gs>
                            <a:gs pos="33802">
                              <a:srgbClr val="FF8F8F"/>
                            </a:gs>
                            <a:gs pos="15120">
                              <a:srgbClr val="FF7878"/>
                            </a:gs>
                            <a:gs pos="0">
                              <a:srgbClr val="FF0000">
                                <a:lumMod val="60000"/>
                                <a:lumOff val="40000"/>
                              </a:srgbClr>
                            </a:gs>
                            <a:gs pos="42000">
                              <a:srgbClr val="FF0000">
                                <a:lumMod val="40000"/>
                                <a:lumOff val="60000"/>
                              </a:srgbClr>
                            </a:gs>
                            <a:gs pos="83000">
                              <a:srgbClr val="FF0000">
                                <a:lumMod val="20000"/>
                                <a:lumOff val="80000"/>
                              </a:srgbClr>
                            </a:gs>
                            <a:gs pos="100000">
                              <a:sysClr val="window" lastClr="FFFFFF">
                                <a:lumMod val="95000"/>
                              </a:sysClr>
                            </a:gs>
                          </a:gsLst>
                          <a:lin ang="5400000" scaled="1"/>
                        </a:gra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7D878B3" w14:textId="77777777" w:rsidR="00917304" w:rsidRDefault="00917304" w:rsidP="0091730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6D502E" id="スクロール: 横 1205679662" o:spid="_x0000_s1100" type="#_x0000_t98" style="position:absolute;margin-left:-.55pt;margin-top:-29.35pt;width:511.2pt;height:102pt;z-index:-251299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" fillcolor="#f66" strokecolor="window" strokeweight="1pt">
                <v:fill color2="#f2f2f2" colors="0 #f66;9909f #ff7878;22152f #ff8f8f;24839f #ff9494;27525f #f99;54395f #fcc;1 #f2f2f2" focus="100%" type="gradient"/>
                <v:stroke joinstyle="miter"/>
                <v:textbox>
                  <w:txbxContent>
                    <w:p w14:paraId="57D878B3" w14:textId="77777777" w:rsidR="00917304" w:rsidRDefault="00917304" w:rsidP="00917304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ＭＳ ゴシック" w:eastAsia="ＭＳ ゴシック" w:hAnsi="ＭＳ ゴシック"/>
          <w:b/>
          <w:bCs/>
          <w:noProof/>
          <w:sz w:val="52"/>
          <w:szCs w:val="36"/>
          <w:lang w:val="ja-JP" w:bidi="ja-JP"/>
        </w:rPr>
        <mc:AlternateContent>
          <mc:Choice Requires="wps">
            <w:drawing>
              <wp:anchor distT="0" distB="0" distL="114300" distR="114300" simplePos="0" relativeHeight="252018688" behindDoc="0" locked="0" layoutInCell="1" allowOverlap="1" wp14:anchorId="105B22F7" wp14:editId="135919AD">
                <wp:simplePos x="0" y="0"/>
                <wp:positionH relativeFrom="column">
                  <wp:posOffset>716915</wp:posOffset>
                </wp:positionH>
                <wp:positionV relativeFrom="paragraph">
                  <wp:posOffset>-60325</wp:posOffset>
                </wp:positionV>
                <wp:extent cx="5425440" cy="830580"/>
                <wp:effectExtent l="0" t="0" r="0" b="7620"/>
                <wp:wrapNone/>
                <wp:docPr id="1251835795" name="テキスト ボックス 12518357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25440" cy="830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096F2A" w14:textId="77777777" w:rsidR="00917304" w:rsidRPr="00F03243" w:rsidRDefault="00917304" w:rsidP="00917304">
                            <w:pPr>
                              <w:spacing w:before="0" w:line="0" w:lineRule="atLeast"/>
                              <w:jc w:val="center"/>
                              <w:rPr>
                                <w:rFonts w:ascii="UD デジタル 教科書体 NK-B" w:eastAsia="UD デジタル 教科書体 NK-B"/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  <w:ruby>
                                <w:rubyPr>
                                  <w:rubyAlign w:val="distributeSpace"/>
                                  <w:hps w:val="22"/>
                                  <w:hpsRaise w:val="70"/>
                                  <w:hpsBaseText w:val="72"/>
                                  <w:lid w:val="ja-JP"/>
                                </w:rubyPr>
                                <w:rt>
                                  <w:r w:rsidR="00917304" w:rsidRPr="00B61708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FFFFFF" w:themeColor="background1"/>
                                      <w:szCs w:val="72"/>
                                    </w:rPr>
                                    <w:t>けいかく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FFFFFF" w:themeColor="background1"/>
                                      <w:sz w:val="72"/>
                                      <w:szCs w:val="72"/>
                                    </w:rPr>
                                    <w:t>計画</w:t>
                                  </w:r>
                                </w:rubyBase>
                              </w:ruby>
                            </w:r>
                            <w:r w:rsidRPr="00B61708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  <w:t>を</w:t>
                            </w: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  <w:ruby>
                                <w:rubyPr>
                                  <w:rubyAlign w:val="distributeSpace"/>
                                  <w:hps w:val="22"/>
                                  <w:hpsRaise w:val="70"/>
                                  <w:hpsBaseText w:val="72"/>
                                  <w:lid w:val="ja-JP"/>
                                </w:rubyPr>
                                <w:rt>
                                  <w:r w:rsidR="00917304" w:rsidRPr="00B61708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FFFFFF" w:themeColor="background1"/>
                                      <w:szCs w:val="72"/>
                                    </w:rPr>
                                    <w:t>た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FFFFFF" w:themeColor="background1"/>
                                      <w:sz w:val="72"/>
                                      <w:szCs w:val="72"/>
                                    </w:rPr>
                                    <w:t>立</w:t>
                                  </w:r>
                                </w:rubyBase>
                              </w:ruby>
                            </w:r>
                            <w:r w:rsidRPr="00B61708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  <w:t>てよう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05B22F7" id="テキスト ボックス 1251835795" o:spid="_x0000_s1101" type="#_x0000_t202" style="position:absolute;margin-left:56.45pt;margin-top:-4.75pt;width:427.2pt;height:65.4pt;z-index:2520186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" filled="f" stroked="f" strokeweight=".5pt">
                <v:textbox>
                  <w:txbxContent>
                    <w:p w14:paraId="30096F2A" w14:textId="77777777" w:rsidR="00917304" w:rsidRPr="00F03243" w:rsidRDefault="00917304" w:rsidP="00917304">
                      <w:pPr>
                        <w:spacing w:before="0" w:line="0" w:lineRule="atLeast"/>
                        <w:jc w:val="center"/>
                        <w:rPr>
                          <w:rFonts w:ascii="UD デジタル 教科書体 NK-B" w:eastAsia="UD デジタル 教科書体 NK-B"/>
                          <w:color w:val="FFFFFF" w:themeColor="background1"/>
                          <w14:textFill>
                            <w14:noFill/>
                          </w14:textFill>
                        </w:rPr>
                      </w:pP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FFFFFF" w:themeColor="background1"/>
                          <w:sz w:val="72"/>
                          <w:szCs w:val="72"/>
                        </w:rPr>
                        <w:ruby>
                          <w:rubyPr>
                            <w:rubyAlign w:val="distributeSpace"/>
                            <w:hps w:val="22"/>
                            <w:hpsRaise w:val="70"/>
                            <w:hpsBaseText w:val="72"/>
                            <w:lid w:val="ja-JP"/>
                          </w:rubyPr>
                          <w:rt>
                            <w:r w:rsidR="00917304" w:rsidRPr="00B61708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FFFFFF" w:themeColor="background1"/>
                                <w:szCs w:val="72"/>
                              </w:rPr>
                              <w:t>けいかく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  <w:t>計画</w:t>
                            </w:r>
                          </w:rubyBase>
                        </w:ruby>
                      </w:r>
                      <w:r w:rsidRPr="00B61708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FFFFFF" w:themeColor="background1"/>
                          <w:sz w:val="72"/>
                          <w:szCs w:val="72"/>
                        </w:rPr>
                        <w:t>を</w:t>
                      </w: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FFFFFF" w:themeColor="background1"/>
                          <w:sz w:val="72"/>
                          <w:szCs w:val="72"/>
                        </w:rPr>
                        <w:ruby>
                          <w:rubyPr>
                            <w:rubyAlign w:val="distributeSpace"/>
                            <w:hps w:val="22"/>
                            <w:hpsRaise w:val="70"/>
                            <w:hpsBaseText w:val="72"/>
                            <w:lid w:val="ja-JP"/>
                          </w:rubyPr>
                          <w:rt>
                            <w:r w:rsidR="00917304" w:rsidRPr="00B61708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FFFFFF" w:themeColor="background1"/>
                                <w:szCs w:val="72"/>
                              </w:rPr>
                              <w:t>た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  <w:t>立</w:t>
                            </w:r>
                          </w:rubyBase>
                        </w:ruby>
                      </w:r>
                      <w:r w:rsidRPr="00B61708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FFFFFF" w:themeColor="background1"/>
                          <w:sz w:val="72"/>
                          <w:szCs w:val="72"/>
                        </w:rPr>
                        <w:t>てよう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17664" behindDoc="0" locked="0" layoutInCell="1" allowOverlap="1" wp14:anchorId="5C3AC14F" wp14:editId="5516EE22">
            <wp:simplePos x="0" y="0"/>
            <wp:positionH relativeFrom="column">
              <wp:posOffset>5342255</wp:posOffset>
            </wp:positionH>
            <wp:positionV relativeFrom="paragraph">
              <wp:posOffset>-45085</wp:posOffset>
            </wp:positionV>
            <wp:extent cx="800100" cy="800100"/>
            <wp:effectExtent l="0" t="0" r="0" b="0"/>
            <wp:wrapNone/>
            <wp:docPr id="665078185" name="図 665078185" descr="顕微鏡の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顕微鏡のイラスト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15616" behindDoc="0" locked="0" layoutInCell="1" allowOverlap="1" wp14:anchorId="6BBA608C" wp14:editId="6816BEA9">
            <wp:simplePos x="0" y="0"/>
            <wp:positionH relativeFrom="column">
              <wp:posOffset>351155</wp:posOffset>
            </wp:positionH>
            <wp:positionV relativeFrom="paragraph">
              <wp:posOffset>-45085</wp:posOffset>
            </wp:positionV>
            <wp:extent cx="868680" cy="868680"/>
            <wp:effectExtent l="0" t="0" r="7620" b="7620"/>
            <wp:wrapNone/>
            <wp:docPr id="2124429785" name="図 2124429785" descr="レゴのキャラクター&#10;&#10;中程度の精度で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図 20" descr="レゴのキャラクター&#10;&#10;中程度の精度で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53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680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B30872" w14:textId="77777777" w:rsidR="00917304" w:rsidRDefault="00917304" w:rsidP="00917304">
      <w:pPr>
        <w:rPr>
          <w:noProof/>
          <w:lang w:val="ja-JP" w:bidi="ja-JP"/>
        </w:rPr>
      </w:pPr>
    </w:p>
    <w:p w14:paraId="5157DA40" w14:textId="3CA2CBD4" w:rsidR="00917304" w:rsidRDefault="00917304" w:rsidP="00917304">
      <w:pPr>
        <w:rPr>
          <w:noProof/>
          <w:lang w:val="ja-JP" w:bidi="ja-JP"/>
        </w:rPr>
      </w:pPr>
    </w:p>
    <w:p w14:paraId="325CA51D" w14:textId="4C726619" w:rsidR="00917304" w:rsidRPr="00DB37C3" w:rsidRDefault="00B95463" w:rsidP="00917304">
      <w:pPr>
        <w:rPr>
          <w:noProof/>
        </w:rPr>
      </w:pPr>
      <w:r>
        <w:rPr>
          <w:rFonts w:ascii="ＭＳ ゴシック" w:eastAsia="ＭＳ ゴシック" w:hAnsi="ＭＳ ゴシック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20736" behindDoc="0" locked="0" layoutInCell="1" allowOverlap="1" wp14:anchorId="4B9D5780" wp14:editId="6181E024">
                <wp:simplePos x="0" y="0"/>
                <wp:positionH relativeFrom="column">
                  <wp:posOffset>31115</wp:posOffset>
                </wp:positionH>
                <wp:positionV relativeFrom="paragraph">
                  <wp:posOffset>54306</wp:posOffset>
                </wp:positionV>
                <wp:extent cx="6454140" cy="548640"/>
                <wp:effectExtent l="0" t="0" r="22860" b="22860"/>
                <wp:wrapNone/>
                <wp:docPr id="1882949313" name="四角形: 角を丸くする 1882949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54140" cy="54864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496CE84" w14:textId="77777777" w:rsidR="00917304" w:rsidRDefault="00917304" w:rsidP="00917304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</w:pP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18"/>
                                      <w:szCs w:val="36"/>
                                    </w:rPr>
                                    <w:t>よそう</w:t>
                                  </w:r>
                                </w:rt>
                                <w:rubyBase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36"/>
                                      <w:szCs w:val="36"/>
                                    </w:rPr>
                                    <w:t>予想</w:t>
                                  </w:r>
                                </w:rubyBase>
                              </w:ruby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が</w:t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18"/>
                                      <w:szCs w:val="36"/>
                                    </w:rPr>
                                    <w:t>ただ</w:t>
                                  </w:r>
                                </w:rt>
                                <w:rubyBase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36"/>
                                      <w:szCs w:val="36"/>
                                    </w:rPr>
                                    <w:t>正</w:t>
                                  </w:r>
                                </w:rubyBase>
                              </w:ruby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しいのか</w:t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18"/>
                                      <w:szCs w:val="36"/>
                                    </w:rPr>
                                    <w:t>かくにん</w:t>
                                  </w:r>
                                </w:rt>
                                <w:rubyBase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36"/>
                                      <w:szCs w:val="36"/>
                                    </w:rPr>
                                    <w:t>確認</w:t>
                                  </w:r>
                                </w:rubyBase>
                              </w:ruby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するための</w:t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18"/>
                                      <w:szCs w:val="36"/>
                                    </w:rPr>
                                    <w:t>ほうほう</w:t>
                                  </w:r>
                                </w:rt>
                                <w:rubyBase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36"/>
                                      <w:szCs w:val="36"/>
                                    </w:rPr>
                                    <w:t>方法</w:t>
                                  </w:r>
                                </w:rubyBase>
                              </w:ruby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と、</w:t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18"/>
                                      <w:szCs w:val="36"/>
                                    </w:rPr>
                                    <w:t>ひつよう</w:t>
                                  </w:r>
                                </w:rt>
                                <w:rubyBase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36"/>
                                      <w:szCs w:val="36"/>
                                    </w:rPr>
                                    <w:t>必要</w:t>
                                  </w:r>
                                </w:rubyBase>
                              </w:ruby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な</w:t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18"/>
                                      <w:szCs w:val="36"/>
                                    </w:rPr>
                                    <w:t>どうぐ</w:t>
                                  </w:r>
                                </w:rt>
                                <w:rubyBase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36"/>
                                      <w:szCs w:val="36"/>
                                    </w:rPr>
                                    <w:t>道具</w:t>
                                  </w:r>
                                </w:rubyBase>
                              </w:ruby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を</w:t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18"/>
                                      <w:szCs w:val="36"/>
                                    </w:rPr>
                                    <w:t>かんが</w:t>
                                  </w:r>
                                </w:rt>
                                <w:rubyBase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36"/>
                                      <w:szCs w:val="36"/>
                                    </w:rPr>
                                    <w:t>考</w:t>
                                  </w:r>
                                </w:rubyBase>
                              </w:ruby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えよう。</w:t>
                            </w:r>
                          </w:p>
                          <w:p w14:paraId="465F0338" w14:textId="77777777" w:rsidR="00B95463" w:rsidRDefault="00B95463" w:rsidP="00917304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</w:pPr>
                          </w:p>
                          <w:p w14:paraId="3DB587E4" w14:textId="77777777" w:rsidR="00B95463" w:rsidRPr="00F03243" w:rsidRDefault="00B95463" w:rsidP="00917304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B9D5780" id="四角形: 角を丸くする 1882949313" o:spid="_x0000_s1102" style="position:absolute;margin-left:2.45pt;margin-top:4.3pt;width:508.2pt;height:43.2pt;z-index:252020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" filled="f" strokecolor="#f66" strokeweight="1pt">
                <v:stroke joinstyle="miter"/>
                <v:textbox>
                  <w:txbxContent>
                    <w:p w14:paraId="4496CE84" w14:textId="77777777" w:rsidR="00917304" w:rsidRDefault="00917304" w:rsidP="00917304">
                      <w:pPr>
                        <w:spacing w:before="0"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</w:pP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18"/>
                                <w:szCs w:val="36"/>
                              </w:rPr>
                              <w:t>よそう</w:t>
                            </w:r>
                          </w:rt>
                          <w:rubyBase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予想</w:t>
                            </w:r>
                          </w:rubyBase>
                        </w:ruby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が</w:t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18"/>
                                <w:szCs w:val="36"/>
                              </w:rPr>
                              <w:t>ただ</w:t>
                            </w:r>
                          </w:rt>
                          <w:rubyBase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正</w:t>
                            </w:r>
                          </w:rubyBase>
                        </w:ruby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しいのか</w:t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18"/>
                                <w:szCs w:val="36"/>
                              </w:rPr>
                              <w:t>かくにん</w:t>
                            </w:r>
                          </w:rt>
                          <w:rubyBase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確認</w:t>
                            </w:r>
                          </w:rubyBase>
                        </w:ruby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するための</w:t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18"/>
                                <w:szCs w:val="36"/>
                              </w:rPr>
                              <w:t>ほうほう</w:t>
                            </w:r>
                          </w:rt>
                          <w:rubyBase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方法</w:t>
                            </w:r>
                          </w:rubyBase>
                        </w:ruby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と、</w:t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18"/>
                                <w:szCs w:val="36"/>
                              </w:rPr>
                              <w:t>ひつよう</w:t>
                            </w:r>
                          </w:rt>
                          <w:rubyBase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必要</w:t>
                            </w:r>
                          </w:rubyBase>
                        </w:ruby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な</w:t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18"/>
                                <w:szCs w:val="36"/>
                              </w:rPr>
                              <w:t>どうぐ</w:t>
                            </w:r>
                          </w:rt>
                          <w:rubyBase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道具</w:t>
                            </w:r>
                          </w:rubyBase>
                        </w:ruby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を</w:t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18"/>
                                <w:szCs w:val="36"/>
                              </w:rPr>
                              <w:t>かんが</w:t>
                            </w:r>
                          </w:rt>
                          <w:rubyBase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考</w:t>
                            </w:r>
                          </w:rubyBase>
                        </w:ruby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えよう。</w:t>
                      </w:r>
                    </w:p>
                    <w:p w14:paraId="465F0338" w14:textId="77777777" w:rsidR="00B95463" w:rsidRDefault="00B95463" w:rsidP="00917304">
                      <w:pPr>
                        <w:spacing w:before="0"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</w:pPr>
                    </w:p>
                    <w:p w14:paraId="3DB587E4" w14:textId="77777777" w:rsidR="00B95463" w:rsidRPr="00F03243" w:rsidRDefault="00B95463" w:rsidP="00917304">
                      <w:pPr>
                        <w:spacing w:before="0"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pacing w:val="-22"/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26108FCA" w14:textId="77777777" w:rsidR="00B95463" w:rsidRPr="00B95463" w:rsidRDefault="00B95463" w:rsidP="00B95463">
      <w:pPr>
        <w:spacing w:line="240" w:lineRule="atLeast"/>
        <w:rPr>
          <w:rFonts w:ascii="UD デジタル 教科書体 NK-B" w:eastAsia="UD デジタル 教科書体 NK-B" w:hAnsi="ＭＳ ゴシック"/>
          <w:b/>
          <w:bCs/>
          <w:noProof/>
          <w:spacing w:val="-6"/>
          <w:sz w:val="18"/>
          <w:szCs w:val="18"/>
        </w:rPr>
      </w:pPr>
    </w:p>
    <w:p w14:paraId="2737178A" w14:textId="782B094C" w:rsidR="00917304" w:rsidRPr="00F03243" w:rsidRDefault="00917304" w:rsidP="00917304">
      <w:pPr>
        <w:spacing w:line="520" w:lineRule="exact"/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</w:pPr>
      <w:r w:rsidRPr="00F03243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（</w:t>
      </w:r>
      <w:r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/>
                <w:b/>
                <w:bCs/>
                <w:noProof/>
                <w:spacing w:val="-6"/>
                <w:sz w:val="16"/>
                <w:szCs w:val="32"/>
              </w:rPr>
              <w:t>けいかく</w:t>
            </w:r>
          </w:rt>
          <w:rubyBase>
            <w:r w:rsidR="00917304">
              <w:rPr>
                <w:rFonts w:ascii="UD デジタル 教科書体 NK-B" w:eastAsia="UD デジタル 教科書体 NK-B" w:hAnsi="ＭＳ ゴシック"/>
                <w:b/>
                <w:bCs/>
                <w:noProof/>
                <w:spacing w:val="-6"/>
                <w:sz w:val="32"/>
                <w:szCs w:val="32"/>
              </w:rPr>
              <w:t>計画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の</w:t>
      </w:r>
      <w:r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/>
                <w:b/>
                <w:bCs/>
                <w:noProof/>
                <w:spacing w:val="-6"/>
                <w:sz w:val="16"/>
                <w:szCs w:val="32"/>
              </w:rPr>
              <w:t>れい</w:t>
            </w:r>
          </w:rt>
          <w:rubyBase>
            <w:r w:rsidR="00917304">
              <w:rPr>
                <w:rFonts w:ascii="UD デジタル 教科書体 NK-B" w:eastAsia="UD デジタル 教科書体 NK-B" w:hAnsi="ＭＳ ゴシック"/>
                <w:b/>
                <w:bCs/>
                <w:noProof/>
                <w:spacing w:val="-6"/>
                <w:sz w:val="32"/>
                <w:szCs w:val="32"/>
              </w:rPr>
              <w:t>例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）</w:t>
      </w:r>
    </w:p>
    <w:p w14:paraId="078EBFFC" w14:textId="77777777" w:rsidR="00917304" w:rsidRPr="00F03243" w:rsidRDefault="00917304" w:rsidP="00917304">
      <w:pPr>
        <w:spacing w:line="520" w:lineRule="exact"/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</w:pPr>
      <w:r w:rsidRPr="00F03243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ぼうし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帽子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の</w:t>
      </w:r>
      <w:r w:rsidRPr="00F03243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いろ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色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による</w:t>
      </w:r>
      <w:r w:rsidRPr="00F03243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あたま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頭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の</w:t>
      </w:r>
      <w:r w:rsidRPr="00F03243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おんど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温度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のちがいの</w:t>
      </w:r>
      <w:r w:rsidRPr="00F03243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じっけん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実験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けいかく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計画</w:t>
            </w:r>
          </w:rubyBase>
        </w:ruby>
      </w:r>
    </w:p>
    <w:p w14:paraId="0A67D887" w14:textId="062DD028" w:rsidR="00917304" w:rsidRDefault="006A1237" w:rsidP="00917304">
      <w:pPr>
        <w:spacing w:line="520" w:lineRule="exact"/>
        <w:rPr>
          <w:rFonts w:ascii="ＭＳ ゴシック" w:eastAsia="ＭＳ ゴシック" w:hAnsi="ＭＳ ゴシック"/>
          <w:b/>
          <w:bCs/>
          <w:noProof/>
          <w:spacing w:val="-6"/>
          <w:sz w:val="32"/>
          <w:szCs w:val="32"/>
        </w:rPr>
      </w:pPr>
      <w:r>
        <w:rPr>
          <w:rFonts w:ascii="ＭＳ ゴシック" w:eastAsia="ＭＳ ゴシック" w:hAnsi="ＭＳ ゴシック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22784" behindDoc="1" locked="0" layoutInCell="1" allowOverlap="1" wp14:anchorId="48E25526" wp14:editId="6CC1C6C5">
                <wp:simplePos x="0" y="0"/>
                <wp:positionH relativeFrom="margin">
                  <wp:align>left</wp:align>
                </wp:positionH>
                <wp:positionV relativeFrom="paragraph">
                  <wp:posOffset>183515</wp:posOffset>
                </wp:positionV>
                <wp:extent cx="6644640" cy="2171700"/>
                <wp:effectExtent l="0" t="0" r="22860" b="19050"/>
                <wp:wrapNone/>
                <wp:docPr id="1366190211" name="四角形: 角を丸くする 1366190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44640" cy="217170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27A60A0" w14:textId="77777777" w:rsidR="00917304" w:rsidRPr="00FF0153" w:rsidRDefault="00917304" w:rsidP="00917304">
                            <w:pPr>
                              <w:spacing w:before="0" w:line="240" w:lineRule="atLeast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8E25526" id="四角形: 角を丸くする 1366190211" o:spid="_x0000_s1103" style="position:absolute;margin-left:0;margin-top:14.45pt;width:523.2pt;height:171pt;z-index:-2512936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" filled="f" strokecolor="#f66" strokeweight="1pt">
                <v:stroke joinstyle="miter"/>
                <v:textbox>
                  <w:txbxContent>
                    <w:p w14:paraId="327A60A0" w14:textId="77777777" w:rsidR="00917304" w:rsidRPr="00FF0153" w:rsidRDefault="00917304" w:rsidP="00917304">
                      <w:pPr>
                        <w:spacing w:before="0" w:line="240" w:lineRule="atLeast"/>
                        <w:rPr>
                          <w:rFonts w:ascii="ＭＳ ゴシック" w:eastAsia="ＭＳ ゴシック" w:hAnsi="ＭＳ ゴシック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</w:p>
                  </w:txbxContent>
                </v:textbox>
                <w10:wrap anchorx="margin"/>
              </v:roundrect>
            </w:pict>
          </mc:Fallback>
        </mc:AlternateContent>
      </w:r>
      <w:r w:rsidR="00917304">
        <w:rPr>
          <w:rFonts w:ascii="ＭＳ ゴシック" w:eastAsia="ＭＳ ゴシック" w:hAnsi="ＭＳ ゴシック"/>
          <w:b/>
          <w:bCs/>
          <w:noProof/>
          <w:color w:val="000000" w:themeColor="text1"/>
          <w:sz w:val="36"/>
          <w:szCs w:val="36"/>
        </w:rPr>
        <w:drawing>
          <wp:anchor distT="0" distB="0" distL="114300" distR="114300" simplePos="0" relativeHeight="252024832" behindDoc="0" locked="0" layoutInCell="1" allowOverlap="1" wp14:anchorId="25F94611" wp14:editId="741EBD6E">
            <wp:simplePos x="0" y="0"/>
            <wp:positionH relativeFrom="column">
              <wp:posOffset>4593590</wp:posOffset>
            </wp:positionH>
            <wp:positionV relativeFrom="paragraph">
              <wp:posOffset>344805</wp:posOffset>
            </wp:positionV>
            <wp:extent cx="1808621" cy="676275"/>
            <wp:effectExtent l="0" t="0" r="1270" b="0"/>
            <wp:wrapNone/>
            <wp:docPr id="1145758936" name="図 13" descr="台の上に置かれた靴&#10;&#10;低い精度で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5758936" name="図 13" descr="台の上に置かれた靴&#10;&#10;低い精度で自動的に生成された説明"/>
                    <pic:cNvPicPr/>
                  </pic:nvPicPr>
                  <pic:blipFill rotWithShape="1">
                    <a:blip r:embed="rId54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808621" cy="676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EA6C70" w14:textId="598C607C" w:rsidR="00917304" w:rsidRPr="006A1237" w:rsidRDefault="006A1237" w:rsidP="006A1237">
      <w:pPr>
        <w:spacing w:line="520" w:lineRule="exact"/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</w:pPr>
      <w:r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（１）</w:t>
      </w:r>
      <w:r w:rsidR="00917304" w:rsidRPr="006A1237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6A1237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ようい</w:t>
            </w:r>
          </w:rt>
          <w:rubyBase>
            <w:r w:rsidR="00917304" w:rsidRPr="006A1237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用意</w:t>
            </w:r>
          </w:rubyBase>
        </w:ruby>
      </w:r>
      <w:r w:rsidR="00917304" w:rsidRPr="006A1237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するもの</w:t>
      </w:r>
    </w:p>
    <w:p w14:paraId="584EE3C5" w14:textId="05BEDD8E" w:rsidR="00917304" w:rsidRPr="00F03243" w:rsidRDefault="00917304" w:rsidP="00917304">
      <w:pPr>
        <w:pStyle w:val="afffa"/>
        <w:spacing w:line="520" w:lineRule="exact"/>
        <w:ind w:left="1080"/>
        <w:rPr>
          <w:rFonts w:ascii="UD デジタル 教科書体 NK-B" w:eastAsia="UD デジタル 教科書体 NK-B" w:hAnsi="ＭＳ ゴシック"/>
          <w:noProof/>
          <w:spacing w:val="-6"/>
          <w:sz w:val="32"/>
          <w:szCs w:val="32"/>
        </w:rPr>
      </w:pP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16"/>
                <w:szCs w:val="32"/>
              </w:rPr>
              <w:t>ぼうし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32"/>
                <w:szCs w:val="32"/>
              </w:rPr>
              <w:t>帽子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（</w:t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16"/>
                <w:szCs w:val="32"/>
              </w:rPr>
              <w:t>あか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32"/>
                <w:szCs w:val="32"/>
              </w:rPr>
              <w:t>赤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16"/>
                <w:szCs w:val="32"/>
              </w:rPr>
              <w:t>ぼうし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32"/>
                <w:szCs w:val="32"/>
              </w:rPr>
              <w:t>帽子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・</w:t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16"/>
                <w:szCs w:val="32"/>
              </w:rPr>
              <w:t>しろ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32"/>
                <w:szCs w:val="32"/>
              </w:rPr>
              <w:t>白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16"/>
                <w:szCs w:val="32"/>
              </w:rPr>
              <w:t>ぼうし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32"/>
                <w:szCs w:val="32"/>
              </w:rPr>
              <w:t>帽子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・</w:t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16"/>
                <w:szCs w:val="32"/>
              </w:rPr>
              <w:t>くろぼうし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32"/>
                <w:szCs w:val="32"/>
              </w:rPr>
              <w:t>黒帽子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）</w:t>
      </w:r>
      <w:r w:rsidR="000D3511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 xml:space="preserve">   </w:t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16"/>
                <w:szCs w:val="32"/>
              </w:rPr>
              <w:t>かく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32"/>
                <w:szCs w:val="32"/>
              </w:rPr>
              <w:t>各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１つ</w:t>
      </w:r>
    </w:p>
    <w:p w14:paraId="6584E9A9" w14:textId="28EB0A1A" w:rsidR="00917304" w:rsidRPr="00F03243" w:rsidRDefault="00917304" w:rsidP="00917304">
      <w:pPr>
        <w:pStyle w:val="afffa"/>
        <w:spacing w:line="520" w:lineRule="exact"/>
        <w:ind w:left="1080"/>
        <w:rPr>
          <w:rFonts w:ascii="UD デジタル 教科書体 NK-B" w:eastAsia="UD デジタル 教科書体 NK-B" w:hAnsi="ＭＳ ゴシック"/>
          <w:noProof/>
          <w:spacing w:val="-6"/>
          <w:sz w:val="32"/>
          <w:szCs w:val="32"/>
        </w:rPr>
      </w:pPr>
      <w:r w:rsidRPr="00F03243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drawing>
          <wp:anchor distT="0" distB="0" distL="114300" distR="114300" simplePos="0" relativeHeight="252026880" behindDoc="0" locked="0" layoutInCell="1" allowOverlap="1" wp14:anchorId="6C816410" wp14:editId="59CCEFF1">
            <wp:simplePos x="0" y="0"/>
            <wp:positionH relativeFrom="margin">
              <wp:posOffset>5384165</wp:posOffset>
            </wp:positionH>
            <wp:positionV relativeFrom="paragraph">
              <wp:posOffset>75565</wp:posOffset>
            </wp:positionV>
            <wp:extent cx="1162050" cy="710964"/>
            <wp:effectExtent l="0" t="0" r="0" b="0"/>
            <wp:wrapNone/>
            <wp:docPr id="372237934" name="図 15" descr="座る, テーブル, 小さい, 古い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237934" name="図 15" descr="座る, テーブル, 小さい, 古い が含まれている画像&#10;&#10;自動的に生成された説明"/>
                    <pic:cNvPicPr/>
                  </pic:nvPicPr>
                  <pic:blipFill>
                    <a:blip r:embed="rId55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3784" cy="712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03243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drawing>
          <wp:anchor distT="0" distB="0" distL="114300" distR="114300" simplePos="0" relativeHeight="252025856" behindDoc="0" locked="0" layoutInCell="1" allowOverlap="1" wp14:anchorId="0B07564B" wp14:editId="33862F19">
            <wp:simplePos x="0" y="0"/>
            <wp:positionH relativeFrom="column">
              <wp:posOffset>4410710</wp:posOffset>
            </wp:positionH>
            <wp:positionV relativeFrom="paragraph">
              <wp:posOffset>102870</wp:posOffset>
            </wp:positionV>
            <wp:extent cx="1109347" cy="704735"/>
            <wp:effectExtent l="0" t="6985" r="7620" b="7620"/>
            <wp:wrapNone/>
            <wp:docPr id="1390382128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382128" name="図 1390382128"/>
                    <pic:cNvPicPr/>
                  </pic:nvPicPr>
                  <pic:blipFill rotWithShape="1">
                    <a:blip r:embed="rId56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 rot="5400000">
                      <a:off x="0" y="0"/>
                      <a:ext cx="1109347" cy="704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16"/>
                <w:szCs w:val="32"/>
              </w:rPr>
              <w:t>あたま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32"/>
                <w:szCs w:val="32"/>
              </w:rPr>
              <w:t>頭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の</w:t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16"/>
                <w:szCs w:val="32"/>
              </w:rPr>
              <w:t>かたち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32"/>
                <w:szCs w:val="32"/>
              </w:rPr>
              <w:t>形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をした</w:t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16"/>
                <w:szCs w:val="32"/>
              </w:rPr>
              <w:t>はっぽう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32"/>
                <w:szCs w:val="32"/>
              </w:rPr>
              <w:t>発泡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スチロール</w:t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16"/>
                <w:szCs w:val="32"/>
              </w:rPr>
              <w:t>だい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32"/>
                <w:szCs w:val="32"/>
              </w:rPr>
              <w:t>台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 xml:space="preserve">　</w:t>
      </w:r>
      <w:r w:rsidR="000D3511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 xml:space="preserve">   </w:t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４つ</w:t>
      </w:r>
    </w:p>
    <w:p w14:paraId="3704E438" w14:textId="6A5D86DB" w:rsidR="00917304" w:rsidRPr="00F03243" w:rsidRDefault="00917304" w:rsidP="00917304">
      <w:pPr>
        <w:pStyle w:val="afffa"/>
        <w:spacing w:line="520" w:lineRule="exact"/>
        <w:ind w:left="1080"/>
        <w:rPr>
          <w:rFonts w:ascii="UD デジタル 教科書体 NK-B" w:eastAsia="UD デジタル 教科書体 NK-B" w:hAnsi="ＭＳ ゴシック"/>
          <w:noProof/>
          <w:spacing w:val="-6"/>
          <w:sz w:val="32"/>
          <w:szCs w:val="32"/>
        </w:rPr>
      </w:pP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16"/>
                <w:szCs w:val="32"/>
              </w:rPr>
              <w:t>ひせっしょく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32"/>
                <w:szCs w:val="32"/>
              </w:rPr>
              <w:t>非接触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16"/>
                <w:szCs w:val="32"/>
              </w:rPr>
              <w:t>おんどけい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32"/>
                <w:szCs w:val="32"/>
              </w:rPr>
              <w:t>温度計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 xml:space="preserve">　</w:t>
      </w:r>
      <w:r w:rsidR="000D3511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1</w:t>
      </w:r>
      <w:r w:rsidR="000D3511">
        <w:rPr>
          <w:rFonts w:ascii="UD デジタル 教科書体 NK-B" w:eastAsia="UD デジタル 教科書体 NK-B" w:hAnsi="ＭＳ ゴシック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0D3511" w:rsidRPr="000D3511">
              <w:rPr>
                <w:rFonts w:ascii="UD デジタル 教科書体 NK-B" w:eastAsia="UD デジタル 教科書体 NK-B" w:hAnsi="ＭＳ ゴシック"/>
                <w:noProof/>
                <w:spacing w:val="-6"/>
                <w:sz w:val="16"/>
                <w:szCs w:val="32"/>
              </w:rPr>
              <w:t>だい</w:t>
            </w:r>
          </w:rt>
          <w:rubyBase>
            <w:r w:rsidR="000D3511">
              <w:rPr>
                <w:rFonts w:ascii="UD デジタル 教科書体 NK-B" w:eastAsia="UD デジタル 教科書体 NK-B" w:hAnsi="ＭＳ ゴシック"/>
                <w:noProof/>
                <w:spacing w:val="-6"/>
                <w:sz w:val="32"/>
                <w:szCs w:val="32"/>
              </w:rPr>
              <w:t>台</w:t>
            </w:r>
          </w:rubyBase>
        </w:ruby>
      </w:r>
    </w:p>
    <w:p w14:paraId="51B3FA6E" w14:textId="77777777" w:rsidR="00917304" w:rsidRDefault="00917304" w:rsidP="00917304">
      <w:pPr>
        <w:pStyle w:val="afffa"/>
        <w:spacing w:line="520" w:lineRule="exact"/>
        <w:ind w:left="1080"/>
        <w:rPr>
          <w:rFonts w:ascii="ＭＳ ゴシック" w:eastAsia="ＭＳ ゴシック" w:hAnsi="ＭＳ ゴシック"/>
          <w:noProof/>
          <w:spacing w:val="-6"/>
          <w:sz w:val="32"/>
          <w:szCs w:val="32"/>
        </w:rPr>
      </w:pPr>
    </w:p>
    <w:p w14:paraId="009B2FBF" w14:textId="77777777" w:rsidR="00917304" w:rsidRPr="00F03243" w:rsidRDefault="00917304" w:rsidP="00917304">
      <w:pPr>
        <w:pStyle w:val="afffa"/>
        <w:spacing w:line="520" w:lineRule="exact"/>
        <w:ind w:left="1080"/>
        <w:rPr>
          <w:rFonts w:ascii="UD デジタル 教科書体 NK-B" w:eastAsia="UD デジタル 教科書体 NK-B" w:hAnsi="ＭＳ ゴシック"/>
          <w:noProof/>
          <w:spacing w:val="-6"/>
          <w:sz w:val="32"/>
          <w:szCs w:val="32"/>
        </w:rPr>
      </w:pPr>
      <w:r w:rsidRPr="00F03243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23808" behindDoc="1" locked="0" layoutInCell="1" allowOverlap="1" wp14:anchorId="3DC9A03C" wp14:editId="2C56BF8D">
                <wp:simplePos x="0" y="0"/>
                <wp:positionH relativeFrom="margin">
                  <wp:posOffset>31115</wp:posOffset>
                </wp:positionH>
                <wp:positionV relativeFrom="paragraph">
                  <wp:posOffset>123825</wp:posOffset>
                </wp:positionV>
                <wp:extent cx="6644640" cy="4617720"/>
                <wp:effectExtent l="0" t="0" r="22860" b="11430"/>
                <wp:wrapNone/>
                <wp:docPr id="1665927297" name="四角形: 角を丸くする 1665927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44640" cy="4617720"/>
                        </a:xfrm>
                        <a:prstGeom prst="roundRect">
                          <a:avLst>
                            <a:gd name="adj" fmla="val 7052"/>
                          </a:avLst>
                        </a:prstGeom>
                        <a:noFill/>
                        <a:ln w="12700" cap="flat" cmpd="sng" algn="ctr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linkedTxbx id="79" seq="1"/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DC9A03C" id="四角形: 角を丸くする 1665927297" o:spid="_x0000_s1104" style="position:absolute;left:0;text-align:left;margin-left:2.45pt;margin-top:9.75pt;width:523.2pt;height:363.6pt;z-index:-251292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462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" filled="f" strokecolor="#f66" strokeweight="1pt">
                <v:stroke joinstyle="miter"/>
                <v:textbox>
                  <w:txbxContent/>
                </v:textbox>
                <w10:wrap anchorx="margin"/>
              </v:roundrect>
            </w:pict>
          </mc:Fallback>
        </mc:AlternateContent>
      </w:r>
    </w:p>
    <w:p w14:paraId="5C83676F" w14:textId="52D4D9B6" w:rsidR="00917304" w:rsidRPr="006A1237" w:rsidRDefault="006A1237" w:rsidP="006A1237">
      <w:pPr>
        <w:spacing w:line="340" w:lineRule="exact"/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</w:pPr>
      <w:r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>（２）</w:t>
      </w:r>
      <w:r w:rsidR="00917304" w:rsidRPr="006A1237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6A1237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じっけん</w:t>
            </w:r>
          </w:rt>
          <w:rubyBase>
            <w:r w:rsidR="00917304" w:rsidRPr="006A1237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実験</w:t>
            </w:r>
          </w:rubyBase>
        </w:ruby>
      </w:r>
      <w:r w:rsidR="00917304" w:rsidRPr="006A1237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6A1237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16"/>
                <w:szCs w:val="32"/>
              </w:rPr>
              <w:t>ほうほう</w:t>
            </w:r>
          </w:rt>
          <w:rubyBase>
            <w:r w:rsidR="00917304" w:rsidRPr="006A1237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6"/>
                <w:sz w:val="32"/>
                <w:szCs w:val="32"/>
              </w:rPr>
              <w:t>方法</w:t>
            </w:r>
          </w:rubyBase>
        </w:ruby>
      </w:r>
    </w:p>
    <w:p w14:paraId="5C6447E2" w14:textId="77777777" w:rsidR="00A85851" w:rsidRDefault="00917304" w:rsidP="00A85851">
      <w:pPr>
        <w:pStyle w:val="afffa"/>
        <w:numPr>
          <w:ilvl w:val="1"/>
          <w:numId w:val="24"/>
        </w:numPr>
        <w:spacing w:line="340" w:lineRule="exact"/>
        <w:ind w:left="799" w:hanging="357"/>
        <w:rPr>
          <w:rFonts w:ascii="UD デジタル 教科書体 NK-B" w:eastAsia="UD デジタル 教科書体 NK-B" w:hAnsi="ＭＳ ゴシック"/>
          <w:noProof/>
          <w:spacing w:val="-6"/>
          <w:sz w:val="32"/>
          <w:szCs w:val="32"/>
        </w:rPr>
      </w:pPr>
      <w:r w:rsidRPr="00F03243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drawing>
          <wp:anchor distT="0" distB="0" distL="114300" distR="114300" simplePos="0" relativeHeight="252030976" behindDoc="0" locked="0" layoutInCell="1" allowOverlap="1" wp14:anchorId="6B453E3A" wp14:editId="5A7117A7">
            <wp:simplePos x="0" y="0"/>
            <wp:positionH relativeFrom="column">
              <wp:posOffset>5542300</wp:posOffset>
            </wp:positionH>
            <wp:positionV relativeFrom="paragraph">
              <wp:posOffset>136187</wp:posOffset>
            </wp:positionV>
            <wp:extent cx="995319" cy="631508"/>
            <wp:effectExtent l="0" t="8572" r="6032" b="6033"/>
            <wp:wrapNone/>
            <wp:docPr id="1635830283" name="図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0382128" name="図 1390382128"/>
                    <pic:cNvPicPr/>
                  </pic:nvPicPr>
                  <pic:blipFill rotWithShape="1">
                    <a:blip r:embed="rId57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 rot="5400000">
                      <a:off x="0" y="0"/>
                      <a:ext cx="1002524" cy="6360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03243">
        <w:rPr>
          <w:rFonts w:ascii="UD デジタル 教科書体 NK-B" w:eastAsia="UD デジタル 教科書体 NK-B" w:hAnsi="ＭＳ ゴシック" w:hint="eastAsia"/>
          <w:b/>
          <w:bCs/>
          <w:noProof/>
          <w:color w:val="000000" w:themeColor="text1"/>
          <w:sz w:val="36"/>
          <w:szCs w:val="36"/>
        </w:rPr>
        <w:drawing>
          <wp:anchor distT="0" distB="0" distL="114300" distR="114300" simplePos="0" relativeHeight="252029952" behindDoc="0" locked="0" layoutInCell="1" allowOverlap="1" wp14:anchorId="3FA540C1" wp14:editId="261DC9CB">
            <wp:simplePos x="0" y="0"/>
            <wp:positionH relativeFrom="column">
              <wp:posOffset>4843178</wp:posOffset>
            </wp:positionH>
            <wp:positionV relativeFrom="paragraph">
              <wp:posOffset>142524</wp:posOffset>
            </wp:positionV>
            <wp:extent cx="1000459" cy="621399"/>
            <wp:effectExtent l="0" t="952" r="8572" b="8573"/>
            <wp:wrapNone/>
            <wp:docPr id="477970133" name="図 18" descr="屋内, 座る, テーブル, ペア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970133" name="図 18" descr="屋内, 座る, テーブル, ペア が含まれている画像&#10;&#10;自動的に生成された説明"/>
                    <pic:cNvPicPr/>
                  </pic:nvPicPr>
                  <pic:blipFill rotWithShape="1">
                    <a:blip r:embed="rId58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 rot="5400000">
                      <a:off x="0" y="0"/>
                      <a:ext cx="1008222" cy="6262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03243">
        <w:rPr>
          <w:rFonts w:ascii="UD デジタル 教科書体 NK-B" w:eastAsia="UD デジタル 教科書体 NK-B" w:hAnsi="ＭＳ ゴシック" w:hint="eastAsia"/>
          <w:b/>
          <w:bCs/>
          <w:noProof/>
          <w:color w:val="000000" w:themeColor="text1"/>
          <w:sz w:val="36"/>
          <w:szCs w:val="36"/>
        </w:rPr>
        <w:drawing>
          <wp:anchor distT="0" distB="0" distL="114300" distR="114300" simplePos="0" relativeHeight="252028928" behindDoc="0" locked="0" layoutInCell="1" allowOverlap="1" wp14:anchorId="62BE344A" wp14:editId="35E8E355">
            <wp:simplePos x="0" y="0"/>
            <wp:positionH relativeFrom="column">
              <wp:posOffset>4138613</wp:posOffset>
            </wp:positionH>
            <wp:positionV relativeFrom="paragraph">
              <wp:posOffset>130492</wp:posOffset>
            </wp:positionV>
            <wp:extent cx="994410" cy="654685"/>
            <wp:effectExtent l="0" t="1588" r="0" b="0"/>
            <wp:wrapNone/>
            <wp:docPr id="1543276681" name="図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3276681" name="図 1543276681"/>
                    <pic:cNvPicPr/>
                  </pic:nvPicPr>
                  <pic:blipFill rotWithShape="1">
                    <a:blip r:embed="rId59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 rot="5400000">
                      <a:off x="0" y="0"/>
                      <a:ext cx="994410" cy="6546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  <w:lang w:val="ja-JP"/>
        </w:rPr>
        <w:drawing>
          <wp:anchor distT="0" distB="0" distL="114300" distR="114300" simplePos="0" relativeHeight="252027904" behindDoc="0" locked="0" layoutInCell="1" allowOverlap="1" wp14:anchorId="426615A9" wp14:editId="5FD33108">
            <wp:simplePos x="0" y="0"/>
            <wp:positionH relativeFrom="column">
              <wp:posOffset>3343593</wp:posOffset>
            </wp:positionH>
            <wp:positionV relativeFrom="paragraph">
              <wp:posOffset>78422</wp:posOffset>
            </wp:positionV>
            <wp:extent cx="996950" cy="747395"/>
            <wp:effectExtent l="0" t="8573" r="4128" b="4127"/>
            <wp:wrapNone/>
            <wp:docPr id="504463526" name="図 16" descr="屋内, 座る, 小さい, ドア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463526" name="図 16" descr="屋内, 座る, 小さい, ドア が含まれている画像&#10;&#10;自動的に生成された説明"/>
                    <pic:cNvPicPr/>
                  </pic:nvPicPr>
                  <pic:blipFill>
                    <a:blip r:embed="rId60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996950" cy="747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UD デジタル 教科書体 NK-B" w:eastAsia="UD デジタル 教科書体 NK-B" w:hAnsi="ＭＳ ゴシック"/>
          <w:noProof/>
          <w:spacing w:val="-6"/>
          <w:sz w:val="32"/>
          <w:szCs w:val="32"/>
        </w:rPr>
        <w:ruby>
          <w:rubyPr>
            <w:rubyAlign w:val="distributeSpace"/>
            <w:hps w:val="10"/>
            <w:hpsRaise w:val="30"/>
            <w:hpsBaseText w:val="32"/>
            <w:lid w:val="ja-JP"/>
          </w:rubyPr>
          <w:rt>
            <w:r w:rsidR="00917304" w:rsidRPr="00FC5BE4">
              <w:rPr>
                <w:rFonts w:ascii="UD デジタル 教科書体 NK-B" w:eastAsia="UD デジタル 教科書体 NK-B" w:hAnsi="ＭＳ ゴシック"/>
                <w:noProof/>
                <w:spacing w:val="-6"/>
                <w:sz w:val="10"/>
                <w:szCs w:val="32"/>
              </w:rPr>
              <w:t>ひ</w:t>
            </w:r>
          </w:rt>
          <w:rubyBase>
            <w:r w:rsidR="00917304">
              <w:rPr>
                <w:rFonts w:ascii="UD デジタル 教科書体 NK-B" w:eastAsia="UD デジタル 教科書体 NK-B" w:hAnsi="ＭＳ ゴシック"/>
                <w:noProof/>
                <w:spacing w:val="-6"/>
                <w:sz w:val="32"/>
                <w:szCs w:val="32"/>
              </w:rPr>
              <w:t>日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なたで、</w:t>
      </w:r>
      <w:r>
        <w:rPr>
          <w:rFonts w:ascii="UD デジタル 教科書体 NK-B" w:eastAsia="UD デジタル 教科書体 NK-B" w:hAnsi="ＭＳ ゴシック"/>
          <w:noProof/>
          <w:spacing w:val="-6"/>
          <w:sz w:val="32"/>
          <w:szCs w:val="32"/>
        </w:rPr>
        <w:ruby>
          <w:rubyPr>
            <w:rubyAlign w:val="distributeSpace"/>
            <w:hps w:val="10"/>
            <w:hpsRaise w:val="30"/>
            <w:hpsBaseText w:val="32"/>
            <w:lid w:val="ja-JP"/>
          </w:rubyPr>
          <w:rt>
            <w:r w:rsidR="00917304" w:rsidRPr="00FC5BE4">
              <w:rPr>
                <w:rFonts w:ascii="UD デジタル 教科書体 NK-B" w:eastAsia="UD デジタル 教科書体 NK-B" w:hAnsi="ＭＳ ゴシック"/>
                <w:noProof/>
                <w:spacing w:val="-6"/>
                <w:sz w:val="10"/>
                <w:szCs w:val="32"/>
              </w:rPr>
              <w:t>はっぽう</w:t>
            </w:r>
          </w:rt>
          <w:rubyBase>
            <w:r w:rsidR="00917304">
              <w:rPr>
                <w:rFonts w:ascii="UD デジタル 教科書体 NK-B" w:eastAsia="UD デジタル 教科書体 NK-B" w:hAnsi="ＭＳ ゴシック"/>
                <w:noProof/>
                <w:spacing w:val="-6"/>
                <w:sz w:val="32"/>
                <w:szCs w:val="32"/>
              </w:rPr>
              <w:t>発泡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スチロール</w:t>
      </w:r>
      <w:r>
        <w:rPr>
          <w:rFonts w:ascii="UD デジタル 教科書体 NK-B" w:eastAsia="UD デジタル 教科書体 NK-B" w:hAnsi="ＭＳ ゴシック"/>
          <w:noProof/>
          <w:spacing w:val="-6"/>
          <w:sz w:val="32"/>
          <w:szCs w:val="32"/>
        </w:rPr>
        <w:ruby>
          <w:rubyPr>
            <w:rubyAlign w:val="distributeSpace"/>
            <w:hps w:val="10"/>
            <w:hpsRaise w:val="30"/>
            <w:hpsBaseText w:val="32"/>
            <w:lid w:val="ja-JP"/>
          </w:rubyPr>
          <w:rt>
            <w:r w:rsidR="00917304" w:rsidRPr="00FC5BE4">
              <w:rPr>
                <w:rFonts w:ascii="UD デジタル 教科書体 NK-B" w:eastAsia="UD デジタル 教科書体 NK-B" w:hAnsi="ＭＳ ゴシック"/>
                <w:noProof/>
                <w:spacing w:val="-6"/>
                <w:sz w:val="10"/>
                <w:szCs w:val="32"/>
              </w:rPr>
              <w:t>だい</w:t>
            </w:r>
          </w:rt>
          <w:rubyBase>
            <w:r w:rsidR="00917304">
              <w:rPr>
                <w:rFonts w:ascii="UD デジタル 教科書体 NK-B" w:eastAsia="UD デジタル 教科書体 NK-B" w:hAnsi="ＭＳ ゴシック"/>
                <w:noProof/>
                <w:spacing w:val="-6"/>
                <w:sz w:val="32"/>
                <w:szCs w:val="32"/>
              </w:rPr>
              <w:t>台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に</w:t>
      </w:r>
    </w:p>
    <w:p w14:paraId="57DD6B8F" w14:textId="20E8D50D" w:rsidR="00917304" w:rsidRPr="00A85851" w:rsidRDefault="00917304" w:rsidP="00A85851">
      <w:pPr>
        <w:spacing w:line="340" w:lineRule="exact"/>
        <w:ind w:left="442" w:firstLineChars="120" w:firstLine="384"/>
        <w:rPr>
          <w:rFonts w:ascii="UD デジタル 教科書体 NK-B" w:eastAsia="UD デジタル 教科書体 NK-B" w:hAnsi="ＭＳ ゴシック"/>
          <w:noProof/>
          <w:spacing w:val="-6"/>
          <w:sz w:val="32"/>
          <w:szCs w:val="32"/>
        </w:rPr>
      </w:pPr>
      <w:r w:rsidRPr="00A85851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A85851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16"/>
                <w:szCs w:val="32"/>
              </w:rPr>
              <w:t>ぼうし</w:t>
            </w:r>
          </w:rt>
          <w:rubyBase>
            <w:r w:rsidR="00917304" w:rsidRPr="00A85851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32"/>
                <w:szCs w:val="32"/>
              </w:rPr>
              <w:t>帽子</w:t>
            </w:r>
          </w:rubyBase>
        </w:ruby>
      </w:r>
      <w:r w:rsidRPr="00A85851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をかぶせる。</w:t>
      </w:r>
    </w:p>
    <w:p w14:paraId="64744163" w14:textId="47A1AFFA" w:rsidR="00917304" w:rsidRPr="00F03243" w:rsidRDefault="00917304" w:rsidP="006A1237">
      <w:pPr>
        <w:spacing w:line="340" w:lineRule="exact"/>
        <w:ind w:firstLineChars="100" w:firstLine="314"/>
        <w:rPr>
          <w:rFonts w:ascii="UD デジタル 教科書体 NK-B" w:eastAsia="UD デジタル 教科書体 NK-B" w:hAnsi="ＭＳ ゴシック"/>
          <w:noProof/>
          <w:spacing w:val="-6"/>
          <w:sz w:val="32"/>
          <w:szCs w:val="32"/>
        </w:rPr>
      </w:pP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 xml:space="preserve">　</w:t>
      </w:r>
      <w:r w:rsidR="00A85851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 xml:space="preserve">   </w:t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１つだけ、</w:t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16"/>
                <w:szCs w:val="32"/>
              </w:rPr>
              <w:t>ぼうし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32"/>
                <w:szCs w:val="32"/>
              </w:rPr>
              <w:t>帽子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をかぶせない。</w:t>
      </w:r>
    </w:p>
    <w:p w14:paraId="5AFD5725" w14:textId="77777777" w:rsidR="00917304" w:rsidRDefault="00917304" w:rsidP="006A1237">
      <w:pPr>
        <w:spacing w:line="340" w:lineRule="exact"/>
        <w:ind w:firstLineChars="100" w:firstLine="314"/>
        <w:rPr>
          <w:rFonts w:ascii="UD デジタル 教科書体 NK-B" w:eastAsia="UD デジタル 教科書体 NK-B" w:hAnsi="ＭＳ ゴシック"/>
          <w:noProof/>
          <w:spacing w:val="-6"/>
          <w:sz w:val="32"/>
          <w:szCs w:val="32"/>
        </w:rPr>
      </w:pPr>
    </w:p>
    <w:p w14:paraId="4404FAA9" w14:textId="77777777" w:rsidR="00917304" w:rsidRPr="00F03243" w:rsidRDefault="00917304" w:rsidP="006A1237">
      <w:pPr>
        <w:spacing w:line="340" w:lineRule="exact"/>
        <w:ind w:firstLineChars="100" w:firstLine="360"/>
        <w:rPr>
          <w:rFonts w:ascii="UD デジタル 教科書体 NK-B" w:eastAsia="UD デジタル 教科書体 NK-B" w:hAnsi="ＭＳ ゴシック"/>
          <w:noProof/>
          <w:spacing w:val="-6"/>
          <w:sz w:val="32"/>
          <w:szCs w:val="32"/>
        </w:rPr>
      </w:pPr>
      <w:r w:rsidRPr="00F03243">
        <w:rPr>
          <w:rFonts w:ascii="UD デジタル 教科書体 NK-B" w:eastAsia="UD デジタル 教科書体 NK-B" w:hAnsi="ＭＳ ゴシック" w:hint="eastAsia"/>
          <w:b/>
          <w:bCs/>
          <w:noProof/>
          <w:color w:val="000000" w:themeColor="text1"/>
          <w:sz w:val="36"/>
          <w:szCs w:val="36"/>
        </w:rPr>
        <w:drawing>
          <wp:anchor distT="0" distB="0" distL="114300" distR="114300" simplePos="0" relativeHeight="252033024" behindDoc="0" locked="0" layoutInCell="1" allowOverlap="1" wp14:anchorId="4D8602C1" wp14:editId="292475B0">
            <wp:simplePos x="0" y="0"/>
            <wp:positionH relativeFrom="column">
              <wp:posOffset>5120640</wp:posOffset>
            </wp:positionH>
            <wp:positionV relativeFrom="paragraph">
              <wp:posOffset>330201</wp:posOffset>
            </wp:positionV>
            <wp:extent cx="1119698" cy="1090898"/>
            <wp:effectExtent l="0" t="4445" r="0" b="0"/>
            <wp:wrapNone/>
            <wp:docPr id="1007868239" name="図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7868239" name="図 1007868239"/>
                    <pic:cNvPicPr/>
                  </pic:nvPicPr>
                  <pic:blipFill rotWithShape="1">
                    <a:blip r:embed="rId61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 rot="5400000">
                      <a:off x="0" y="0"/>
                      <a:ext cx="1119698" cy="10908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03243">
        <w:rPr>
          <w:rFonts w:ascii="UD デジタル 教科書体 NK-B" w:eastAsia="UD デジタル 教科書体 NK-B" w:hAnsi="ＭＳ ゴシック" w:hint="eastAsia"/>
          <w:b/>
          <w:bCs/>
          <w:noProof/>
          <w:color w:val="000000" w:themeColor="text1"/>
          <w:sz w:val="36"/>
          <w:szCs w:val="36"/>
        </w:rPr>
        <w:drawing>
          <wp:anchor distT="0" distB="0" distL="114300" distR="114300" simplePos="0" relativeHeight="252032000" behindDoc="0" locked="0" layoutInCell="1" allowOverlap="1" wp14:anchorId="76C3B707" wp14:editId="4D517C6E">
            <wp:simplePos x="0" y="0"/>
            <wp:positionH relativeFrom="column">
              <wp:posOffset>3869865</wp:posOffset>
            </wp:positionH>
            <wp:positionV relativeFrom="paragraph">
              <wp:posOffset>283211</wp:posOffset>
            </wp:positionV>
            <wp:extent cx="1110195" cy="1167726"/>
            <wp:effectExtent l="9525" t="0" r="4445" b="4445"/>
            <wp:wrapNone/>
            <wp:docPr id="1881846453" name="図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846453" name="図 1881846453"/>
                    <pic:cNvPicPr/>
                  </pic:nvPicPr>
                  <pic:blipFill rotWithShape="1">
                    <a:blip r:embed="rId62" cstate="hq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 rot="5400000">
                      <a:off x="0" y="0"/>
                      <a:ext cx="1110195" cy="11677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②はじめの</w:t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16"/>
                <w:szCs w:val="32"/>
              </w:rPr>
              <w:t>おんど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32"/>
                <w:szCs w:val="32"/>
              </w:rPr>
              <w:t>温度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を</w:t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16"/>
                <w:szCs w:val="32"/>
              </w:rPr>
              <w:t>はか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32"/>
                <w:szCs w:val="32"/>
              </w:rPr>
              <w:t>測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る。</w:t>
      </w:r>
    </w:p>
    <w:p w14:paraId="0E110588" w14:textId="63891F67" w:rsidR="00917304" w:rsidRPr="00F03243" w:rsidRDefault="00917304" w:rsidP="006A1237">
      <w:pPr>
        <w:spacing w:line="340" w:lineRule="exact"/>
        <w:ind w:firstLineChars="100" w:firstLine="314"/>
        <w:rPr>
          <w:rFonts w:ascii="UD デジタル 教科書体 NK-B" w:eastAsia="UD デジタル 教科書体 NK-B" w:hAnsi="ＭＳ ゴシック"/>
          <w:noProof/>
          <w:spacing w:val="-6"/>
          <w:sz w:val="32"/>
          <w:szCs w:val="32"/>
        </w:rPr>
      </w:pP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 xml:space="preserve">　</w:t>
      </w:r>
      <w:r w:rsidR="00A85851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 xml:space="preserve">　</w:t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・</w:t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16"/>
                <w:szCs w:val="32"/>
              </w:rPr>
              <w:t>ぼうし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32"/>
                <w:szCs w:val="32"/>
              </w:rPr>
              <w:t>帽子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の</w:t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16"/>
                <w:szCs w:val="32"/>
              </w:rPr>
              <w:t>そとがわ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32"/>
                <w:szCs w:val="32"/>
              </w:rPr>
              <w:t>外側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 xml:space="preserve">　</w:t>
      </w:r>
      <w:r w:rsidR="00A85851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 xml:space="preserve">　　</w:t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・</w:t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16"/>
                <w:szCs w:val="32"/>
              </w:rPr>
              <w:t>あたま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32"/>
                <w:szCs w:val="32"/>
              </w:rPr>
              <w:t>頭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の</w:t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16"/>
                <w:szCs w:val="32"/>
              </w:rPr>
              <w:t>だい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32"/>
                <w:szCs w:val="32"/>
              </w:rPr>
              <w:t>台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の</w:t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16"/>
                <w:szCs w:val="32"/>
              </w:rPr>
              <w:t>うえ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32"/>
                <w:szCs w:val="32"/>
              </w:rPr>
              <w:t>上</w:t>
            </w:r>
          </w:rubyBase>
        </w:ruby>
      </w:r>
    </w:p>
    <w:p w14:paraId="3E0DE79B" w14:textId="77777777" w:rsidR="00917304" w:rsidRDefault="00917304" w:rsidP="006A1237">
      <w:pPr>
        <w:spacing w:line="340" w:lineRule="exact"/>
        <w:ind w:firstLineChars="100" w:firstLine="314"/>
        <w:rPr>
          <w:rFonts w:ascii="UD デジタル 教科書体 NK-B" w:eastAsia="UD デジタル 教科書体 NK-B" w:hAnsi="ＭＳ ゴシック"/>
          <w:noProof/>
          <w:spacing w:val="-6"/>
          <w:sz w:val="32"/>
          <w:szCs w:val="32"/>
        </w:rPr>
      </w:pPr>
    </w:p>
    <w:p w14:paraId="367AFDCD" w14:textId="42A99ED3" w:rsidR="00917304" w:rsidRPr="00F03243" w:rsidRDefault="00917304" w:rsidP="006A1237">
      <w:pPr>
        <w:spacing w:line="340" w:lineRule="exact"/>
        <w:ind w:firstLineChars="100" w:firstLine="314"/>
        <w:rPr>
          <w:rFonts w:ascii="UD デジタル 教科書体 NK-B" w:eastAsia="UD デジタル 教科書体 NK-B" w:hAnsi="ＭＳ ゴシック"/>
          <w:noProof/>
          <w:spacing w:val="-6"/>
          <w:sz w:val="32"/>
          <w:szCs w:val="32"/>
        </w:rPr>
      </w:pP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③１０</w:t>
      </w:r>
      <w:r w:rsidR="000D3511">
        <w:rPr>
          <w:rFonts w:ascii="UD デジタル 教科書体 NK-B" w:eastAsia="UD デジタル 教科書体 NK-B" w:hAnsi="ＭＳ ゴシック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0D3511" w:rsidRPr="000D3511">
              <w:rPr>
                <w:rFonts w:ascii="UD デジタル 教科書体 NK-B" w:eastAsia="UD デジタル 教科書体 NK-B" w:hAnsi="ＭＳ ゴシック"/>
                <w:noProof/>
                <w:spacing w:val="-6"/>
                <w:sz w:val="16"/>
                <w:szCs w:val="32"/>
              </w:rPr>
              <w:t>ぷん</w:t>
            </w:r>
          </w:rt>
          <w:rubyBase>
            <w:r w:rsidR="000D3511">
              <w:rPr>
                <w:rFonts w:ascii="UD デジタル 教科書体 NK-B" w:eastAsia="UD デジタル 教科書体 NK-B" w:hAnsi="ＭＳ ゴシック"/>
                <w:noProof/>
                <w:spacing w:val="-6"/>
                <w:sz w:val="32"/>
                <w:szCs w:val="32"/>
              </w:rPr>
              <w:t>分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おきに、くり</w:t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16"/>
                <w:szCs w:val="32"/>
              </w:rPr>
              <w:t>かえ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32"/>
                <w:szCs w:val="32"/>
              </w:rPr>
              <w:t>返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し</w:t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16"/>
                <w:szCs w:val="32"/>
              </w:rPr>
              <w:t>おんど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32"/>
                <w:szCs w:val="32"/>
              </w:rPr>
              <w:t>温度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を</w:t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16"/>
                <w:szCs w:val="32"/>
              </w:rPr>
              <w:t>はか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32"/>
                <w:szCs w:val="32"/>
              </w:rPr>
              <w:t>測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る。</w:t>
      </w:r>
    </w:p>
    <w:p w14:paraId="276768CE" w14:textId="77777777" w:rsidR="00917304" w:rsidRPr="00F03243" w:rsidRDefault="00917304" w:rsidP="006A1237">
      <w:pPr>
        <w:spacing w:line="340" w:lineRule="exact"/>
        <w:ind w:firstLineChars="200" w:firstLine="628"/>
        <w:rPr>
          <w:rFonts w:ascii="UD デジタル 教科書体 NK-B" w:eastAsia="UD デジタル 教科書体 NK-B" w:hAnsi="ＭＳ ゴシック"/>
          <w:noProof/>
          <w:spacing w:val="-6"/>
          <w:sz w:val="32"/>
          <w:szCs w:val="32"/>
        </w:rPr>
      </w:pP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はじめの</w:t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16"/>
                <w:szCs w:val="32"/>
              </w:rPr>
              <w:t>そくてい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32"/>
                <w:szCs w:val="32"/>
              </w:rPr>
              <w:t>測定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から３</w:t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16"/>
                <w:szCs w:val="32"/>
              </w:rPr>
              <w:t>じかん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32"/>
                <w:szCs w:val="32"/>
              </w:rPr>
              <w:t>時間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までを</w:t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16"/>
                <w:szCs w:val="32"/>
              </w:rPr>
              <w:t>はか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32"/>
                <w:szCs w:val="32"/>
              </w:rPr>
              <w:t>測</w:t>
            </w:r>
          </w:rubyBase>
        </w:ruby>
      </w:r>
      <w:r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る。</w:t>
      </w:r>
    </w:p>
    <w:p w14:paraId="452C7DAE" w14:textId="77777777" w:rsidR="00917304" w:rsidRDefault="00917304" w:rsidP="006A1237">
      <w:pPr>
        <w:spacing w:line="340" w:lineRule="exact"/>
        <w:ind w:firstLineChars="100" w:firstLine="314"/>
        <w:rPr>
          <w:rFonts w:ascii="UD デジタル 教科書体 NK-B" w:eastAsia="UD デジタル 教科書体 NK-B" w:hAnsi="ＭＳ ゴシック"/>
          <w:noProof/>
          <w:spacing w:val="-6"/>
          <w:sz w:val="32"/>
          <w:szCs w:val="32"/>
        </w:rPr>
      </w:pPr>
    </w:p>
    <w:p w14:paraId="56DE43B1" w14:textId="0AC1FDD5" w:rsidR="00917304" w:rsidRDefault="00B95463" w:rsidP="006A1237">
      <w:pPr>
        <w:spacing w:line="340" w:lineRule="exact"/>
        <w:ind w:firstLineChars="100" w:firstLine="320"/>
        <w:rPr>
          <w:rFonts w:ascii="UD デジタル 教科書体 NK-B" w:eastAsia="UD デジタル 教科書体 NK-B" w:hAnsi="ＭＳ ゴシック"/>
          <w:noProof/>
          <w:spacing w:val="-6"/>
          <w:sz w:val="32"/>
          <w:szCs w:val="32"/>
        </w:rPr>
      </w:pPr>
      <w:r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02656" behindDoc="0" locked="0" layoutInCell="1" allowOverlap="1" wp14:anchorId="4A1F6F96" wp14:editId="0A200981">
                <wp:simplePos x="0" y="0"/>
                <wp:positionH relativeFrom="column">
                  <wp:posOffset>1831975</wp:posOffset>
                </wp:positionH>
                <wp:positionV relativeFrom="paragraph">
                  <wp:posOffset>366726</wp:posOffset>
                </wp:positionV>
                <wp:extent cx="4553585" cy="411480"/>
                <wp:effectExtent l="0" t="0" r="18415" b="26670"/>
                <wp:wrapNone/>
                <wp:docPr id="1643139450" name="四角形: 角を丸くする 1">
                  <a:hlinkClick xmlns:a="http://schemas.openxmlformats.org/drawingml/2006/main" r:id="rId63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53585" cy="411480"/>
                        </a:xfrm>
                        <a:prstGeom prst="roundRect">
                          <a:avLst/>
                        </a:prstGeom>
                        <a:solidFill>
                          <a:srgbClr val="FF0000">
                            <a:lumMod val="60000"/>
                            <a:lumOff val="40000"/>
                          </a:srgbClr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 id="79">
                        <w:txbxContent>
                          <w:p w14:paraId="3DF706B9" w14:textId="0FD00E60" w:rsidR="00917304" w:rsidRPr="00CA5769" w:rsidRDefault="00185F86" w:rsidP="00917304">
                            <w:pPr>
                              <w:spacing w:before="0"/>
                              <w:jc w:val="center"/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hyperlink w:anchor="失敗した！？" w:history="1">
                              <w:r>
                                <w:rPr>
                                  <w:rStyle w:val="af6"/>
                                  <w:rFonts w:ascii="UD デジタル 教科書体 NK-B" w:eastAsia="UD デジタル 教科書体 NK-B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ruby>
                                  <w:rubyPr>
                                    <w:rubyAlign w:val="distributeSpace"/>
                                    <w:hps w:val="14"/>
                                    <w:hpsRaise w:val="26"/>
                                    <w:hpsBaseText w:val="28"/>
                                    <w:lid w:val="ja-JP"/>
                                  </w:rubyPr>
                                  <w:rt>
                                    <w:r w:rsidR="00185F86" w:rsidRPr="00185F86">
                                      <w:rPr>
                                        <w:rStyle w:val="af6"/>
                                        <w:rFonts w:ascii="UD デジタル 教科書体 NK-B" w:eastAsia="UD デジタル 教科書体 NK-B"/>
                                        <w:b/>
                                        <w:bCs/>
                                        <w:color w:val="FFFFFF" w:themeColor="background1"/>
                                        <w:sz w:val="14"/>
                                        <w:szCs w:val="28"/>
                                      </w:rPr>
                                      <w:t>しっぱい</w:t>
                                    </w:r>
                                  </w:rt>
                                  <w:rubyBase>
                                    <w:r w:rsidR="00185F86">
                                      <w:rPr>
                                        <w:rStyle w:val="af6"/>
                                        <w:rFonts w:ascii="UD デジタル 教科書体 NK-B" w:eastAsia="UD デジタル 教科書体 NK-B"/>
                                        <w:b/>
                                        <w:bCs/>
                                        <w:color w:val="FFFFFF" w:themeColor="background1"/>
                                        <w:sz w:val="28"/>
                                        <w:szCs w:val="28"/>
                                      </w:rPr>
                                      <w:t>失敗</w:t>
                                    </w:r>
                                  </w:rubyBase>
                                </w:ruby>
                              </w:r>
                              <w:r w:rsidR="00917304" w:rsidRPr="00CA5769">
                                <w:rPr>
                                  <w:rStyle w:val="af6"/>
                                  <w:rFonts w:ascii="UD デジタル 教科書体 NK-B" w:eastAsia="UD デジタル 教科書体 NK-B" w:hint="eastAsia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>した！？と</w:t>
                              </w:r>
                              <w:r>
                                <w:rPr>
                                  <w:rStyle w:val="af6"/>
                                  <w:rFonts w:ascii="UD デジタル 教科書体 NK-B" w:eastAsia="UD デジタル 教科書体 NK-B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ruby>
                                  <w:rubyPr>
                                    <w:rubyAlign w:val="distributeSpace"/>
                                    <w:hps w:val="14"/>
                                    <w:hpsRaise w:val="26"/>
                                    <w:hpsBaseText w:val="28"/>
                                    <w:lid w:val="ja-JP"/>
                                  </w:rubyPr>
                                  <w:rt>
                                    <w:r w:rsidR="00185F86" w:rsidRPr="00185F86">
                                      <w:rPr>
                                        <w:rStyle w:val="af6"/>
                                        <w:rFonts w:ascii="UD デジタル 教科書体 NK-B" w:eastAsia="UD デジタル 教科書体 NK-B"/>
                                        <w:b/>
                                        <w:bCs/>
                                        <w:color w:val="FFFFFF" w:themeColor="background1"/>
                                        <w:sz w:val="14"/>
                                        <w:szCs w:val="28"/>
                                      </w:rPr>
                                      <w:t>おも</w:t>
                                    </w:r>
                                  </w:rt>
                                  <w:rubyBase>
                                    <w:r w:rsidR="00185F86">
                                      <w:rPr>
                                        <w:rStyle w:val="af6"/>
                                        <w:rFonts w:ascii="UD デジタル 教科書体 NK-B" w:eastAsia="UD デジタル 教科書体 NK-B"/>
                                        <w:b/>
                                        <w:bCs/>
                                        <w:color w:val="FFFFFF" w:themeColor="background1"/>
                                        <w:sz w:val="28"/>
                                        <w:szCs w:val="28"/>
                                      </w:rPr>
                                      <w:t>思</w:t>
                                    </w:r>
                                  </w:rubyBase>
                                </w:ruby>
                              </w:r>
                              <w:r w:rsidR="00917304" w:rsidRPr="00CA5769">
                                <w:rPr>
                                  <w:rStyle w:val="af6"/>
                                  <w:rFonts w:ascii="UD デジタル 教科書体 NK-B" w:eastAsia="UD デジタル 教科書体 NK-B" w:hint="eastAsia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>ったら、</w:t>
                              </w:r>
                              <w:r w:rsidR="00CD6AE8" w:rsidRPr="00CA5769">
                                <w:rPr>
                                  <w:rStyle w:val="af6"/>
                                  <w:rFonts w:ascii="UD デジタル 教科書体 NK-B" w:eastAsia="UD デジタル 教科書体 NK-B" w:hint="eastAsia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>Ctrlを</w:t>
                              </w:r>
                              <w:r>
                                <w:rPr>
                                  <w:rStyle w:val="af6"/>
                                  <w:rFonts w:ascii="UD デジタル 教科書体 NK-B" w:eastAsia="UD デジタル 教科書体 NK-B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ruby>
                                  <w:rubyPr>
                                    <w:rubyAlign w:val="distributeSpace"/>
                                    <w:hps w:val="14"/>
                                    <w:hpsRaise w:val="26"/>
                                    <w:hpsBaseText w:val="28"/>
                                    <w:lid w:val="ja-JP"/>
                                  </w:rubyPr>
                                  <w:rt>
                                    <w:r w:rsidR="00185F86" w:rsidRPr="00185F86">
                                      <w:rPr>
                                        <w:rStyle w:val="af6"/>
                                        <w:rFonts w:ascii="UD デジタル 教科書体 NK-B" w:eastAsia="UD デジタル 教科書体 NK-B"/>
                                        <w:b/>
                                        <w:bCs/>
                                        <w:color w:val="FFFFFF" w:themeColor="background1"/>
                                        <w:sz w:val="14"/>
                                        <w:szCs w:val="28"/>
                                      </w:rPr>
                                      <w:t>お</w:t>
                                    </w:r>
                                  </w:rt>
                                  <w:rubyBase>
                                    <w:r w:rsidR="00185F86">
                                      <w:rPr>
                                        <w:rStyle w:val="af6"/>
                                        <w:rFonts w:ascii="UD デジタル 教科書体 NK-B" w:eastAsia="UD デジタル 教科書体 NK-B"/>
                                        <w:b/>
                                        <w:bCs/>
                                        <w:color w:val="FFFFFF" w:themeColor="background1"/>
                                        <w:sz w:val="28"/>
                                        <w:szCs w:val="28"/>
                                      </w:rPr>
                                      <w:t>押</w:t>
                                    </w:r>
                                  </w:rubyBase>
                                </w:ruby>
                              </w:r>
                              <w:r w:rsidR="00CD6AE8" w:rsidRPr="00CA5769">
                                <w:rPr>
                                  <w:rStyle w:val="af6"/>
                                  <w:rFonts w:ascii="UD デジタル 教科書体 NK-B" w:eastAsia="UD デジタル 教科書体 NK-B" w:hint="eastAsia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>しながら</w:t>
                              </w:r>
                              <w:r w:rsidR="00917304" w:rsidRPr="00CA5769">
                                <w:rPr>
                                  <w:rStyle w:val="af6"/>
                                  <w:rFonts w:ascii="UD デジタル 教科書体 NK-B" w:eastAsia="UD デジタル 教科書体 NK-B" w:hint="eastAsia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>こちらをクリック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A1F6F96" id="_x0000_s1105" href="#失敗した！？" style="position:absolute;left:0;text-align:left;margin-left:144.25pt;margin-top:28.9pt;width:358.55pt;height:32.4pt;z-index:252102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" o:button="t" fillcolor="#f66" strokecolor="window" strokeweight="1pt">
                <v:fill o:detectmouseclick="t"/>
                <v:stroke joinstyle="miter"/>
                <v:textbox style="mso-next-textbox:#四角形: 角を丸くする 1665927297">
                  <w:txbxContent>
                    <w:p w14:paraId="3DF706B9" w14:textId="0FD00E60" w:rsidR="00917304" w:rsidRPr="00CA5769" w:rsidRDefault="00185F86" w:rsidP="00917304">
                      <w:pPr>
                        <w:spacing w:before="0"/>
                        <w:jc w:val="center"/>
                        <w:rPr>
                          <w:rFonts w:ascii="UD デジタル 教科書体 NK-B" w:eastAsia="UD デジタル 教科書体 NK-B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hyperlink w:anchor="失敗した！？" w:history="1">
                        <w:r>
                          <w:rPr>
                            <w:rStyle w:val="af6"/>
                            <w:rFonts w:ascii="UD デジタル 教科書体 NK-B" w:eastAsia="UD デジタル 教科書体 NK-B"/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  <w:ruby>
                            <w:rubyPr>
                              <w:rubyAlign w:val="distributeSpace"/>
                              <w:hps w:val="14"/>
                              <w:hpsRaise w:val="26"/>
                              <w:hpsBaseText w:val="28"/>
                              <w:lid w:val="ja-JP"/>
                            </w:rubyPr>
                            <w:rt>
                              <w:r w:rsidR="00185F86" w:rsidRPr="00185F86">
                                <w:rPr>
                                  <w:rStyle w:val="af6"/>
                                  <w:rFonts w:ascii="UD デジタル 教科書体 NK-B" w:eastAsia="UD デジタル 教科書体 NK-B"/>
                                  <w:b/>
                                  <w:bCs/>
                                  <w:color w:val="FFFFFF" w:themeColor="background1"/>
                                  <w:sz w:val="14"/>
                                  <w:szCs w:val="28"/>
                                </w:rPr>
                                <w:t>しっぱい</w:t>
                              </w:r>
                            </w:rt>
                            <w:rubyBase>
                              <w:r w:rsidR="00185F86">
                                <w:rPr>
                                  <w:rStyle w:val="af6"/>
                                  <w:rFonts w:ascii="UD デジタル 教科書体 NK-B" w:eastAsia="UD デジタル 教科書体 NK-B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>失敗</w:t>
                              </w:r>
                            </w:rubyBase>
                          </w:ruby>
                        </w:r>
                        <w:r w:rsidR="00917304" w:rsidRPr="00CA5769">
                          <w:rPr>
                            <w:rStyle w:val="af6"/>
                            <w:rFonts w:ascii="UD デジタル 教科書体 NK-B" w:eastAsia="UD デジタル 教科書体 NK-B" w:hint="eastAsia"/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  <w:t>した！？と</w:t>
                        </w:r>
                        <w:r>
                          <w:rPr>
                            <w:rStyle w:val="af6"/>
                            <w:rFonts w:ascii="UD デジタル 教科書体 NK-B" w:eastAsia="UD デジタル 教科書体 NK-B"/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  <w:ruby>
                            <w:rubyPr>
                              <w:rubyAlign w:val="distributeSpace"/>
                              <w:hps w:val="14"/>
                              <w:hpsRaise w:val="26"/>
                              <w:hpsBaseText w:val="28"/>
                              <w:lid w:val="ja-JP"/>
                            </w:rubyPr>
                            <w:rt>
                              <w:r w:rsidR="00185F86" w:rsidRPr="00185F86">
                                <w:rPr>
                                  <w:rStyle w:val="af6"/>
                                  <w:rFonts w:ascii="UD デジタル 教科書体 NK-B" w:eastAsia="UD デジタル 教科書体 NK-B"/>
                                  <w:b/>
                                  <w:bCs/>
                                  <w:color w:val="FFFFFF" w:themeColor="background1"/>
                                  <w:sz w:val="14"/>
                                  <w:szCs w:val="28"/>
                                </w:rPr>
                                <w:t>おも</w:t>
                              </w:r>
                            </w:rt>
                            <w:rubyBase>
                              <w:r w:rsidR="00185F86">
                                <w:rPr>
                                  <w:rStyle w:val="af6"/>
                                  <w:rFonts w:ascii="UD デジタル 教科書体 NK-B" w:eastAsia="UD デジタル 教科書体 NK-B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>思</w:t>
                              </w:r>
                            </w:rubyBase>
                          </w:ruby>
                        </w:r>
                        <w:r w:rsidR="00917304" w:rsidRPr="00CA5769">
                          <w:rPr>
                            <w:rStyle w:val="af6"/>
                            <w:rFonts w:ascii="UD デジタル 教科書体 NK-B" w:eastAsia="UD デジタル 教科書体 NK-B" w:hint="eastAsia"/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  <w:t>ったら、</w:t>
                        </w:r>
                        <w:r w:rsidR="00CD6AE8" w:rsidRPr="00CA5769">
                          <w:rPr>
                            <w:rStyle w:val="af6"/>
                            <w:rFonts w:ascii="UD デジタル 教科書体 NK-B" w:eastAsia="UD デジタル 教科書体 NK-B" w:hint="eastAsia"/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  <w:t>Ctrlを</w:t>
                        </w:r>
                        <w:r>
                          <w:rPr>
                            <w:rStyle w:val="af6"/>
                            <w:rFonts w:ascii="UD デジタル 教科書体 NK-B" w:eastAsia="UD デジタル 教科書体 NK-B"/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  <w:ruby>
                            <w:rubyPr>
                              <w:rubyAlign w:val="distributeSpace"/>
                              <w:hps w:val="14"/>
                              <w:hpsRaise w:val="26"/>
                              <w:hpsBaseText w:val="28"/>
                              <w:lid w:val="ja-JP"/>
                            </w:rubyPr>
                            <w:rt>
                              <w:r w:rsidR="00185F86" w:rsidRPr="00185F86">
                                <w:rPr>
                                  <w:rStyle w:val="af6"/>
                                  <w:rFonts w:ascii="UD デジタル 教科書体 NK-B" w:eastAsia="UD デジタル 教科書体 NK-B"/>
                                  <w:b/>
                                  <w:bCs/>
                                  <w:color w:val="FFFFFF" w:themeColor="background1"/>
                                  <w:sz w:val="14"/>
                                  <w:szCs w:val="28"/>
                                </w:rPr>
                                <w:t>お</w:t>
                              </w:r>
                            </w:rt>
                            <w:rubyBase>
                              <w:r w:rsidR="00185F86">
                                <w:rPr>
                                  <w:rStyle w:val="af6"/>
                                  <w:rFonts w:ascii="UD デジタル 教科書体 NK-B" w:eastAsia="UD デジタル 教科書体 NK-B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>押</w:t>
                              </w:r>
                            </w:rubyBase>
                          </w:ruby>
                        </w:r>
                        <w:r w:rsidR="00CD6AE8" w:rsidRPr="00CA5769">
                          <w:rPr>
                            <w:rStyle w:val="af6"/>
                            <w:rFonts w:ascii="UD デジタル 教科書体 NK-B" w:eastAsia="UD デジタル 教科書体 NK-B" w:hint="eastAsia"/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  <w:t>しながら</w:t>
                        </w:r>
                        <w:r w:rsidR="00917304" w:rsidRPr="00CA5769">
                          <w:rPr>
                            <w:rStyle w:val="af6"/>
                            <w:rFonts w:ascii="UD デジタル 教科書体 NK-B" w:eastAsia="UD デジタル 教科書体 NK-B" w:hint="eastAsia"/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  <w:t>こちらをクリック</w:t>
                        </w:r>
                      </w:hyperlink>
                    </w:p>
                  </w:txbxContent>
                </v:textbox>
              </v:roundrect>
            </w:pict>
          </mc:Fallback>
        </mc:AlternateContent>
      </w:r>
      <w:r w:rsidR="00917304"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④</w:t>
      </w:r>
      <w:r w:rsidR="00917304"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16"/>
                <w:szCs w:val="32"/>
              </w:rPr>
              <w:t>ひ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32"/>
                <w:szCs w:val="32"/>
              </w:rPr>
              <w:t>日</w:t>
            </w:r>
          </w:rubyBase>
        </w:ruby>
      </w:r>
      <w:r w:rsidR="00917304"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かげでも、</w:t>
      </w:r>
      <w:r w:rsidR="00917304"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16"/>
                <w:szCs w:val="32"/>
              </w:rPr>
              <w:t>おな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32"/>
                <w:szCs w:val="32"/>
              </w:rPr>
              <w:t>同</w:t>
            </w:r>
          </w:rubyBase>
        </w:ruby>
      </w:r>
      <w:r w:rsidR="00917304"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じように①～③の</w:t>
      </w:r>
      <w:r w:rsidR="00917304"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16"/>
                <w:szCs w:val="32"/>
              </w:rPr>
              <w:t>じっけん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32"/>
                <w:szCs w:val="32"/>
              </w:rPr>
              <w:t>実験</w:t>
            </w:r>
          </w:rubyBase>
        </w:ruby>
      </w:r>
      <w:r w:rsidR="00917304"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を</w:t>
      </w:r>
      <w:r w:rsidR="00917304"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16"/>
                <w:szCs w:val="32"/>
              </w:rPr>
              <w:t>おこな</w:t>
            </w:r>
          </w:rt>
          <w:rubyBase>
            <w:r w:rsidR="00917304" w:rsidRPr="00F03243">
              <w:rPr>
                <w:rFonts w:ascii="UD デジタル 教科書体 NK-B" w:eastAsia="UD デジタル 教科書体 NK-B" w:hAnsi="ＭＳ ゴシック" w:hint="eastAsia"/>
                <w:noProof/>
                <w:spacing w:val="-6"/>
                <w:sz w:val="32"/>
                <w:szCs w:val="32"/>
              </w:rPr>
              <w:t>行</w:t>
            </w:r>
          </w:rubyBase>
        </w:ruby>
      </w:r>
      <w:r w:rsidR="00917304" w:rsidRPr="00F03243">
        <w:rPr>
          <w:rFonts w:ascii="UD デジタル 教科書体 NK-B" w:eastAsia="UD デジタル 教科書体 NK-B" w:hAnsi="ＭＳ ゴシック" w:hint="eastAsia"/>
          <w:noProof/>
          <w:spacing w:val="-6"/>
          <w:sz w:val="32"/>
          <w:szCs w:val="32"/>
        </w:rPr>
        <w:t>う。</w:t>
      </w:r>
    </w:p>
    <w:p w14:paraId="27D7C215" w14:textId="4F339D22" w:rsidR="00917304" w:rsidRPr="00F03243" w:rsidRDefault="006A1237" w:rsidP="00917304">
      <w:pPr>
        <w:spacing w:line="400" w:lineRule="exact"/>
        <w:ind w:firstLineChars="100" w:firstLine="260"/>
        <w:rPr>
          <w:rFonts w:ascii="UD デジタル 教科書体 NK-B" w:eastAsia="UD デジタル 教科書体 NK-B" w:hAnsi="ＭＳ ゴシック"/>
          <w:noProof/>
          <w:spacing w:val="-6"/>
          <w:sz w:val="32"/>
          <w:szCs w:val="32"/>
        </w:rPr>
      </w:pPr>
      <w:r w:rsidRPr="00A95C3B">
        <w:rPr>
          <w:rFonts w:ascii="BIZ UDゴシック" w:eastAsia="BIZ UDゴシック" w:hAnsi="BIZ UDゴシック" w:cs="Times New Roman"/>
          <w:noProof/>
          <w:kern w:val="2"/>
          <w:sz w:val="26"/>
          <w:szCs w:val="26"/>
        </w:rPr>
        <w:drawing>
          <wp:anchor distT="0" distB="0" distL="114300" distR="114300" simplePos="0" relativeHeight="252169216" behindDoc="0" locked="0" layoutInCell="1" allowOverlap="1" wp14:anchorId="4DC4D6BB" wp14:editId="12272F89">
            <wp:simplePos x="0" y="0"/>
            <wp:positionH relativeFrom="column">
              <wp:posOffset>2658745</wp:posOffset>
            </wp:positionH>
            <wp:positionV relativeFrom="paragraph">
              <wp:posOffset>749300</wp:posOffset>
            </wp:positionV>
            <wp:extent cx="4869815" cy="304800"/>
            <wp:effectExtent l="0" t="0" r="0" b="0"/>
            <wp:wrapNone/>
            <wp:docPr id="561522733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1B3D5EDF" w14:textId="42B483AA" w:rsidR="00917304" w:rsidRPr="00BB37CB" w:rsidRDefault="00917304" w:rsidP="00917304">
      <w:pPr>
        <w:spacing w:line="520" w:lineRule="exact"/>
        <w:rPr>
          <w:rFonts w:ascii="ＭＳ ゴシック" w:eastAsia="ＭＳ ゴシック" w:hAnsi="ＭＳ ゴシック"/>
          <w:b/>
          <w:bCs/>
          <w:noProof/>
          <w:spacing w:val="-6"/>
          <w:sz w:val="32"/>
          <w:szCs w:val="32"/>
        </w:rPr>
      </w:pPr>
      <w:r>
        <w:rPr>
          <w:rFonts w:ascii="ＭＳ ゴシック" w:eastAsia="ＭＳ ゴシック" w:hAnsi="ＭＳ ゴシック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21760" behindDoc="0" locked="0" layoutInCell="1" allowOverlap="1" wp14:anchorId="6F3BCBB6" wp14:editId="56EAA320">
                <wp:simplePos x="0" y="0"/>
                <wp:positionH relativeFrom="column">
                  <wp:posOffset>635</wp:posOffset>
                </wp:positionH>
                <wp:positionV relativeFrom="paragraph">
                  <wp:posOffset>7559675</wp:posOffset>
                </wp:positionV>
                <wp:extent cx="6705600" cy="2004060"/>
                <wp:effectExtent l="0" t="0" r="19050" b="15240"/>
                <wp:wrapNone/>
                <wp:docPr id="1289112685" name="四角形: 角を丸くする 12891126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5600" cy="2004060"/>
                        </a:xfrm>
                        <a:prstGeom prst="roundRect">
                          <a:avLst>
                            <a:gd name="adj" fmla="val 10999"/>
                          </a:avLst>
                        </a:prstGeom>
                        <a:noFill/>
                        <a:ln w="25400" cap="flat" cmpd="sng" algn="ctr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FF6EFE8" w14:textId="77777777" w:rsidR="00917304" w:rsidRPr="00F03243" w:rsidRDefault="00917304" w:rsidP="00917304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ひつよう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必要</w:t>
                                  </w:r>
                                </w:rubyBase>
                              </w:ruby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な</w:t>
                            </w: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どうぐ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道具</w:t>
                                  </w:r>
                                </w:rubyBase>
                              </w:ruby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・</w:t>
                            </w: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ざいりょう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材料</w:t>
                                  </w:r>
                                </w:rubyBase>
                              </w:ruby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F3BCBB6" id="四角形: 角を丸くする 1289112685" o:spid="_x0000_s1106" style="position:absolute;margin-left:.05pt;margin-top:595.25pt;width:528pt;height:157.8pt;z-index:25202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720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" filled="f" strokecolor="#f66" strokeweight="2pt">
                <v:stroke joinstyle="miter"/>
                <v:textbox>
                  <w:txbxContent>
                    <w:p w14:paraId="7FF6EFE8" w14:textId="77777777" w:rsidR="00917304" w:rsidRPr="00F03243" w:rsidRDefault="00917304" w:rsidP="00917304">
                      <w:pPr>
                        <w:spacing w:before="0"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F0324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ひつよう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必要</w:t>
                            </w:r>
                          </w:rubyBase>
                        </w:ruby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な</w:t>
                      </w: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F0324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どうぐ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道具</w:t>
                            </w:r>
                          </w:rubyBase>
                        </w:ruby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・</w:t>
                      </w: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F0324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ざいりょう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材料</w:t>
                            </w:r>
                          </w:rubyBase>
                        </w:ruby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ＭＳ ゴシック" w:eastAsia="ＭＳ ゴシック" w:hAnsi="ＭＳ ゴシック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19712" behindDoc="0" locked="0" layoutInCell="1" allowOverlap="1" wp14:anchorId="60076DF4" wp14:editId="35915419">
                <wp:simplePos x="0" y="0"/>
                <wp:positionH relativeFrom="column">
                  <wp:posOffset>23495</wp:posOffset>
                </wp:positionH>
                <wp:positionV relativeFrom="paragraph">
                  <wp:posOffset>511175</wp:posOffset>
                </wp:positionV>
                <wp:extent cx="6705600" cy="6903720"/>
                <wp:effectExtent l="0" t="0" r="19050" b="11430"/>
                <wp:wrapNone/>
                <wp:docPr id="304254100" name="四角形: 角を丸くする 304254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5600" cy="6903720"/>
                        </a:xfrm>
                        <a:prstGeom prst="roundRect">
                          <a:avLst>
                            <a:gd name="adj" fmla="val 5404"/>
                          </a:avLst>
                        </a:prstGeom>
                        <a:noFill/>
                        <a:ln w="25400" cap="flat" cmpd="sng" algn="ctr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9765259" w14:textId="77777777" w:rsidR="00917304" w:rsidRPr="00F03243" w:rsidRDefault="00917304" w:rsidP="00917304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ほうほう</w:t>
                                  </w:r>
                                </w:rt>
                                <w:rubyBase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方法</w:t>
                                  </w:r>
                                </w:rubyBase>
                              </w:ruby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…</w:t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てじゅん</w:t>
                                  </w:r>
                                </w:rt>
                                <w:rubyBase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手順</w:t>
                                  </w:r>
                                </w:rubyBase>
                              </w:ruby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・</w:t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そうち</w:t>
                                  </w:r>
                                </w:rt>
                                <w:rubyBase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装置</w:t>
                                  </w:r>
                                </w:rubyBase>
                              </w:ruby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など、</w:t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ず</w:t>
                                  </w:r>
                                </w:rt>
                                <w:rubyBase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図</w:t>
                                  </w:r>
                                </w:rubyBase>
                              </w:ruby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を</w:t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い</w:t>
                                  </w:r>
                                </w:rt>
                                <w:rubyBase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入</w:t>
                                  </w:r>
                                </w:rubyBase>
                              </w:ruby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れてわかりやすく</w:t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か</w:t>
                                  </w:r>
                                </w:rt>
                                <w:rubyBase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書</w:t>
                                  </w:r>
                                </w:rubyBase>
                              </w:ruby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こう。</w:t>
                            </w:r>
                          </w:p>
                          <w:p w14:paraId="3B41F719" w14:textId="77777777" w:rsidR="00917304" w:rsidRPr="00F03243" w:rsidRDefault="00917304" w:rsidP="007E647D">
                            <w:pPr>
                              <w:spacing w:before="0" w:line="240" w:lineRule="atLeast"/>
                              <w:ind w:firstLineChars="300" w:firstLine="1080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じょうけん</w:t>
                                  </w:r>
                                </w:rt>
                                <w:rubyBase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条件</w:t>
                                  </w:r>
                                </w:rubyBase>
                              </w:ruby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も</w:t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かんが</w:t>
                                  </w:r>
                                </w:rt>
                                <w:rubyBase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考</w:t>
                                  </w:r>
                                </w:rubyBase>
                              </w:ruby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えよう。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0076DF4" id="四角形: 角を丸くする 304254100" o:spid="_x0000_s1107" style="position:absolute;margin-left:1.85pt;margin-top:40.25pt;width:528pt;height:543.6pt;z-index:252019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54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" filled="f" strokecolor="#f66" strokeweight="2pt">
                <v:stroke joinstyle="miter"/>
                <v:textbox>
                  <w:txbxContent>
                    <w:p w14:paraId="29765259" w14:textId="77777777" w:rsidR="00917304" w:rsidRPr="00F03243" w:rsidRDefault="00917304" w:rsidP="00917304">
                      <w:pPr>
                        <w:spacing w:before="0"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ほうほう</w:t>
                            </w:r>
                          </w:rt>
                          <w:rubyBase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方法</w:t>
                            </w:r>
                          </w:rubyBase>
                        </w:ruby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…</w:t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てじゅん</w:t>
                            </w:r>
                          </w:rt>
                          <w:rubyBase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手順</w:t>
                            </w:r>
                          </w:rubyBase>
                        </w:ruby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・</w:t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そうち</w:t>
                            </w:r>
                          </w:rt>
                          <w:rubyBase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装置</w:t>
                            </w:r>
                          </w:rubyBase>
                        </w:ruby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など、</w:t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ず</w:t>
                            </w:r>
                          </w:rt>
                          <w:rubyBase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図</w:t>
                            </w:r>
                          </w:rubyBase>
                        </w:ruby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を</w:t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い</w:t>
                            </w:r>
                          </w:rt>
                          <w:rubyBase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入</w:t>
                            </w:r>
                          </w:rubyBase>
                        </w:ruby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れてわかりやすく</w:t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か</w:t>
                            </w:r>
                          </w:rt>
                          <w:rubyBase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書</w:t>
                            </w:r>
                          </w:rubyBase>
                        </w:ruby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こう。</w:t>
                      </w:r>
                    </w:p>
                    <w:p w14:paraId="3B41F719" w14:textId="77777777" w:rsidR="00917304" w:rsidRPr="00F03243" w:rsidRDefault="00917304" w:rsidP="007E647D">
                      <w:pPr>
                        <w:spacing w:before="0" w:line="240" w:lineRule="atLeast"/>
                        <w:ind w:firstLineChars="300" w:firstLine="1080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じょうけん</w:t>
                            </w:r>
                          </w:rt>
                          <w:rubyBase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条件</w:t>
                            </w:r>
                          </w:rubyBase>
                        </w:ruby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も</w:t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かんが</w:t>
                            </w:r>
                          </w:rt>
                          <w:rubyBase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考</w:t>
                            </w:r>
                          </w:rubyBase>
                        </w:ruby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えよう。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ＭＳ ゴシック" w:eastAsia="ＭＳ ゴシック" w:hAnsi="ＭＳ ゴシック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34048" behindDoc="0" locked="0" layoutInCell="1" allowOverlap="1" wp14:anchorId="0AC541B0" wp14:editId="4C75C013">
                <wp:simplePos x="0" y="0"/>
                <wp:positionH relativeFrom="column">
                  <wp:posOffset>635</wp:posOffset>
                </wp:positionH>
                <wp:positionV relativeFrom="paragraph">
                  <wp:posOffset>-98425</wp:posOffset>
                </wp:positionV>
                <wp:extent cx="6728460" cy="548640"/>
                <wp:effectExtent l="0" t="0" r="15240" b="22860"/>
                <wp:wrapNone/>
                <wp:docPr id="1468746049" name="四角形: 角を丸くする 14687460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28460" cy="54864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BE17FE7" w14:textId="77777777" w:rsidR="00917304" w:rsidRPr="00F03243" w:rsidRDefault="00917304" w:rsidP="00917304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</w:pP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18"/>
                                      <w:szCs w:val="36"/>
                                    </w:rPr>
                                    <w:t>よそう</w:t>
                                  </w:r>
                                </w:rt>
                                <w:rubyBase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36"/>
                                      <w:szCs w:val="36"/>
                                    </w:rPr>
                                    <w:t>予想</w:t>
                                  </w:r>
                                </w:rubyBase>
                              </w:ruby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が</w:t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18"/>
                                      <w:szCs w:val="36"/>
                                    </w:rPr>
                                    <w:t>ただ</w:t>
                                  </w:r>
                                </w:rt>
                                <w:rubyBase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36"/>
                                      <w:szCs w:val="36"/>
                                    </w:rPr>
                                    <w:t>正</w:t>
                                  </w:r>
                                </w:rubyBase>
                              </w:ruby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しいのか</w:t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18"/>
                                      <w:szCs w:val="36"/>
                                    </w:rPr>
                                    <w:t>かくにん</w:t>
                                  </w:r>
                                </w:rt>
                                <w:rubyBase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36"/>
                                      <w:szCs w:val="36"/>
                                    </w:rPr>
                                    <w:t>確認</w:t>
                                  </w:r>
                                </w:rubyBase>
                              </w:ruby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するための</w:t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18"/>
                                      <w:szCs w:val="36"/>
                                    </w:rPr>
                                    <w:t>ほうほう</w:t>
                                  </w:r>
                                </w:rt>
                                <w:rubyBase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36"/>
                                      <w:szCs w:val="36"/>
                                    </w:rPr>
                                    <w:t>方法</w:t>
                                  </w:r>
                                </w:rubyBase>
                              </w:ruby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と、</w:t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18"/>
                                      <w:szCs w:val="36"/>
                                    </w:rPr>
                                    <w:t>ひつよう</w:t>
                                  </w:r>
                                </w:rt>
                                <w:rubyBase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36"/>
                                      <w:szCs w:val="36"/>
                                    </w:rPr>
                                    <w:t>必要</w:t>
                                  </w:r>
                                </w:rubyBase>
                              </w:ruby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な</w:t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18"/>
                                      <w:szCs w:val="36"/>
                                    </w:rPr>
                                    <w:t>どうぐ</w:t>
                                  </w:r>
                                </w:rt>
                                <w:rubyBase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36"/>
                                      <w:szCs w:val="36"/>
                                    </w:rPr>
                                    <w:t>道具</w:t>
                                  </w:r>
                                </w:rubyBase>
                              </w:ruby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を</w:t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18"/>
                                      <w:szCs w:val="36"/>
                                    </w:rPr>
                                    <w:t>かんが</w:t>
                                  </w:r>
                                </w:rt>
                                <w:rubyBase>
                                  <w:r w:rsidR="00917304" w:rsidRPr="00F0324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36"/>
                                      <w:szCs w:val="36"/>
                                    </w:rPr>
                                    <w:t>考</w:t>
                                  </w:r>
                                </w:rubyBase>
                              </w:ruby>
                            </w:r>
                            <w:r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えよう。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AC541B0" id="四角形: 角を丸くする 1468746049" o:spid="_x0000_s1108" style="position:absolute;margin-left:.05pt;margin-top:-7.75pt;width:529.8pt;height:43.2pt;z-index:25203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" filled="f" strokecolor="#f66" strokeweight="1pt">
                <v:stroke joinstyle="miter"/>
                <v:textbox>
                  <w:txbxContent>
                    <w:p w14:paraId="6BE17FE7" w14:textId="77777777" w:rsidR="00917304" w:rsidRPr="00F03243" w:rsidRDefault="00917304" w:rsidP="00917304">
                      <w:pPr>
                        <w:spacing w:before="0"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pacing w:val="-22"/>
                          <w:sz w:val="36"/>
                          <w:szCs w:val="36"/>
                        </w:rPr>
                      </w:pP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18"/>
                                <w:szCs w:val="36"/>
                              </w:rPr>
                              <w:t>よそう</w:t>
                            </w:r>
                          </w:rt>
                          <w:rubyBase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予想</w:t>
                            </w:r>
                          </w:rubyBase>
                        </w:ruby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が</w:t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18"/>
                                <w:szCs w:val="36"/>
                              </w:rPr>
                              <w:t>ただ</w:t>
                            </w:r>
                          </w:rt>
                          <w:rubyBase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正</w:t>
                            </w:r>
                          </w:rubyBase>
                        </w:ruby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しいのか</w:t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18"/>
                                <w:szCs w:val="36"/>
                              </w:rPr>
                              <w:t>かくにん</w:t>
                            </w:r>
                          </w:rt>
                          <w:rubyBase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確認</w:t>
                            </w:r>
                          </w:rubyBase>
                        </w:ruby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するための</w:t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18"/>
                                <w:szCs w:val="36"/>
                              </w:rPr>
                              <w:t>ほうほう</w:t>
                            </w:r>
                          </w:rt>
                          <w:rubyBase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方法</w:t>
                            </w:r>
                          </w:rubyBase>
                        </w:ruby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と、</w:t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18"/>
                                <w:szCs w:val="36"/>
                              </w:rPr>
                              <w:t>ひつよう</w:t>
                            </w:r>
                          </w:rt>
                          <w:rubyBase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必要</w:t>
                            </w:r>
                          </w:rubyBase>
                        </w:ruby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な</w:t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18"/>
                                <w:szCs w:val="36"/>
                              </w:rPr>
                              <w:t>どうぐ</w:t>
                            </w:r>
                          </w:rt>
                          <w:rubyBase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道具</w:t>
                            </w:r>
                          </w:rubyBase>
                        </w:ruby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を</w:t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18"/>
                                <w:szCs w:val="36"/>
                              </w:rPr>
                              <w:t>かんが</w:t>
                            </w:r>
                          </w:rt>
                          <w:rubyBase>
                            <w:r w:rsidR="00917304" w:rsidRPr="00F0324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考</w:t>
                            </w:r>
                          </w:rubyBase>
                        </w:ruby>
                      </w:r>
                      <w:r w:rsidRPr="00F0324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えよう。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B26A00F" w14:textId="61C0D388" w:rsidR="00DF5239" w:rsidRDefault="00C363FB">
      <w:pPr>
        <w:rPr>
          <w:rFonts w:ascii="UD デジタル 教科書体 NK-B" w:eastAsia="UD デジタル 教科書体 NK-B"/>
          <w:noProof/>
        </w:rPr>
      </w:pPr>
      <w:r w:rsidRPr="00A95C3B">
        <w:rPr>
          <w:rFonts w:ascii="BIZ UDゴシック" w:eastAsia="BIZ UDゴシック" w:hAnsi="BIZ UDゴシック" w:cs="Times New Roman"/>
          <w:noProof/>
          <w:kern w:val="2"/>
          <w:sz w:val="26"/>
          <w:szCs w:val="26"/>
        </w:rPr>
        <w:drawing>
          <wp:anchor distT="0" distB="0" distL="114300" distR="114300" simplePos="0" relativeHeight="252171264" behindDoc="0" locked="0" layoutInCell="1" allowOverlap="1" wp14:anchorId="1F525526" wp14:editId="16E71F82">
            <wp:simplePos x="0" y="0"/>
            <wp:positionH relativeFrom="column">
              <wp:posOffset>2658745</wp:posOffset>
            </wp:positionH>
            <wp:positionV relativeFrom="paragraph">
              <wp:posOffset>9220835</wp:posOffset>
            </wp:positionV>
            <wp:extent cx="4869815" cy="304800"/>
            <wp:effectExtent l="0" t="0" r="0" b="0"/>
            <wp:wrapNone/>
            <wp:docPr id="832493238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DF5239">
        <w:rPr>
          <w:rFonts w:ascii="UD デジタル 教科書体 NK-B" w:eastAsia="UD デジタル 教科書体 NK-B"/>
          <w:noProof/>
        </w:rPr>
        <w:br w:type="page"/>
      </w:r>
    </w:p>
    <w:p w14:paraId="0AF83790" w14:textId="77777777" w:rsidR="00917304" w:rsidRDefault="00917304" w:rsidP="00917304">
      <w:pPr>
        <w:tabs>
          <w:tab w:val="left" w:pos="6231"/>
        </w:tabs>
        <w:rPr>
          <w:noProof/>
          <w:lang w:val="ja-JP" w:bidi="ja-JP"/>
        </w:rPr>
      </w:pPr>
      <w:r>
        <w:rPr>
          <w:rFonts w:ascii="ＭＳ ゴシック" w:eastAsia="ＭＳ ゴシック" w:hAnsi="ＭＳ ゴシック"/>
          <w:b/>
          <w:bCs/>
          <w:noProof/>
          <w:sz w:val="52"/>
          <w:szCs w:val="36"/>
          <w:lang w:val="ja-JP" w:bidi="ja-JP"/>
        </w:rPr>
        <mc:AlternateContent>
          <mc:Choice Requires="wps">
            <w:drawing>
              <wp:anchor distT="0" distB="0" distL="114300" distR="114300" simplePos="0" relativeHeight="252040192" behindDoc="0" locked="0" layoutInCell="1" allowOverlap="1" wp14:anchorId="121645B6" wp14:editId="7B7D21F8">
                <wp:simplePos x="0" y="0"/>
                <wp:positionH relativeFrom="column">
                  <wp:posOffset>716915</wp:posOffset>
                </wp:positionH>
                <wp:positionV relativeFrom="paragraph">
                  <wp:posOffset>-6985</wp:posOffset>
                </wp:positionV>
                <wp:extent cx="5425440" cy="830580"/>
                <wp:effectExtent l="0" t="0" r="0" b="7620"/>
                <wp:wrapNone/>
                <wp:docPr id="19610531" name="テキスト ボックス 196105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25440" cy="830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498E0AE" w14:textId="77777777" w:rsidR="00917304" w:rsidRPr="00411FEA" w:rsidRDefault="00917304" w:rsidP="00917304">
                            <w:pPr>
                              <w:spacing w:before="0" w:line="0" w:lineRule="atLeast"/>
                              <w:jc w:val="center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  <w:ruby>
                                <w:rubyPr>
                                  <w:rubyAlign w:val="distributeSpace"/>
                                  <w:hps w:val="21"/>
                                  <w:hpsRaise w:val="70"/>
                                  <w:hpsBaseText w:val="72"/>
                                  <w:lid w:val="ja-JP"/>
                                </w:rubyPr>
                                <w:rt>
                                  <w:r w:rsidR="00917304" w:rsidRPr="00411FEA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FFFFFF" w:themeColor="background1"/>
                                      <w:sz w:val="21"/>
                                      <w:szCs w:val="72"/>
                                    </w:rPr>
                                    <w:t>かんさつ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FFFFFF" w:themeColor="background1"/>
                                      <w:sz w:val="72"/>
                                      <w:szCs w:val="72"/>
                                    </w:rPr>
                                    <w:t>観察</w:t>
                                  </w:r>
                                </w:rubyBase>
                              </w:ruby>
                            </w:r>
                            <w:r w:rsidRPr="00411FEA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  <w:t>・</w:t>
                            </w: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  <w:ruby>
                                <w:rubyPr>
                                  <w:rubyAlign w:val="distributeSpace"/>
                                  <w:hps w:val="21"/>
                                  <w:hpsRaise w:val="70"/>
                                  <w:hpsBaseText w:val="72"/>
                                  <w:lid w:val="ja-JP"/>
                                </w:rubyPr>
                                <w:rt>
                                  <w:r w:rsidR="00917304" w:rsidRPr="00411FEA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FFFFFF" w:themeColor="background1"/>
                                      <w:sz w:val="21"/>
                                      <w:szCs w:val="72"/>
                                    </w:rPr>
                                    <w:t>じっけん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FFFFFF" w:themeColor="background1"/>
                                      <w:sz w:val="72"/>
                                      <w:szCs w:val="72"/>
                                    </w:rPr>
                                    <w:t>実験</w:t>
                                  </w:r>
                                </w:rubyBase>
                              </w:ruby>
                            </w:r>
                            <w:r w:rsidRPr="00411FEA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  <w:t>しよう</w:t>
                            </w:r>
                          </w:p>
                          <w:p w14:paraId="57F0627A" w14:textId="77777777" w:rsidR="00917304" w:rsidRPr="00F06B53" w:rsidRDefault="00917304" w:rsidP="00917304">
                            <w:pPr>
                              <w:spacing w:before="0" w:line="0" w:lineRule="atLeast"/>
                              <w:jc w:val="center"/>
                              <w:rPr>
                                <w:rFonts w:ascii="UD デジタル 教科書体 NK-B" w:eastAsia="UD デジタル 教科書体 NK-B"/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21645B6" id="テキスト ボックス 19610531" o:spid="_x0000_s1109" type="#_x0000_t202" style="position:absolute;margin-left:56.45pt;margin-top:-.55pt;width:427.2pt;height:65.4pt;z-index:2520401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" filled="f" stroked="f" strokeweight=".5pt">
                <v:textbox>
                  <w:txbxContent>
                    <w:p w14:paraId="6498E0AE" w14:textId="77777777" w:rsidR="00917304" w:rsidRPr="00411FEA" w:rsidRDefault="00917304" w:rsidP="00917304">
                      <w:pPr>
                        <w:spacing w:before="0" w:line="0" w:lineRule="atLeast"/>
                        <w:jc w:val="center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FFFFFF" w:themeColor="background1"/>
                          <w:sz w:val="72"/>
                          <w:szCs w:val="72"/>
                        </w:rPr>
                      </w:pP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FFFFFF" w:themeColor="background1"/>
                          <w:sz w:val="72"/>
                          <w:szCs w:val="72"/>
                        </w:rPr>
                        <w:ruby>
                          <w:rubyPr>
                            <w:rubyAlign w:val="distributeSpace"/>
                            <w:hps w:val="21"/>
                            <w:hpsRaise w:val="70"/>
                            <w:hpsBaseText w:val="72"/>
                            <w:lid w:val="ja-JP"/>
                          </w:rubyPr>
                          <w:rt>
                            <w:r w:rsidR="00917304" w:rsidRPr="00411FEA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FFFFFF" w:themeColor="background1"/>
                                <w:sz w:val="21"/>
                                <w:szCs w:val="72"/>
                              </w:rPr>
                              <w:t>かんさつ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  <w:t>観察</w:t>
                            </w:r>
                          </w:rubyBase>
                        </w:ruby>
                      </w:r>
                      <w:r w:rsidRPr="00411FEA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FFFFFF" w:themeColor="background1"/>
                          <w:sz w:val="72"/>
                          <w:szCs w:val="72"/>
                        </w:rPr>
                        <w:t>・</w:t>
                      </w: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FFFFFF" w:themeColor="background1"/>
                          <w:sz w:val="72"/>
                          <w:szCs w:val="72"/>
                        </w:rPr>
                        <w:ruby>
                          <w:rubyPr>
                            <w:rubyAlign w:val="distributeSpace"/>
                            <w:hps w:val="21"/>
                            <w:hpsRaise w:val="70"/>
                            <w:hpsBaseText w:val="72"/>
                            <w:lid w:val="ja-JP"/>
                          </w:rubyPr>
                          <w:rt>
                            <w:r w:rsidR="00917304" w:rsidRPr="00411FEA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FFFFFF" w:themeColor="background1"/>
                                <w:sz w:val="21"/>
                                <w:szCs w:val="72"/>
                              </w:rPr>
                              <w:t>じっけん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FFFFFF" w:themeColor="background1"/>
                                <w:sz w:val="72"/>
                                <w:szCs w:val="72"/>
                              </w:rPr>
                              <w:t>実験</w:t>
                            </w:r>
                          </w:rubyBase>
                        </w:ruby>
                      </w:r>
                      <w:r w:rsidRPr="00411FEA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FFFFFF" w:themeColor="background1"/>
                          <w:sz w:val="72"/>
                          <w:szCs w:val="72"/>
                        </w:rPr>
                        <w:t>しよう</w:t>
                      </w:r>
                    </w:p>
                    <w:p w14:paraId="57F0627A" w14:textId="77777777" w:rsidR="00917304" w:rsidRPr="00F06B53" w:rsidRDefault="00917304" w:rsidP="00917304">
                      <w:pPr>
                        <w:spacing w:before="0" w:line="0" w:lineRule="atLeast"/>
                        <w:jc w:val="center"/>
                        <w:rPr>
                          <w:rFonts w:ascii="UD デジタル 教科書体 NK-B" w:eastAsia="UD デジタル 教科書体 NK-B"/>
                          <w:color w:val="FFFFFF" w:themeColor="background1"/>
                          <w14:textFill>
                            <w14:noFill/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ＭＳ ゴシック" w:eastAsia="ＭＳ ゴシック" w:hAnsi="ＭＳ ゴシック"/>
          <w:b/>
          <w:bCs/>
          <w:noProof/>
          <w:sz w:val="52"/>
          <w:szCs w:val="36"/>
          <w:lang w:val="ja-JP" w:bidi="ja-JP"/>
        </w:rPr>
        <mc:AlternateContent>
          <mc:Choice Requires="wps">
            <w:drawing>
              <wp:anchor distT="0" distB="0" distL="114300" distR="114300" simplePos="0" relativeHeight="252038144" behindDoc="1" locked="0" layoutInCell="1" allowOverlap="1" wp14:anchorId="0A8D128B" wp14:editId="610D2441">
                <wp:simplePos x="0" y="0"/>
                <wp:positionH relativeFrom="column">
                  <wp:posOffset>-6985</wp:posOffset>
                </wp:positionH>
                <wp:positionV relativeFrom="paragraph">
                  <wp:posOffset>-327025</wp:posOffset>
                </wp:positionV>
                <wp:extent cx="6492240" cy="1348740"/>
                <wp:effectExtent l="0" t="0" r="22860" b="22860"/>
                <wp:wrapNone/>
                <wp:docPr id="863662912" name="スクロール: 横 8636629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92240" cy="1348740"/>
                        </a:xfrm>
                        <a:prstGeom prst="horizontalScroll">
                          <a:avLst/>
                        </a:prstGeom>
                        <a:gradFill>
                          <a:gsLst>
                            <a:gs pos="37901">
                              <a:srgbClr val="FF9494"/>
                            </a:gs>
                            <a:gs pos="33802">
                              <a:srgbClr val="FF8F8F"/>
                            </a:gs>
                            <a:gs pos="15120">
                              <a:srgbClr val="FF7878"/>
                            </a:gs>
                            <a:gs pos="0">
                              <a:srgbClr val="FF0000">
                                <a:lumMod val="60000"/>
                                <a:lumOff val="40000"/>
                              </a:srgbClr>
                            </a:gs>
                            <a:gs pos="42000">
                              <a:srgbClr val="FF0000">
                                <a:lumMod val="40000"/>
                                <a:lumOff val="60000"/>
                              </a:srgbClr>
                            </a:gs>
                            <a:gs pos="83000">
                              <a:srgbClr val="FF0000">
                                <a:lumMod val="20000"/>
                                <a:lumOff val="80000"/>
                              </a:srgbClr>
                            </a:gs>
                            <a:gs pos="100000">
                              <a:sysClr val="window" lastClr="FFFFFF">
                                <a:lumMod val="95000"/>
                              </a:sysClr>
                            </a:gs>
                          </a:gsLst>
                          <a:lin ang="5400000" scaled="1"/>
                        </a:gra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AC0F1D0" w14:textId="77777777" w:rsidR="00917304" w:rsidRDefault="00917304" w:rsidP="0091730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8D128B" id="スクロール: 横 863662912" o:spid="_x0000_s1110" type="#_x0000_t98" style="position:absolute;margin-left:-.55pt;margin-top:-25.75pt;width:511.2pt;height:106.2pt;z-index:-251278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" fillcolor="#f66" strokecolor="window" strokeweight="1pt">
                <v:fill color2="#f2f2f2" colors="0 #f66;9909f #ff7878;22152f #ff8f8f;24839f #ff9494;27525f #f99;54395f #fcc;1 #f2f2f2" focus="100%" type="gradient"/>
                <v:stroke joinstyle="miter"/>
                <v:textbox>
                  <w:txbxContent>
                    <w:p w14:paraId="3AC0F1D0" w14:textId="77777777" w:rsidR="00917304" w:rsidRDefault="00917304" w:rsidP="00917304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ＭＳ ゴシック" w:eastAsia="ＭＳ ゴシック" w:hAnsi="ＭＳ ゴシック"/>
          <w:b/>
          <w:bCs/>
          <w:noProof/>
          <w:sz w:val="52"/>
          <w:szCs w:val="36"/>
          <w:lang w:val="ja-JP" w:bidi="ja-JP"/>
        </w:rPr>
        <w:t xml:space="preserve"> </w:t>
      </w:r>
    </w:p>
    <w:p w14:paraId="6F785345" w14:textId="77777777" w:rsidR="00917304" w:rsidRDefault="00917304" w:rsidP="00917304">
      <w:pPr>
        <w:rPr>
          <w:noProof/>
          <w:lang w:val="ja-JP" w:bidi="ja-JP"/>
        </w:rPr>
      </w:pPr>
      <w:r>
        <w:rPr>
          <w:noProof/>
        </w:rPr>
        <w:drawing>
          <wp:anchor distT="0" distB="0" distL="114300" distR="114300" simplePos="0" relativeHeight="252037120" behindDoc="0" locked="0" layoutInCell="1" allowOverlap="1" wp14:anchorId="5034AF93" wp14:editId="10406BB4">
            <wp:simplePos x="0" y="0"/>
            <wp:positionH relativeFrom="column">
              <wp:posOffset>282575</wp:posOffset>
            </wp:positionH>
            <wp:positionV relativeFrom="paragraph">
              <wp:posOffset>122555</wp:posOffset>
            </wp:positionV>
            <wp:extent cx="868680" cy="868680"/>
            <wp:effectExtent l="0" t="0" r="7620" b="7620"/>
            <wp:wrapNone/>
            <wp:docPr id="880207429" name="図 880207429" descr="レゴのキャラクター&#10;&#10;中程度の精度で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図 20" descr="レゴのキャラクター&#10;&#10;中程度の精度で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8680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39168" behindDoc="0" locked="0" layoutInCell="1" allowOverlap="1" wp14:anchorId="12708EF1" wp14:editId="03287006">
            <wp:simplePos x="0" y="0"/>
            <wp:positionH relativeFrom="column">
              <wp:posOffset>5647055</wp:posOffset>
            </wp:positionH>
            <wp:positionV relativeFrom="paragraph">
              <wp:posOffset>198755</wp:posOffset>
            </wp:positionV>
            <wp:extent cx="800100" cy="800100"/>
            <wp:effectExtent l="0" t="0" r="0" b="0"/>
            <wp:wrapNone/>
            <wp:docPr id="1320962627" name="図 1320962627" descr="顕微鏡の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顕微鏡のイラスト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1F749A" w14:textId="77777777" w:rsidR="00917304" w:rsidRDefault="00917304" w:rsidP="00917304">
      <w:pPr>
        <w:rPr>
          <w:noProof/>
          <w:lang w:val="ja-JP" w:bidi="ja-JP"/>
        </w:rPr>
      </w:pPr>
    </w:p>
    <w:p w14:paraId="2FC91F93" w14:textId="77777777" w:rsidR="00917304" w:rsidRPr="00DB37C3" w:rsidRDefault="00917304" w:rsidP="00917304">
      <w:pPr>
        <w:rPr>
          <w:noProof/>
        </w:rPr>
      </w:pPr>
      <w:r>
        <w:rPr>
          <w:rFonts w:ascii="ＭＳ ゴシック" w:eastAsia="ＭＳ ゴシック" w:hAnsi="ＭＳ ゴシック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48384" behindDoc="0" locked="0" layoutInCell="1" allowOverlap="1" wp14:anchorId="415E39B2" wp14:editId="56D83F40">
                <wp:simplePos x="0" y="0"/>
                <wp:positionH relativeFrom="column">
                  <wp:posOffset>-128905</wp:posOffset>
                </wp:positionH>
                <wp:positionV relativeFrom="paragraph">
                  <wp:posOffset>351155</wp:posOffset>
                </wp:positionV>
                <wp:extent cx="6819900" cy="541020"/>
                <wp:effectExtent l="0" t="0" r="19050" b="11430"/>
                <wp:wrapNone/>
                <wp:docPr id="1052421740" name="四角形: 角を丸くする 10524217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19900" cy="54102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2540CD8" w14:textId="279E7B51" w:rsidR="00917304" w:rsidRPr="00F06B53" w:rsidRDefault="00917304" w:rsidP="00917304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</w:pP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①～⑦の</w:t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18"/>
                                      <w:szCs w:val="36"/>
                                    </w:rPr>
                                    <w:t>じゅんばん</w:t>
                                  </w:r>
                                </w:rt>
                                <w:rubyBase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36"/>
                                      <w:szCs w:val="36"/>
                                    </w:rPr>
                                    <w:t>順番</w:t>
                                  </w:r>
                                </w:rubyBase>
                              </w:ruby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で</w:t>
                            </w:r>
                            <w:r w:rsidR="00185F86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185F86" w:rsidRPr="00185F86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18"/>
                                      <w:szCs w:val="36"/>
                                    </w:rPr>
                                    <w:t>すす</w:t>
                                  </w:r>
                                </w:rt>
                                <w:rubyBase>
                                  <w:r w:rsidR="00185F86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36"/>
                                      <w:szCs w:val="36"/>
                                    </w:rPr>
                                    <w:t>進</w:t>
                                  </w:r>
                                </w:rubyBase>
                              </w:ruby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めよう。</w:t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18"/>
                                      <w:szCs w:val="36"/>
                                    </w:rPr>
                                    <w:t>なんど</w:t>
                                  </w:r>
                                </w:rt>
                                <w:rubyBase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36"/>
                                      <w:szCs w:val="36"/>
                                    </w:rPr>
                                    <w:t>何度</w:t>
                                  </w:r>
                                </w:rubyBase>
                              </w:ruby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もやってみることが</w:t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18"/>
                                      <w:szCs w:val="36"/>
                                    </w:rPr>
                                    <w:t>たいせつ</w:t>
                                  </w:r>
                                </w:rt>
                                <w:rubyBase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36"/>
                                      <w:szCs w:val="36"/>
                                    </w:rPr>
                                    <w:t>大切</w:t>
                                  </w:r>
                                </w:rubyBase>
                              </w:ruby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です。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15E39B2" id="四角形: 角を丸くする 1052421740" o:spid="_x0000_s1111" style="position:absolute;margin-left:-10.15pt;margin-top:27.65pt;width:537pt;height:42.6pt;z-index:25204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" filled="f" strokecolor="#f66" strokeweight="1pt">
                <v:stroke joinstyle="miter"/>
                <v:textbox>
                  <w:txbxContent>
                    <w:p w14:paraId="62540CD8" w14:textId="279E7B51" w:rsidR="00917304" w:rsidRPr="00F06B53" w:rsidRDefault="00917304" w:rsidP="00917304">
                      <w:pPr>
                        <w:spacing w:before="0"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</w:pP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①～⑦の</w:t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18"/>
                                <w:szCs w:val="36"/>
                              </w:rPr>
                              <w:t>じゅんばん</w:t>
                            </w:r>
                          </w:rt>
                          <w:rubyBase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順番</w:t>
                            </w:r>
                          </w:rubyBase>
                        </w:ruby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で</w:t>
                      </w:r>
                      <w:r w:rsidR="00185F86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185F86" w:rsidRPr="00185F86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18"/>
                                <w:szCs w:val="36"/>
                              </w:rPr>
                              <w:t>すす</w:t>
                            </w:r>
                          </w:rt>
                          <w:rubyBase>
                            <w:r w:rsidR="00185F86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進</w:t>
                            </w:r>
                          </w:rubyBase>
                        </w:ruby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めよう。</w:t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18"/>
                                <w:szCs w:val="36"/>
                              </w:rPr>
                              <w:t>なんど</w:t>
                            </w:r>
                          </w:rt>
                          <w:rubyBase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何度</w:t>
                            </w:r>
                          </w:rubyBase>
                        </w:ruby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もやってみることが</w:t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18"/>
                                <w:szCs w:val="36"/>
                              </w:rPr>
                              <w:t>たいせつ</w:t>
                            </w:r>
                          </w:rt>
                          <w:rubyBase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大切</w:t>
                            </w:r>
                          </w:rubyBase>
                        </w:ruby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です。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1CD05F8" w14:textId="77777777" w:rsidR="00917304" w:rsidRDefault="00917304" w:rsidP="00917304">
      <w:pPr>
        <w:rPr>
          <w:rFonts w:ascii="ＭＳ ゴシック" w:eastAsia="ＭＳ ゴシック" w:hAnsi="ＭＳ ゴシック"/>
          <w:b/>
          <w:bCs/>
          <w:noProof/>
          <w:sz w:val="32"/>
          <w:szCs w:val="32"/>
        </w:rPr>
      </w:pPr>
    </w:p>
    <w:p w14:paraId="416AE471" w14:textId="77777777" w:rsidR="00917304" w:rsidRDefault="00917304" w:rsidP="00917304">
      <w:pPr>
        <w:rPr>
          <w:rFonts w:ascii="ＭＳ ゴシック" w:eastAsia="ＭＳ ゴシック" w:hAnsi="ＭＳ ゴシック"/>
          <w:b/>
          <w:bCs/>
          <w:noProof/>
          <w:sz w:val="32"/>
          <w:szCs w:val="32"/>
        </w:rPr>
      </w:pPr>
      <w:r>
        <w:rPr>
          <w:rFonts w:ascii="ＭＳ ゴシック" w:eastAsia="ＭＳ ゴシック" w:hAnsi="ＭＳ ゴシック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47360" behindDoc="1" locked="0" layoutInCell="1" allowOverlap="1" wp14:anchorId="40FF6612" wp14:editId="20FBA8FE">
                <wp:simplePos x="0" y="0"/>
                <wp:positionH relativeFrom="column">
                  <wp:posOffset>-128905</wp:posOffset>
                </wp:positionH>
                <wp:positionV relativeFrom="paragraph">
                  <wp:posOffset>193675</wp:posOffset>
                </wp:positionV>
                <wp:extent cx="6819900" cy="1303020"/>
                <wp:effectExtent l="0" t="0" r="19050" b="11430"/>
                <wp:wrapNone/>
                <wp:docPr id="1208970734" name="四角形: 角を丸くする 12089707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19900" cy="130302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5D4CAB0" w14:textId="77777777" w:rsidR="00917304" w:rsidRPr="00F06B53" w:rsidRDefault="00917304" w:rsidP="00917304">
                            <w:pPr>
                              <w:spacing w:before="0" w:line="26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①</w:t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ひつよう</w:t>
                                  </w:r>
                                </w:rt>
                                <w:rubyBase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必要</w:t>
                                  </w:r>
                                </w:rubyBase>
                              </w:ruby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なものをそろえよう</w:t>
                            </w:r>
                          </w:p>
                          <w:p w14:paraId="2F70B27B" w14:textId="154BC138" w:rsidR="00917304" w:rsidRPr="00F06B53" w:rsidRDefault="00917304" w:rsidP="00917304">
                            <w:pPr>
                              <w:spacing w:before="0" w:line="26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かんさつ</w:t>
                                  </w:r>
                                </w:rt>
                                <w:rubyBase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観察</w:t>
                                  </w:r>
                                </w:rubyBase>
                              </w:ruby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・</w:t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じっけん</w:t>
                                  </w:r>
                                </w:rt>
                                <w:rubyBase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実験</w:t>
                                  </w:r>
                                </w:rubyBase>
                              </w:ruby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に</w:t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ひつよう</w:t>
                                  </w:r>
                                </w:rt>
                                <w:rubyBase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必要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な</w:t>
                            </w: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DC7679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どうぐ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道具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・</w:t>
                            </w: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DC7679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ざいりょう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材料</w:t>
                                  </w:r>
                                </w:rubyBase>
                              </w:ruby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などをそろえて</w:t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しゃしん</w:t>
                                  </w:r>
                                </w:rt>
                                <w:rubyBase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写真</w:t>
                                  </w:r>
                                </w:rubyBase>
                              </w:ruby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に</w:t>
                            </w:r>
                            <w:r w:rsidR="00E94B8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E94B83" w:rsidRPr="00E94B8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と</w:t>
                                  </w:r>
                                </w:rt>
                                <w:rubyBase>
                                  <w:r w:rsidR="00E94B8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撮</w:t>
                                  </w:r>
                                </w:rubyBase>
                              </w:ruby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っておこう。</w:t>
                            </w:r>
                          </w:p>
                          <w:p w14:paraId="117BEBC8" w14:textId="77777777" w:rsidR="00917304" w:rsidRPr="00AC3735" w:rsidRDefault="00917304" w:rsidP="00917304">
                            <w:pPr>
                              <w:spacing w:before="0" w:line="260" w:lineRule="atLeast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キャラクターや、</w:t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しょう</w:t>
                                  </w:r>
                                </w:rt>
                                <w:rubyBase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商</w:t>
                                  </w:r>
                                </w:rubyBase>
                              </w:ruby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ひんめい</w:t>
                                  </w:r>
                                </w:rt>
                                <w:rubyBase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品名</w:t>
                                  </w:r>
                                </w:rubyBase>
                              </w:ruby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・</w:t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かい</w:t>
                                  </w:r>
                                </w:rt>
                                <w:rubyBase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会</w:t>
                                  </w:r>
                                </w:rubyBase>
                              </w:ruby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しゃめい</w:t>
                                  </w:r>
                                </w:rt>
                                <w:rubyBase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社名</w:t>
                                  </w:r>
                                </w:rubyBase>
                              </w:ruby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などは</w:t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うつ</w:t>
                                  </w:r>
                                </w:rt>
                                <w:rubyBase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写</w:t>
                                  </w:r>
                                </w:rubyBase>
                              </w:ruby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らないように</w:t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ちゅうい</w:t>
                                  </w:r>
                                </w:rt>
                                <w:rubyBase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注意</w:t>
                                  </w:r>
                                </w:rubyBase>
                              </w:ruby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しよう</w:t>
                            </w:r>
                            <w:r w:rsidRPr="00617B15">
                              <w:rPr>
                                <w:rFonts w:ascii="ＭＳ ゴシック" w:eastAsia="ＭＳ ゴシック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0FF6612" id="四角形: 角を丸くする 1208970734" o:spid="_x0000_s1112" style="position:absolute;margin-left:-10.15pt;margin-top:15.25pt;width:537pt;height:102.6pt;z-index:-25126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" filled="f" strokecolor="#f66" strokeweight="1pt">
                <v:stroke joinstyle="miter"/>
                <v:textbox>
                  <w:txbxContent>
                    <w:p w14:paraId="65D4CAB0" w14:textId="77777777" w:rsidR="00917304" w:rsidRPr="00F06B53" w:rsidRDefault="00917304" w:rsidP="00917304">
                      <w:pPr>
                        <w:spacing w:before="0" w:line="26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①</w:t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ひつよう</w:t>
                            </w:r>
                          </w:rt>
                          <w:rubyBase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必要</w:t>
                            </w:r>
                          </w:rubyBase>
                        </w:ruby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なものをそろえよう</w:t>
                      </w:r>
                    </w:p>
                    <w:p w14:paraId="2F70B27B" w14:textId="154BC138" w:rsidR="00917304" w:rsidRPr="00F06B53" w:rsidRDefault="00917304" w:rsidP="00917304">
                      <w:pPr>
                        <w:spacing w:before="0" w:line="26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かんさつ</w:t>
                            </w:r>
                          </w:rt>
                          <w:rubyBase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観察</w:t>
                            </w:r>
                          </w:rubyBase>
                        </w:ruby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・</w:t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じっけん</w:t>
                            </w:r>
                          </w:rt>
                          <w:rubyBase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実験</w:t>
                            </w:r>
                          </w:rubyBase>
                        </w:ruby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に</w:t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ひつよう</w:t>
                            </w:r>
                          </w:rt>
                          <w:rubyBase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必要</w:t>
                            </w:r>
                          </w:rubyBase>
                        </w:ruby>
                      </w:r>
                      <w:r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な</w:t>
                      </w: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DC7679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どうぐ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道具</w:t>
                            </w:r>
                          </w:rubyBase>
                        </w:ruby>
                      </w:r>
                      <w:r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・</w:t>
                      </w: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DC7679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ざいりょう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材料</w:t>
                            </w:r>
                          </w:rubyBase>
                        </w:ruby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などをそろえて</w:t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しゃしん</w:t>
                            </w:r>
                          </w:rt>
                          <w:rubyBase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写真</w:t>
                            </w:r>
                          </w:rubyBase>
                        </w:ruby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に</w:t>
                      </w:r>
                      <w:r w:rsidR="00E94B83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E94B83" w:rsidRPr="00E94B8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と</w:t>
                            </w:r>
                          </w:rt>
                          <w:rubyBase>
                            <w:r w:rsidR="00E94B8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撮</w:t>
                            </w:r>
                          </w:rubyBase>
                        </w:ruby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っておこう。</w:t>
                      </w:r>
                    </w:p>
                    <w:p w14:paraId="117BEBC8" w14:textId="77777777" w:rsidR="00917304" w:rsidRPr="00AC3735" w:rsidRDefault="00917304" w:rsidP="00917304">
                      <w:pPr>
                        <w:spacing w:before="0" w:line="260" w:lineRule="atLeast"/>
                        <w:rPr>
                          <w:rFonts w:ascii="ＭＳ ゴシック" w:eastAsia="ＭＳ ゴシック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キャラクターや、</w:t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しょう</w:t>
                            </w:r>
                          </w:rt>
                          <w:rubyBase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商</w:t>
                            </w:r>
                          </w:rubyBase>
                        </w:ruby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ひんめい</w:t>
                            </w:r>
                          </w:rt>
                          <w:rubyBase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品名</w:t>
                            </w:r>
                          </w:rubyBase>
                        </w:ruby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・</w:t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かい</w:t>
                            </w:r>
                          </w:rt>
                          <w:rubyBase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会</w:t>
                            </w:r>
                          </w:rubyBase>
                        </w:ruby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しゃめい</w:t>
                            </w:r>
                          </w:rt>
                          <w:rubyBase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社名</w:t>
                            </w:r>
                          </w:rubyBase>
                        </w:ruby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などは</w:t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うつ</w:t>
                            </w:r>
                          </w:rt>
                          <w:rubyBase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写</w:t>
                            </w:r>
                          </w:rubyBase>
                        </w:ruby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らないように</w:t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ちゅうい</w:t>
                            </w:r>
                          </w:rt>
                          <w:rubyBase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注意</w:t>
                            </w:r>
                          </w:rubyBase>
                        </w:ruby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しよう</w:t>
                      </w:r>
                      <w:r w:rsidRPr="00617B15">
                        <w:rPr>
                          <w:rFonts w:ascii="ＭＳ ゴシック" w:eastAsia="ＭＳ ゴシック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。</w:t>
                      </w:r>
                    </w:p>
                  </w:txbxContent>
                </v:textbox>
              </v:roundrect>
            </w:pict>
          </mc:Fallback>
        </mc:AlternateContent>
      </w:r>
      <w:r w:rsidRPr="00AC3735">
        <w:rPr>
          <w:rFonts w:hint="eastAsia"/>
          <w:noProof/>
        </w:rPr>
        <w:drawing>
          <wp:anchor distT="0" distB="0" distL="114300" distR="114300" simplePos="0" relativeHeight="252051456" behindDoc="0" locked="0" layoutInCell="1" allowOverlap="1" wp14:anchorId="718ED3B0" wp14:editId="0F5C08B7">
            <wp:simplePos x="0" y="0"/>
            <wp:positionH relativeFrom="column">
              <wp:posOffset>5564548</wp:posOffset>
            </wp:positionH>
            <wp:positionV relativeFrom="paragraph">
              <wp:posOffset>288290</wp:posOffset>
            </wp:positionV>
            <wp:extent cx="920750" cy="1146863"/>
            <wp:effectExtent l="0" t="0" r="0" b="0"/>
            <wp:wrapNone/>
            <wp:docPr id="2079609283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750" cy="11468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CAABBA" w14:textId="77777777" w:rsidR="00917304" w:rsidRDefault="00917304" w:rsidP="00917304">
      <w:pPr>
        <w:spacing w:line="520" w:lineRule="exact"/>
        <w:rPr>
          <w:rFonts w:ascii="ＭＳ ゴシック" w:eastAsia="ＭＳ ゴシック" w:hAnsi="ＭＳ ゴシック"/>
          <w:b/>
          <w:bCs/>
          <w:noProof/>
          <w:sz w:val="32"/>
          <w:szCs w:val="32"/>
        </w:rPr>
      </w:pPr>
    </w:p>
    <w:p w14:paraId="462ACEE5" w14:textId="77777777" w:rsidR="00917304" w:rsidRDefault="00917304" w:rsidP="00917304">
      <w:pPr>
        <w:rPr>
          <w:rFonts w:ascii="ＭＳ ゴシック" w:eastAsia="ＭＳ ゴシック" w:hAnsi="ＭＳ ゴシック"/>
          <w:b/>
          <w:bCs/>
          <w:noProof/>
          <w:sz w:val="32"/>
          <w:szCs w:val="32"/>
        </w:rPr>
      </w:pPr>
      <w:r>
        <w:rPr>
          <w:rFonts w:ascii="ＭＳ ゴシック" w:eastAsia="ＭＳ ゴシック" w:hAnsi="ＭＳ ゴシック" w:hint="eastAsia"/>
          <w:b/>
          <w:bCs/>
          <w:noProof/>
          <w:sz w:val="32"/>
          <w:szCs w:val="32"/>
        </w:rPr>
        <w:t xml:space="preserve">　</w:t>
      </w:r>
    </w:p>
    <w:p w14:paraId="734FF63D" w14:textId="77777777" w:rsidR="00917304" w:rsidRDefault="00917304" w:rsidP="00917304">
      <w:pPr>
        <w:spacing w:line="520" w:lineRule="exact"/>
        <w:rPr>
          <w:rFonts w:ascii="ＭＳ ゴシック" w:eastAsia="ＭＳ ゴシック" w:hAnsi="ＭＳ ゴシック"/>
          <w:b/>
          <w:bCs/>
          <w:noProof/>
          <w:sz w:val="32"/>
          <w:szCs w:val="32"/>
        </w:rPr>
      </w:pPr>
      <w:r>
        <w:rPr>
          <w:rFonts w:ascii="ＭＳ ゴシック" w:eastAsia="ＭＳ ゴシック" w:hAnsi="ＭＳ ゴシック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49408" behindDoc="0" locked="0" layoutInCell="1" allowOverlap="1" wp14:anchorId="58C71F08" wp14:editId="608CE83B">
                <wp:simplePos x="0" y="0"/>
                <wp:positionH relativeFrom="column">
                  <wp:posOffset>-150771</wp:posOffset>
                </wp:positionH>
                <wp:positionV relativeFrom="paragraph">
                  <wp:posOffset>370453</wp:posOffset>
                </wp:positionV>
                <wp:extent cx="6842760" cy="6512119"/>
                <wp:effectExtent l="0" t="0" r="15240" b="22225"/>
                <wp:wrapNone/>
                <wp:docPr id="319905259" name="四角形: 角を丸くする 3199052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42760" cy="6512119"/>
                        </a:xfrm>
                        <a:prstGeom prst="roundRect">
                          <a:avLst>
                            <a:gd name="adj" fmla="val 5730"/>
                          </a:avLst>
                        </a:prstGeom>
                        <a:noFill/>
                        <a:ln w="12700" cap="flat" cmpd="sng" algn="ctr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D6BABEC" w14:textId="77777777" w:rsidR="00917304" w:rsidRPr="00F06B53" w:rsidRDefault="00917304" w:rsidP="00917304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ＭＳ ゴシック" w:eastAsia="ＭＳ ゴシック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②</w:t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けいかく</w:t>
                                  </w:r>
                                </w:rt>
                                <w:rubyBase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計画</w:t>
                                  </w:r>
                                </w:rubyBase>
                              </w:ruby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を立てよう</w:t>
                            </w:r>
                          </w:p>
                          <w:p w14:paraId="06AF75F9" w14:textId="77777777" w:rsidR="00917304" w:rsidRPr="00F06B53" w:rsidRDefault="00917304" w:rsidP="00917304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177E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じっけん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実験</w:t>
                                  </w:r>
                                </w:rubyBase>
                              </w:ruby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・</w:t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かんさつ</w:t>
                                  </w:r>
                                </w:rt>
                                <w:rubyBase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観察</w:t>
                                  </w:r>
                                </w:rubyBase>
                              </w:ruby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のやり方を、</w:t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じゅんばん</w:t>
                                  </w:r>
                                </w:rt>
                                <w:rubyBase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順番</w:t>
                                  </w:r>
                                </w:rubyBase>
                              </w:ruby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にくわしく</w:t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か</w:t>
                                  </w:r>
                                </w:rt>
                                <w:rubyBase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書</w:t>
                                  </w:r>
                                </w:rubyBase>
                              </w:ruby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こう。</w:t>
                            </w:r>
                          </w:p>
                          <w:p w14:paraId="144D80E4" w14:textId="77777777" w:rsidR="00917304" w:rsidRDefault="00917304" w:rsidP="00917304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bookmarkStart w:id="8" w:name="_Hlk184816022"/>
                          </w:p>
                          <w:p w14:paraId="7C565D7A" w14:textId="217974C1" w:rsidR="00917304" w:rsidRPr="00F06B53" w:rsidRDefault="00917304" w:rsidP="00917304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ポイント：</w:t>
                            </w:r>
                            <w:r w:rsid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30"/>
                                  <w:hpsBaseText w:val="28"/>
                                  <w:lid w:val="ja-JP"/>
                                </w:rubyPr>
                                <w:rt>
                                  <w:r w:rsidR="00744513" w:rsidRPr="0074451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  <w:highlight w:val="yellow"/>
                                    </w:rPr>
                                    <w:t>じょうけん</w:t>
                                  </w:r>
                                </w:rt>
                                <w:rubyBase>
                                  <w:r w:rsidR="0074451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  <w:highlight w:val="yellow"/>
                                    </w:rPr>
                                    <w:t>条件</w:t>
                                  </w:r>
                                </w:rubyBase>
                              </w:ruby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をそろえること</w:t>
                            </w:r>
                          </w:p>
                          <w:bookmarkEnd w:id="8"/>
                          <w:p w14:paraId="184D096F" w14:textId="77777777" w:rsidR="00917304" w:rsidRDefault="00917304" w:rsidP="00917304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/>
                                <w:noProof/>
                              </w:rPr>
                            </w:pPr>
                            <w:r w:rsidRPr="00F06B53">
                              <w:rPr>
                                <w:rFonts w:ascii="UD デジタル 教科書体 NK-B" w:eastAsia="UD デジタル 教科書体 NK-B" w:hint="eastAsia"/>
                                <w:noProof/>
                              </w:rPr>
                              <w:t xml:space="preserve">　</w:t>
                            </w:r>
                          </w:p>
                          <w:p w14:paraId="5E6FA164" w14:textId="64AB07DB" w:rsidR="00917304" w:rsidRPr="00C177E3" w:rsidRDefault="00917304" w:rsidP="00917304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F06B53">
                              <w:rPr>
                                <w:rFonts w:ascii="UD デジタル 教科書体 NK-B" w:eastAsia="UD デジタル 教科書体 NK-B" w:hint="eastAsia"/>
                                <w:noProof/>
                              </w:rPr>
                              <w:t xml:space="preserve">　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177E3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れい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例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：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177E3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ぼうし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帽子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の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177E3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いろ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色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が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177E3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おんど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温度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にあたえる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177E3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えいきょう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影響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を</w:t>
                            </w:r>
                            <w:r w:rsidR="00CC0886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CC0886" w:rsidRPr="00CC0886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しら</w:t>
                                  </w:r>
                                </w:rt>
                                <w:rubyBase>
                                  <w:r w:rsidR="00CC0886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調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べたい。</w:t>
                            </w:r>
                          </w:p>
                          <w:p w14:paraId="7B8F70C3" w14:textId="77777777" w:rsidR="00917304" w:rsidRPr="00C177E3" w:rsidRDefault="00917304" w:rsidP="00917304">
                            <w:pPr>
                              <w:spacing w:before="0" w:line="240" w:lineRule="atLeast"/>
                              <w:ind w:firstLineChars="292" w:firstLine="818"/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〇：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177E3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は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晴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れた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177E3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ひ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日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の、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177E3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おな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同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じ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177E3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ひ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日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177E3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あ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当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たり</w:t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の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177E3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ばしょ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場所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・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177E3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じこく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時刻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に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する</w:t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。</w:t>
                            </w:r>
                          </w:p>
                          <w:p w14:paraId="48E5D736" w14:textId="77777777" w:rsidR="00917304" w:rsidRPr="00C177E3" w:rsidRDefault="00917304" w:rsidP="00917304">
                            <w:pPr>
                              <w:spacing w:before="0" w:line="240" w:lineRule="atLeast"/>
                              <w:ind w:firstLineChars="300" w:firstLine="840"/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×：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177E3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じっけん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実験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を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177E3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おこな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行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う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177E3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ひ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日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の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177E3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てんき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天気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が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、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177E3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は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晴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れや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177E3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あめ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雨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、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177E3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くも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曇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りなどばらばら。</w:t>
                            </w:r>
                          </w:p>
                          <w:p w14:paraId="347DFB86" w14:textId="264D1878" w:rsidR="00917304" w:rsidRPr="00C177E3" w:rsidRDefault="00917304" w:rsidP="00917304">
                            <w:pPr>
                              <w:spacing w:before="0" w:line="240" w:lineRule="atLeast"/>
                              <w:ind w:firstLineChars="300" w:firstLine="840"/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×：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177E3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じっけん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実験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を行う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177E3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ばしょ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場所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の</w:t>
                            </w:r>
                            <w:r w:rsidR="00E93C9F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E93C9F" w:rsidRPr="00E93C9F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ひあ</w:t>
                                  </w:r>
                                </w:rt>
                                <w:rubyBase>
                                  <w:r w:rsidR="00E93C9F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日当</w:t>
                                  </w:r>
                                </w:rubyBase>
                              </w:ruby>
                            </w:r>
                            <w:r w:rsidR="00E93C9F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たり</w:t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が、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177E3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いえ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家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のリビングやベランダなどばらばら。</w:t>
                            </w:r>
                          </w:p>
                          <w:p w14:paraId="60271367" w14:textId="77777777" w:rsidR="00917304" w:rsidRPr="00C177E3" w:rsidRDefault="00917304" w:rsidP="00917304">
                            <w:pPr>
                              <w:spacing w:before="0" w:line="240" w:lineRule="atLeast"/>
                              <w:ind w:firstLineChars="300" w:firstLine="840"/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×：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177E3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2"/>
                                      <w:szCs w:val="28"/>
                                    </w:rPr>
                                    <w:t>じっけん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実験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を行う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177E3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2"/>
                                      <w:szCs w:val="28"/>
                                    </w:rPr>
                                    <w:t>じこく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時刻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がばらばら。</w:t>
                            </w:r>
                          </w:p>
                          <w:p w14:paraId="56203A72" w14:textId="77777777" w:rsidR="00917304" w:rsidRDefault="00917304" w:rsidP="00917304">
                            <w:pPr>
                              <w:spacing w:before="0" w:line="240" w:lineRule="atLeast"/>
                              <w:ind w:left="1400" w:hangingChars="500" w:hanging="1400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  <w:p w14:paraId="2D6F1410" w14:textId="2DE82C0E" w:rsidR="00917304" w:rsidRDefault="00917304" w:rsidP="00917304">
                            <w:pPr>
                              <w:spacing w:before="0" w:line="240" w:lineRule="atLeast"/>
                              <w:ind w:leftChars="8" w:left="1104" w:hangingChars="388" w:hanging="1086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ポイント：</w:t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じょうけん</w:t>
                                  </w:r>
                                </w:rt>
                                <w:rubyBase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条件</w:t>
                                  </w:r>
                                </w:rubyBase>
                              </w:ruby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を</w:t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か</w:t>
                                  </w:r>
                                </w:rt>
                                <w:rubyBase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変</w:t>
                                  </w:r>
                                </w:rubyBase>
                              </w:ruby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えて</w:t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じっけん</w:t>
                                  </w:r>
                                </w:rt>
                                <w:rubyBase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実験</w:t>
                                  </w:r>
                                </w:rubyBase>
                              </w:ruby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したい</w:t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ばあい</w:t>
                                  </w:r>
                                </w:rt>
                                <w:rubyBase>
                                  <w:r w:rsidR="00917304" w:rsidRPr="00F06B53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場合</w:t>
                                  </w:r>
                                </w:rubyBase>
                              </w:ruby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は、</w:t>
                            </w:r>
                            <w:r w:rsid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30"/>
                                  <w:hpsBaseText w:val="28"/>
                                  <w:lid w:val="ja-JP"/>
                                </w:rubyPr>
                                <w:rt>
                                  <w:r w:rsidR="00744513" w:rsidRPr="0074451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  <w:highlight w:val="yellow"/>
                                    </w:rPr>
                                    <w:t>しら</w:t>
                                  </w:r>
                                </w:rt>
                                <w:rubyBase>
                                  <w:r w:rsidR="0074451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:highlight w:val="yellow"/>
                                    </w:rPr>
                                    <w:t>調</w:t>
                                  </w:r>
                                </w:rubyBase>
                              </w:ruby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べたい</w:t>
                            </w:r>
                            <w:r w:rsid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30"/>
                                  <w:hpsBaseText w:val="28"/>
                                  <w:lid w:val="ja-JP"/>
                                </w:rubyPr>
                                <w:rt>
                                  <w:r w:rsidR="00744513" w:rsidRPr="0074451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  <w:highlight w:val="yellow"/>
                                    </w:rPr>
                                    <w:t>じょうけん</w:t>
                                  </w:r>
                                </w:rt>
                                <w:rubyBase>
                                  <w:r w:rsidR="0074451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:highlight w:val="yellow"/>
                                    </w:rPr>
                                    <w:t>条件</w:t>
                                  </w:r>
                                </w:rubyBase>
                              </w:ruby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を１つだけ</w:t>
                            </w:r>
                            <w:r w:rsid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30"/>
                                  <w:hpsBaseText w:val="28"/>
                                  <w:lid w:val="ja-JP"/>
                                </w:rubyPr>
                                <w:rt>
                                  <w:r w:rsidR="00744513" w:rsidRPr="0074451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  <w:highlight w:val="yellow"/>
                                    </w:rPr>
                                    <w:t>か</w:t>
                                  </w:r>
                                </w:rt>
                                <w:rubyBase>
                                  <w:r w:rsidR="0074451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:highlight w:val="yellow"/>
                                    </w:rPr>
                                    <w:t>変</w:t>
                                  </w:r>
                                </w:rubyBase>
                              </w:ruby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えて、あとの</w:t>
                            </w:r>
                            <w:r w:rsid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30"/>
                                  <w:hpsBaseText w:val="28"/>
                                  <w:lid w:val="ja-JP"/>
                                </w:rubyPr>
                                <w:rt>
                                  <w:r w:rsidR="00744513" w:rsidRPr="0074451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  <w:highlight w:val="yellow"/>
                                    </w:rPr>
                                    <w:t>じょうけん</w:t>
                                  </w:r>
                                </w:rt>
                                <w:rubyBase>
                                  <w:r w:rsidR="0074451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:highlight w:val="yellow"/>
                                    </w:rPr>
                                    <w:t>条件</w:t>
                                  </w:r>
                                </w:rubyBase>
                              </w:ruby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は</w:t>
                            </w:r>
                            <w:r w:rsid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30"/>
                                  <w:hpsBaseText w:val="28"/>
                                  <w:lid w:val="ja-JP"/>
                                </w:rubyPr>
                                <w:rt>
                                  <w:r w:rsidR="00744513" w:rsidRPr="0074451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  <w:highlight w:val="yellow"/>
                                    </w:rPr>
                                    <w:t>おな</w:t>
                                  </w:r>
                                </w:rt>
                                <w:rubyBase>
                                  <w:r w:rsidR="0074451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  <w:highlight w:val="yellow"/>
                                    </w:rPr>
                                    <w:t>同</w:t>
                                  </w:r>
                                </w:rubyBase>
                              </w:ruby>
                            </w:r>
                            <w:r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じにすること</w:t>
                            </w:r>
                          </w:p>
                          <w:p w14:paraId="19616BD4" w14:textId="77777777" w:rsidR="00917304" w:rsidRDefault="00917304" w:rsidP="00917304">
                            <w:pPr>
                              <w:spacing w:before="0" w:line="240" w:lineRule="atLeast"/>
                              <w:ind w:leftChars="6" w:left="416" w:hangingChars="147" w:hanging="403"/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</w:pPr>
                          </w:p>
                          <w:p w14:paraId="49725877" w14:textId="77777777" w:rsidR="00917304" w:rsidRPr="00C177E3" w:rsidRDefault="00917304" w:rsidP="00917304">
                            <w:pPr>
                              <w:spacing w:before="0" w:line="240" w:lineRule="atLeast"/>
                              <w:ind w:leftChars="6" w:left="425" w:hangingChars="147" w:hanging="412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pacing w:val="-6"/>
                                      <w:sz w:val="14"/>
                                      <w:szCs w:val="28"/>
                                    </w:rPr>
                                    <w:t>れい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pacing w:val="-6"/>
                                      <w:sz w:val="28"/>
                                      <w:szCs w:val="28"/>
                                    </w:rPr>
                                    <w:t>例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t>：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pacing w:val="-6"/>
                                      <w:sz w:val="14"/>
                                      <w:szCs w:val="28"/>
                                    </w:rPr>
                                    <w:t>ぼうし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pacing w:val="-6"/>
                                      <w:sz w:val="28"/>
                                      <w:szCs w:val="28"/>
                                    </w:rPr>
                                    <w:t>帽子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t>の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pacing w:val="-6"/>
                                      <w:sz w:val="14"/>
                                      <w:szCs w:val="28"/>
                                    </w:rPr>
                                    <w:t>いろ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pacing w:val="-6"/>
                                      <w:sz w:val="28"/>
                                      <w:szCs w:val="28"/>
                                    </w:rPr>
                                    <w:t>色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t>が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pacing w:val="-6"/>
                                      <w:sz w:val="14"/>
                                      <w:szCs w:val="28"/>
                                    </w:rPr>
                                    <w:t>おんど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pacing w:val="-6"/>
                                      <w:sz w:val="28"/>
                                      <w:szCs w:val="28"/>
                                    </w:rPr>
                                    <w:t>温度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t>にあたえる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pacing w:val="-6"/>
                                      <w:sz w:val="14"/>
                                      <w:szCs w:val="28"/>
                                    </w:rPr>
                                    <w:t>えいきょう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pacing w:val="-6"/>
                                      <w:sz w:val="28"/>
                                      <w:szCs w:val="28"/>
                                    </w:rPr>
                                    <w:t>影響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t>について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t>、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pacing w:val="-6"/>
                                      <w:sz w:val="14"/>
                                      <w:szCs w:val="28"/>
                                    </w:rPr>
                                    <w:t>てんき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pacing w:val="-6"/>
                                      <w:sz w:val="28"/>
                                      <w:szCs w:val="28"/>
                                    </w:rPr>
                                    <w:t>天気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t>が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pacing w:val="-6"/>
                                      <w:sz w:val="14"/>
                                      <w:szCs w:val="28"/>
                                    </w:rPr>
                                    <w:t>は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pacing w:val="-6"/>
                                      <w:sz w:val="28"/>
                                      <w:szCs w:val="28"/>
                                    </w:rPr>
                                    <w:t>晴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t>れではなく、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pacing w:val="-6"/>
                                      <w:sz w:val="14"/>
                                      <w:szCs w:val="28"/>
                                    </w:rPr>
                                    <w:t>くも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pacing w:val="-6"/>
                                      <w:sz w:val="28"/>
                                      <w:szCs w:val="28"/>
                                    </w:rPr>
                                    <w:t>曇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t>りの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pacing w:val="-6"/>
                                      <w:sz w:val="14"/>
                                      <w:szCs w:val="28"/>
                                    </w:rPr>
                                    <w:t>ばあい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pacing w:val="-6"/>
                                      <w:sz w:val="28"/>
                                      <w:szCs w:val="28"/>
                                    </w:rPr>
                                    <w:t>場合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t>は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t>どの</w:t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t>ようになるのかを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pacing w:val="-6"/>
                                      <w:sz w:val="14"/>
                                      <w:szCs w:val="28"/>
                                    </w:rPr>
                                    <w:t>しら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pacing w:val="-6"/>
                                      <w:sz w:val="28"/>
                                      <w:szCs w:val="28"/>
                                    </w:rPr>
                                    <w:t>調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t>べたい。</w:t>
                            </w:r>
                          </w:p>
                          <w:p w14:paraId="42B8ACC4" w14:textId="51F50E5A" w:rsidR="00917304" w:rsidRPr="00C177E3" w:rsidRDefault="00917304" w:rsidP="00917304">
                            <w:pPr>
                              <w:spacing w:before="0" w:line="240" w:lineRule="atLeast"/>
                              <w:ind w:firstLineChars="12" w:firstLine="34"/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　　　  〇：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pacing w:val="-6"/>
                                      <w:sz w:val="14"/>
                                      <w:szCs w:val="28"/>
                                    </w:rPr>
                                    <w:t>くも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pacing w:val="-6"/>
                                      <w:sz w:val="28"/>
                                      <w:szCs w:val="28"/>
                                    </w:rPr>
                                    <w:t>曇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t>りの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ひ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日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に、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は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晴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れの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ひ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日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と同じ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ばしょ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場所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・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じこく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時刻</w:t>
                                  </w:r>
                                </w:rubyBase>
                              </w:ruby>
                            </w:r>
                            <w:r w:rsidR="007E647D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で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じっけん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実験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する。</w:t>
                            </w:r>
                          </w:p>
                          <w:p w14:paraId="41C8A562" w14:textId="5FDB65B8" w:rsidR="00917304" w:rsidRPr="00C177E3" w:rsidRDefault="00917304" w:rsidP="00917304">
                            <w:pPr>
                              <w:spacing w:before="0" w:line="240" w:lineRule="atLeast"/>
                              <w:ind w:firstLineChars="250" w:firstLine="700"/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×：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pacing w:val="-6"/>
                                      <w:sz w:val="14"/>
                                      <w:szCs w:val="28"/>
                                    </w:rPr>
                                    <w:t>くも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pacing w:val="-6"/>
                                      <w:sz w:val="28"/>
                                      <w:szCs w:val="28"/>
                                    </w:rPr>
                                    <w:t>曇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t>りの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ひ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日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に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じっけん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実験</w:t>
                                  </w:r>
                                </w:rubyBase>
                              </w:ruby>
                            </w:r>
                            <w:r w:rsidR="00CC6CF6"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して</w:t>
                            </w:r>
                            <w:r w:rsidR="00CC6CF6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いる</w:t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が、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は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晴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れの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ひ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日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と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べつ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別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の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ばしょ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場所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で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じっけん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実験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する。</w:t>
                            </w:r>
                          </w:p>
                          <w:p w14:paraId="497D73B2" w14:textId="40095807" w:rsidR="00917304" w:rsidRPr="00C177E3" w:rsidRDefault="00917304" w:rsidP="00917304">
                            <w:pPr>
                              <w:spacing w:before="0" w:line="240" w:lineRule="atLeast"/>
                              <w:ind w:leftChars="-31" w:left="19" w:hangingChars="31" w:hanging="87"/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　　　　　×：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pacing w:val="-6"/>
                                      <w:sz w:val="14"/>
                                      <w:szCs w:val="28"/>
                                    </w:rPr>
                                    <w:t>くも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pacing w:val="-6"/>
                                      <w:sz w:val="28"/>
                                      <w:szCs w:val="28"/>
                                    </w:rPr>
                                    <w:t>曇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t>りの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ひ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日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に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じっけん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実験</w:t>
                                  </w:r>
                                </w:rubyBase>
                              </w:ruby>
                            </w:r>
                            <w:r w:rsidR="00CC6CF6"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して</w:t>
                            </w:r>
                            <w:r w:rsidR="00CC6CF6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いる</w:t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が、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は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晴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れの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ひ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日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と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ちが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違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う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じこく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時刻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に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CA33A7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じっけん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/>
                                      <w:noProof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実験</w:t>
                                  </w:r>
                                </w:rubyBase>
                              </w:ruby>
                            </w:r>
                            <w:r w:rsidRPr="00C177E3">
                              <w:rPr>
                                <w:rFonts w:ascii="UD デジタル 教科書体 NK-B" w:eastAsia="UD デジタル 教科書体 NK-B" w:hint="eastAsia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する。</w:t>
                            </w:r>
                          </w:p>
                          <w:p w14:paraId="6CCC5E5C" w14:textId="77777777" w:rsidR="00917304" w:rsidRPr="00617B15" w:rsidRDefault="00917304" w:rsidP="00917304">
                            <w:pPr>
                              <w:spacing w:before="0" w:line="240" w:lineRule="atLeast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8C71F08" id="四角形: 角を丸くする 319905259" o:spid="_x0000_s1113" style="position:absolute;margin-left:-11.85pt;margin-top:29.15pt;width:538.8pt;height:512.75pt;z-index:25204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75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" filled="f" strokecolor="#f66" strokeweight="1pt">
                <v:stroke joinstyle="miter"/>
                <v:textbox>
                  <w:txbxContent>
                    <w:p w14:paraId="5D6BABEC" w14:textId="77777777" w:rsidR="00917304" w:rsidRPr="00F06B53" w:rsidRDefault="00917304" w:rsidP="00917304">
                      <w:pPr>
                        <w:spacing w:before="0"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ＭＳ ゴシック" w:eastAsia="ＭＳ ゴシック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②</w:t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けいかく</w:t>
                            </w:r>
                          </w:rt>
                          <w:rubyBase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計画</w:t>
                            </w:r>
                          </w:rubyBase>
                        </w:ruby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を立てよう</w:t>
                      </w:r>
                    </w:p>
                    <w:p w14:paraId="06AF75F9" w14:textId="77777777" w:rsidR="00917304" w:rsidRPr="00F06B53" w:rsidRDefault="00917304" w:rsidP="00917304">
                      <w:pPr>
                        <w:spacing w:before="0"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177E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じっけん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実験</w:t>
                            </w:r>
                          </w:rubyBase>
                        </w:ruby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・</w:t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かんさつ</w:t>
                            </w:r>
                          </w:rt>
                          <w:rubyBase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観察</w:t>
                            </w:r>
                          </w:rubyBase>
                        </w:ruby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のやり方を、</w:t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じゅんばん</w:t>
                            </w:r>
                          </w:rt>
                          <w:rubyBase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順番</w:t>
                            </w:r>
                          </w:rubyBase>
                        </w:ruby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にくわしく</w:t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か</w:t>
                            </w:r>
                          </w:rt>
                          <w:rubyBase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書</w:t>
                            </w:r>
                          </w:rubyBase>
                        </w:ruby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こう。</w:t>
                      </w:r>
                    </w:p>
                    <w:p w14:paraId="144D80E4" w14:textId="77777777" w:rsidR="00917304" w:rsidRDefault="00917304" w:rsidP="00917304">
                      <w:pPr>
                        <w:spacing w:before="0"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bookmarkStart w:id="13" w:name="_Hlk184816022"/>
                    </w:p>
                    <w:p w14:paraId="7C565D7A" w14:textId="217974C1" w:rsidR="00917304" w:rsidRPr="00F06B53" w:rsidRDefault="00917304" w:rsidP="00917304">
                      <w:pPr>
                        <w:spacing w:before="0"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ポイント：</w:t>
                      </w:r>
                      <w:r w:rsidR="00744513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ruby>
                          <w:rubyPr>
                            <w:rubyAlign w:val="distributeSpace"/>
                            <w:hps w:val="14"/>
                            <w:hpsRaise w:val="30"/>
                            <w:hpsBaseText w:val="28"/>
                            <w:lid w:val="ja-JP"/>
                          </w:rubyPr>
                          <w:rt>
                            <w:r w:rsidR="00744513" w:rsidRP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  <w:highlight w:val="yellow"/>
                              </w:rPr>
                              <w:t>じょうけん</w:t>
                            </w:r>
                          </w:rt>
                          <w:rubyBase>
                            <w:r w:rsid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条件</w:t>
                            </w:r>
                          </w:rubyBase>
                        </w:ruby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t>をそろえること</w:t>
                      </w:r>
                    </w:p>
                    <w:bookmarkEnd w:id="13"/>
                    <w:p w14:paraId="184D096F" w14:textId="77777777" w:rsidR="00917304" w:rsidRDefault="00917304" w:rsidP="00917304">
                      <w:pPr>
                        <w:spacing w:before="0" w:line="240" w:lineRule="atLeast"/>
                        <w:rPr>
                          <w:rFonts w:ascii="UD デジタル 教科書体 NK-B" w:eastAsia="UD デジタル 教科書体 NK-B"/>
                          <w:noProof/>
                        </w:rPr>
                      </w:pPr>
                      <w:r w:rsidRPr="00F06B53">
                        <w:rPr>
                          <w:rFonts w:ascii="UD デジタル 教科書体 NK-B" w:eastAsia="UD デジタル 教科書体 NK-B" w:hint="eastAsia"/>
                          <w:noProof/>
                        </w:rPr>
                        <w:t xml:space="preserve">　</w:t>
                      </w:r>
                    </w:p>
                    <w:p w14:paraId="5E6FA164" w14:textId="64AB07DB" w:rsidR="00917304" w:rsidRPr="00C177E3" w:rsidRDefault="00917304" w:rsidP="00917304">
                      <w:pPr>
                        <w:spacing w:before="0" w:line="240" w:lineRule="atLeast"/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</w:pPr>
                      <w:r w:rsidRPr="00F06B53">
                        <w:rPr>
                          <w:rFonts w:ascii="UD デジタル 教科書体 NK-B" w:eastAsia="UD デジタル 教科書体 NK-B" w:hint="eastAsia"/>
                          <w:noProof/>
                        </w:rPr>
                        <w:t xml:space="preserve">　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177E3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れい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例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：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177E3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ぼうし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帽子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の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177E3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いろ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色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が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177E3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おんど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温度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にあたえる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177E3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えいきょう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影響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を</w:t>
                      </w:r>
                      <w:r w:rsidR="00CC0886"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CC0886" w:rsidRPr="00CC0886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しら</w:t>
                            </w:r>
                          </w:rt>
                          <w:rubyBase>
                            <w:r w:rsidR="00CC0886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調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べたい。</w:t>
                      </w:r>
                    </w:p>
                    <w:p w14:paraId="7B8F70C3" w14:textId="77777777" w:rsidR="00917304" w:rsidRPr="00C177E3" w:rsidRDefault="00917304" w:rsidP="00917304">
                      <w:pPr>
                        <w:spacing w:before="0" w:line="240" w:lineRule="atLeast"/>
                        <w:ind w:firstLineChars="292" w:firstLine="818"/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</w:pP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〇：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177E3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は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晴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れた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177E3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ひ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日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の、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177E3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おな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同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じ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177E3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ひ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日</w:t>
                            </w:r>
                          </w:rubyBase>
                        </w:ruby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177E3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あ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当</w:t>
                            </w:r>
                          </w:rubyBase>
                        </w:ruby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t>たり</w:t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の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177E3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ばしょ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場所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・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177E3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じこく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時刻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に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t>する</w:t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。</w:t>
                      </w:r>
                    </w:p>
                    <w:p w14:paraId="48E5D736" w14:textId="77777777" w:rsidR="00917304" w:rsidRPr="00C177E3" w:rsidRDefault="00917304" w:rsidP="00917304">
                      <w:pPr>
                        <w:spacing w:before="0" w:line="240" w:lineRule="atLeast"/>
                        <w:ind w:firstLineChars="300" w:firstLine="840"/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</w:pP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×：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177E3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じっけん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実験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を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177E3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おこな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行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う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177E3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ひ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日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の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177E3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てんき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天気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が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t>、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177E3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は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晴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れや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177E3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あめ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雨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、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177E3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くも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曇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りなどばらばら。</w:t>
                      </w:r>
                    </w:p>
                    <w:p w14:paraId="347DFB86" w14:textId="264D1878" w:rsidR="00917304" w:rsidRPr="00C177E3" w:rsidRDefault="00917304" w:rsidP="00917304">
                      <w:pPr>
                        <w:spacing w:before="0" w:line="240" w:lineRule="atLeast"/>
                        <w:ind w:firstLineChars="300" w:firstLine="840"/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</w:pP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×：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177E3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じっけん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実験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を行う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177E3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ばしょ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場所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の</w:t>
                      </w:r>
                      <w:r w:rsidR="00E93C9F"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E93C9F" w:rsidRPr="00E93C9F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ひあ</w:t>
                            </w:r>
                          </w:rt>
                          <w:rubyBase>
                            <w:r w:rsidR="00E93C9F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日当</w:t>
                            </w:r>
                          </w:rubyBase>
                        </w:ruby>
                      </w:r>
                      <w:r w:rsidR="00E93C9F"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t>たり</w:t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が、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177E3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いえ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家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のリビングやベランダなどばらばら。</w:t>
                      </w:r>
                    </w:p>
                    <w:p w14:paraId="60271367" w14:textId="77777777" w:rsidR="00917304" w:rsidRPr="00C177E3" w:rsidRDefault="00917304" w:rsidP="00917304">
                      <w:pPr>
                        <w:spacing w:before="0" w:line="240" w:lineRule="atLeast"/>
                        <w:ind w:firstLineChars="300" w:firstLine="840"/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</w:pP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×：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2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177E3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2"/>
                                <w:szCs w:val="28"/>
                              </w:rPr>
                              <w:t>じっけん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実験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を行う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2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177E3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2"/>
                                <w:szCs w:val="28"/>
                              </w:rPr>
                              <w:t>じこく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時刻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がばらばら。</w:t>
                      </w:r>
                    </w:p>
                    <w:p w14:paraId="56203A72" w14:textId="77777777" w:rsidR="00917304" w:rsidRDefault="00917304" w:rsidP="00917304">
                      <w:pPr>
                        <w:spacing w:before="0" w:line="240" w:lineRule="atLeast"/>
                        <w:ind w:left="1400" w:hangingChars="500" w:hanging="1400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noProof/>
                          <w:color w:val="000000" w:themeColor="text1"/>
                          <w:sz w:val="28"/>
                          <w:szCs w:val="28"/>
                        </w:rPr>
                      </w:pPr>
                    </w:p>
                    <w:p w14:paraId="2D6F1410" w14:textId="2DE82C0E" w:rsidR="00917304" w:rsidRDefault="00917304" w:rsidP="00917304">
                      <w:pPr>
                        <w:spacing w:before="0" w:line="240" w:lineRule="atLeast"/>
                        <w:ind w:leftChars="8" w:left="1104" w:hangingChars="388" w:hanging="1086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noProof/>
                          <w:color w:val="000000" w:themeColor="text1"/>
                          <w:sz w:val="28"/>
                          <w:szCs w:val="28"/>
                        </w:rPr>
                      </w:pP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28"/>
                          <w:szCs w:val="28"/>
                        </w:rPr>
                        <w:t>ポイント：</w:t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じょうけん</w:t>
                            </w:r>
                          </w:rt>
                          <w:rubyBase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条件</w:t>
                            </w:r>
                          </w:rubyBase>
                        </w:ruby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28"/>
                          <w:szCs w:val="28"/>
                        </w:rPr>
                        <w:t>を</w:t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か</w:t>
                            </w:r>
                          </w:rt>
                          <w:rubyBase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変</w:t>
                            </w:r>
                          </w:rubyBase>
                        </w:ruby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28"/>
                          <w:szCs w:val="28"/>
                        </w:rPr>
                        <w:t>えて</w:t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じっけん</w:t>
                            </w:r>
                          </w:rt>
                          <w:rubyBase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実験</w:t>
                            </w:r>
                          </w:rubyBase>
                        </w:ruby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28"/>
                          <w:szCs w:val="28"/>
                        </w:rPr>
                        <w:t>したい</w:t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ばあい</w:t>
                            </w:r>
                          </w:rt>
                          <w:rubyBase>
                            <w:r w:rsidR="00917304" w:rsidRPr="00F06B53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場合</w:t>
                            </w:r>
                          </w:rubyBase>
                        </w:ruby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28"/>
                          <w:szCs w:val="28"/>
                        </w:rPr>
                        <w:t>は、</w:t>
                      </w:r>
                      <w:r w:rsidR="00744513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noProof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ruby>
                          <w:rubyPr>
                            <w:rubyAlign w:val="distributeSpace"/>
                            <w:hps w:val="14"/>
                            <w:hpsRaise w:val="30"/>
                            <w:hpsBaseText w:val="28"/>
                            <w:lid w:val="ja-JP"/>
                          </w:rubyPr>
                          <w:rt>
                            <w:r w:rsidR="00744513" w:rsidRP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14"/>
                                <w:szCs w:val="28"/>
                                <w:highlight w:val="yellow"/>
                              </w:rPr>
                              <w:t>しら</w:t>
                            </w:r>
                          </w:rt>
                          <w:rubyBase>
                            <w:r w:rsid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調</w:t>
                            </w:r>
                          </w:rubyBase>
                        </w:ruby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t>べたい</w:t>
                      </w:r>
                      <w:r w:rsidR="00744513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noProof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ruby>
                          <w:rubyPr>
                            <w:rubyAlign w:val="distributeSpace"/>
                            <w:hps w:val="14"/>
                            <w:hpsRaise w:val="30"/>
                            <w:hpsBaseText w:val="28"/>
                            <w:lid w:val="ja-JP"/>
                          </w:rubyPr>
                          <w:rt>
                            <w:r w:rsidR="00744513" w:rsidRP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14"/>
                                <w:szCs w:val="28"/>
                                <w:highlight w:val="yellow"/>
                              </w:rPr>
                              <w:t>じょうけん</w:t>
                            </w:r>
                          </w:rt>
                          <w:rubyBase>
                            <w:r w:rsid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条件</w:t>
                            </w:r>
                          </w:rubyBase>
                        </w:ruby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t>を１つだけ</w:t>
                      </w:r>
                      <w:r w:rsidR="00744513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noProof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ruby>
                          <w:rubyPr>
                            <w:rubyAlign w:val="distributeSpace"/>
                            <w:hps w:val="14"/>
                            <w:hpsRaise w:val="30"/>
                            <w:hpsBaseText w:val="28"/>
                            <w:lid w:val="ja-JP"/>
                          </w:rubyPr>
                          <w:rt>
                            <w:r w:rsidR="00744513" w:rsidRP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14"/>
                                <w:szCs w:val="28"/>
                                <w:highlight w:val="yellow"/>
                              </w:rPr>
                              <w:t>か</w:t>
                            </w:r>
                          </w:rt>
                          <w:rubyBase>
                            <w:r w:rsid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変</w:t>
                            </w:r>
                          </w:rubyBase>
                        </w:ruby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t>えて、あとの</w:t>
                      </w:r>
                      <w:r w:rsidR="00744513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noProof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ruby>
                          <w:rubyPr>
                            <w:rubyAlign w:val="distributeSpace"/>
                            <w:hps w:val="14"/>
                            <w:hpsRaise w:val="30"/>
                            <w:hpsBaseText w:val="28"/>
                            <w:lid w:val="ja-JP"/>
                          </w:rubyPr>
                          <w:rt>
                            <w:r w:rsidR="00744513" w:rsidRP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14"/>
                                <w:szCs w:val="28"/>
                                <w:highlight w:val="yellow"/>
                              </w:rPr>
                              <w:t>じょうけん</w:t>
                            </w:r>
                          </w:rt>
                          <w:rubyBase>
                            <w:r w:rsid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条件</w:t>
                            </w:r>
                          </w:rubyBase>
                        </w:ruby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t>は</w:t>
                      </w:r>
                      <w:r w:rsidR="00744513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noProof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ruby>
                          <w:rubyPr>
                            <w:rubyAlign w:val="distributeSpace"/>
                            <w:hps w:val="14"/>
                            <w:hpsRaise w:val="30"/>
                            <w:hpsBaseText w:val="28"/>
                            <w:lid w:val="ja-JP"/>
                          </w:rubyPr>
                          <w:rt>
                            <w:r w:rsidR="00744513" w:rsidRP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14"/>
                                <w:szCs w:val="28"/>
                                <w:highlight w:val="yellow"/>
                              </w:rPr>
                              <w:t>おな</w:t>
                            </w:r>
                          </w:rt>
                          <w:rubyBase>
                            <w:r w:rsid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同</w:t>
                            </w:r>
                          </w:rubyBase>
                        </w:ruby>
                      </w:r>
                      <w:r w:rsidRPr="00F06B53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t>じにすること</w:t>
                      </w:r>
                    </w:p>
                    <w:p w14:paraId="19616BD4" w14:textId="77777777" w:rsidR="00917304" w:rsidRDefault="00917304" w:rsidP="00917304">
                      <w:pPr>
                        <w:spacing w:before="0" w:line="240" w:lineRule="atLeast"/>
                        <w:ind w:leftChars="6" w:left="416" w:hangingChars="147" w:hanging="403"/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pacing w:val="-6"/>
                          <w:sz w:val="28"/>
                          <w:szCs w:val="28"/>
                        </w:rPr>
                      </w:pPr>
                    </w:p>
                    <w:p w14:paraId="49725877" w14:textId="77777777" w:rsidR="00917304" w:rsidRPr="00C177E3" w:rsidRDefault="00917304" w:rsidP="00917304">
                      <w:pPr>
                        <w:spacing w:before="0" w:line="240" w:lineRule="atLeast"/>
                        <w:ind w:leftChars="6" w:left="425" w:hangingChars="147" w:hanging="412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noProof/>
                          <w:color w:val="000000" w:themeColor="text1"/>
                          <w:spacing w:val="-6"/>
                          <w:sz w:val="28"/>
                          <w:szCs w:val="28"/>
                        </w:rPr>
                      </w:pP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pacing w:val="-6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14"/>
                                <w:szCs w:val="28"/>
                              </w:rPr>
                              <w:t>れい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t>例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pacing w:val="-6"/>
                          <w:sz w:val="28"/>
                          <w:szCs w:val="28"/>
                        </w:rPr>
                        <w:t>：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pacing w:val="-6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14"/>
                                <w:szCs w:val="28"/>
                              </w:rPr>
                              <w:t>ぼうし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t>帽子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pacing w:val="-6"/>
                          <w:sz w:val="28"/>
                          <w:szCs w:val="28"/>
                        </w:rPr>
                        <w:t>の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pacing w:val="-6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14"/>
                                <w:szCs w:val="28"/>
                              </w:rPr>
                              <w:t>いろ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t>色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pacing w:val="-6"/>
                          <w:sz w:val="28"/>
                          <w:szCs w:val="28"/>
                        </w:rPr>
                        <w:t>が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pacing w:val="-6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14"/>
                                <w:szCs w:val="28"/>
                              </w:rPr>
                              <w:t>おんど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t>温度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pacing w:val="-6"/>
                          <w:sz w:val="28"/>
                          <w:szCs w:val="28"/>
                        </w:rPr>
                        <w:t>にあたえる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pacing w:val="-6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14"/>
                                <w:szCs w:val="28"/>
                              </w:rPr>
                              <w:t>えいきょう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t>影響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pacing w:val="-6"/>
                          <w:sz w:val="28"/>
                          <w:szCs w:val="28"/>
                        </w:rPr>
                        <w:t>について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pacing w:val="-6"/>
                          <w:sz w:val="28"/>
                          <w:szCs w:val="28"/>
                        </w:rPr>
                        <w:t>、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pacing w:val="-6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14"/>
                                <w:szCs w:val="28"/>
                              </w:rPr>
                              <w:t>てんき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t>天気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pacing w:val="-6"/>
                          <w:sz w:val="28"/>
                          <w:szCs w:val="28"/>
                        </w:rPr>
                        <w:t>が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pacing w:val="-6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14"/>
                                <w:szCs w:val="28"/>
                              </w:rPr>
                              <w:t>は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t>晴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pacing w:val="-6"/>
                          <w:sz w:val="28"/>
                          <w:szCs w:val="28"/>
                        </w:rPr>
                        <w:t>れではなく、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pacing w:val="-6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14"/>
                                <w:szCs w:val="28"/>
                              </w:rPr>
                              <w:t>くも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t>曇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pacing w:val="-6"/>
                          <w:sz w:val="28"/>
                          <w:szCs w:val="28"/>
                        </w:rPr>
                        <w:t>りの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pacing w:val="-6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14"/>
                                <w:szCs w:val="28"/>
                              </w:rPr>
                              <w:t>ばあい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t>場合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pacing w:val="-6"/>
                          <w:sz w:val="28"/>
                          <w:szCs w:val="28"/>
                        </w:rPr>
                        <w:t>は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pacing w:val="-6"/>
                          <w:sz w:val="28"/>
                          <w:szCs w:val="28"/>
                        </w:rPr>
                        <w:t>どの</w:t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pacing w:val="-6"/>
                          <w:sz w:val="28"/>
                          <w:szCs w:val="28"/>
                        </w:rPr>
                        <w:t>ようになるのかを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pacing w:val="-6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14"/>
                                <w:szCs w:val="28"/>
                              </w:rPr>
                              <w:t>しら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t>調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pacing w:val="-6"/>
                          <w:sz w:val="28"/>
                          <w:szCs w:val="28"/>
                        </w:rPr>
                        <w:t>べたい。</w:t>
                      </w:r>
                    </w:p>
                    <w:p w14:paraId="42B8ACC4" w14:textId="51F50E5A" w:rsidR="00917304" w:rsidRPr="00C177E3" w:rsidRDefault="00917304" w:rsidP="00917304">
                      <w:pPr>
                        <w:spacing w:before="0" w:line="240" w:lineRule="atLeast"/>
                        <w:ind w:firstLineChars="12" w:firstLine="34"/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</w:pP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 xml:space="preserve">　　　  〇：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pacing w:val="-6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14"/>
                                <w:szCs w:val="28"/>
                              </w:rPr>
                              <w:t>くも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t>曇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pacing w:val="-6"/>
                          <w:sz w:val="28"/>
                          <w:szCs w:val="28"/>
                        </w:rPr>
                        <w:t>りの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ひ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日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に、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は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晴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れの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ひ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日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と同じ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ばしょ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場所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・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じこく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時刻</w:t>
                            </w:r>
                          </w:rubyBase>
                        </w:ruby>
                      </w:r>
                      <w:r w:rsidR="007E647D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で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じっけん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実験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する。</w:t>
                      </w:r>
                    </w:p>
                    <w:p w14:paraId="41C8A562" w14:textId="5FDB65B8" w:rsidR="00917304" w:rsidRPr="00C177E3" w:rsidRDefault="00917304" w:rsidP="00917304">
                      <w:pPr>
                        <w:spacing w:before="0" w:line="240" w:lineRule="atLeast"/>
                        <w:ind w:firstLineChars="250" w:firstLine="700"/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</w:pP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×：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pacing w:val="-6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14"/>
                                <w:szCs w:val="28"/>
                              </w:rPr>
                              <w:t>くも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t>曇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pacing w:val="-6"/>
                          <w:sz w:val="28"/>
                          <w:szCs w:val="28"/>
                        </w:rPr>
                        <w:t>りの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ひ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日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に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じっけん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実験</w:t>
                            </w:r>
                          </w:rubyBase>
                        </w:ruby>
                      </w:r>
                      <w:r w:rsidR="00CC6CF6"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して</w:t>
                      </w:r>
                      <w:r w:rsidR="00CC6CF6"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t>いる</w:t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が、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は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晴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れの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ひ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日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と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べつ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別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の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ばしょ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場所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で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じっけん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実験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する。</w:t>
                      </w:r>
                    </w:p>
                    <w:p w14:paraId="497D73B2" w14:textId="40095807" w:rsidR="00917304" w:rsidRPr="00C177E3" w:rsidRDefault="00917304" w:rsidP="00917304">
                      <w:pPr>
                        <w:spacing w:before="0" w:line="240" w:lineRule="atLeast"/>
                        <w:ind w:leftChars="-31" w:left="19" w:hangingChars="31" w:hanging="87"/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</w:pP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 xml:space="preserve">　　　　　×：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pacing w:val="-6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14"/>
                                <w:szCs w:val="28"/>
                              </w:rPr>
                              <w:t>くも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pacing w:val="-6"/>
                                <w:sz w:val="28"/>
                                <w:szCs w:val="28"/>
                              </w:rPr>
                              <w:t>曇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pacing w:val="-6"/>
                          <w:sz w:val="28"/>
                          <w:szCs w:val="28"/>
                        </w:rPr>
                        <w:t>りの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ひ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日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に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じっけん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実験</w:t>
                            </w:r>
                          </w:rubyBase>
                        </w:ruby>
                      </w:r>
                      <w:r w:rsidR="00CC6CF6"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して</w:t>
                      </w:r>
                      <w:r w:rsidR="00CC6CF6"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t>いる</w:t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が、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は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晴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れの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ひ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日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と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ちが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違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う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じこく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時刻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に</w:t>
                      </w:r>
                      <w:r>
                        <w:rPr>
                          <w:rFonts w:ascii="UD デジタル 教科書体 NK-B" w:eastAsia="UD デジタル 教科書体 NK-B"/>
                          <w:noProof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CA33A7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14"/>
                                <w:szCs w:val="28"/>
                              </w:rPr>
                              <w:t>じっけん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/>
                                <w:noProof/>
                                <w:color w:val="000000" w:themeColor="text1"/>
                                <w:sz w:val="28"/>
                                <w:szCs w:val="28"/>
                              </w:rPr>
                              <w:t>実験</w:t>
                            </w:r>
                          </w:rubyBase>
                        </w:ruby>
                      </w:r>
                      <w:r w:rsidRPr="00C177E3">
                        <w:rPr>
                          <w:rFonts w:ascii="UD デジタル 教科書体 NK-B" w:eastAsia="UD デジタル 教科書体 NK-B" w:hint="eastAsia"/>
                          <w:noProof/>
                          <w:color w:val="000000" w:themeColor="text1"/>
                          <w:sz w:val="28"/>
                          <w:szCs w:val="28"/>
                        </w:rPr>
                        <w:t>する。</w:t>
                      </w:r>
                    </w:p>
                    <w:p w14:paraId="6CCC5E5C" w14:textId="77777777" w:rsidR="00917304" w:rsidRPr="00617B15" w:rsidRDefault="00917304" w:rsidP="00917304">
                      <w:pPr>
                        <w:spacing w:before="0" w:line="240" w:lineRule="atLeast"/>
                        <w:rPr>
                          <w:rFonts w:ascii="ＭＳ ゴシック" w:eastAsia="ＭＳ ゴシック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ＭＳ ゴシック" w:eastAsia="ＭＳ ゴシック" w:hAnsi="ＭＳ ゴシック" w:hint="eastAsia"/>
          <w:b/>
          <w:bCs/>
          <w:noProof/>
          <w:sz w:val="32"/>
          <w:szCs w:val="32"/>
        </w:rPr>
        <w:t xml:space="preserve">　</w:t>
      </w:r>
    </w:p>
    <w:p w14:paraId="5DA67433" w14:textId="77777777" w:rsidR="00917304" w:rsidRDefault="00917304" w:rsidP="00917304">
      <w:pPr>
        <w:spacing w:line="520" w:lineRule="exact"/>
        <w:rPr>
          <w:rFonts w:ascii="ＭＳ ゴシック" w:eastAsia="ＭＳ ゴシック" w:hAnsi="ＭＳ ゴシック"/>
          <w:b/>
          <w:bCs/>
          <w:noProof/>
          <w:sz w:val="32"/>
          <w:szCs w:val="32"/>
        </w:rPr>
      </w:pPr>
    </w:p>
    <w:p w14:paraId="55C4B40C" w14:textId="77777777" w:rsidR="00917304" w:rsidRDefault="00917304" w:rsidP="00917304">
      <w:pPr>
        <w:spacing w:line="520" w:lineRule="exact"/>
        <w:rPr>
          <w:rFonts w:ascii="ＭＳ ゴシック" w:eastAsia="ＭＳ ゴシック" w:hAnsi="ＭＳ ゴシック"/>
          <w:b/>
          <w:bCs/>
          <w:noProof/>
          <w:sz w:val="32"/>
          <w:szCs w:val="32"/>
        </w:rPr>
      </w:pPr>
    </w:p>
    <w:p w14:paraId="763C234C" w14:textId="77777777" w:rsidR="00917304" w:rsidRDefault="00917304" w:rsidP="00917304">
      <w:pPr>
        <w:spacing w:line="520" w:lineRule="exact"/>
        <w:rPr>
          <w:rFonts w:ascii="ＭＳ ゴシック" w:eastAsia="ＭＳ ゴシック" w:hAnsi="ＭＳ ゴシック"/>
          <w:b/>
          <w:bCs/>
          <w:noProof/>
          <w:spacing w:val="-6"/>
          <w:sz w:val="32"/>
          <w:szCs w:val="32"/>
          <w:u w:val="wave"/>
        </w:rPr>
      </w:pPr>
      <w:r w:rsidRPr="00AC3735">
        <w:rPr>
          <w:rFonts w:hint="eastAsia"/>
          <w:noProof/>
        </w:rPr>
        <w:drawing>
          <wp:anchor distT="0" distB="0" distL="114300" distR="114300" simplePos="0" relativeHeight="252052480" behindDoc="0" locked="0" layoutInCell="1" allowOverlap="1" wp14:anchorId="607C138F" wp14:editId="130749D7">
            <wp:simplePos x="0" y="0"/>
            <wp:positionH relativeFrom="column">
              <wp:posOffset>4499610</wp:posOffset>
            </wp:positionH>
            <wp:positionV relativeFrom="paragraph">
              <wp:posOffset>34290</wp:posOffset>
            </wp:positionV>
            <wp:extent cx="1186952" cy="982980"/>
            <wp:effectExtent l="0" t="0" r="0" b="7620"/>
            <wp:wrapNone/>
            <wp:docPr id="747907862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6952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ＭＳ ゴシック" w:eastAsia="ＭＳ ゴシック" w:hAnsi="ＭＳ ゴシック"/>
          <w:b/>
          <w:bCs/>
          <w:noProof/>
          <w:spacing w:val="-6"/>
          <w:sz w:val="32"/>
          <w:szCs w:val="32"/>
          <w:u w:val="wave"/>
        </w:rPr>
        <mc:AlternateContent>
          <mc:Choice Requires="wps">
            <w:drawing>
              <wp:anchor distT="0" distB="0" distL="114300" distR="114300" simplePos="0" relativeHeight="252054528" behindDoc="0" locked="0" layoutInCell="1" allowOverlap="1" wp14:anchorId="19A87E5F" wp14:editId="7004BE01">
                <wp:simplePos x="0" y="0"/>
                <wp:positionH relativeFrom="column">
                  <wp:posOffset>31115</wp:posOffset>
                </wp:positionH>
                <wp:positionV relativeFrom="paragraph">
                  <wp:posOffset>186690</wp:posOffset>
                </wp:positionV>
                <wp:extent cx="2240280" cy="533400"/>
                <wp:effectExtent l="0" t="0" r="26670" b="19050"/>
                <wp:wrapNone/>
                <wp:docPr id="1275215146" name="四角形: 角を丸くす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40280" cy="53340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55FED27A" id="四角形: 角を丸くする 2" o:spid="_x0000_s1026" style="position:absolute;margin-left:2.45pt;margin-top:14.7pt;width:176.4pt;height:42pt;z-index:25205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" filled="f" strokecolor="#f66" strokeweight="1pt">
                <v:stroke joinstyle="miter"/>
              </v:roundrect>
            </w:pict>
          </mc:Fallback>
        </mc:AlternateContent>
      </w:r>
    </w:p>
    <w:p w14:paraId="7C230CDF" w14:textId="77777777" w:rsidR="00917304" w:rsidRDefault="00917304" w:rsidP="00917304">
      <w:pPr>
        <w:spacing w:line="520" w:lineRule="exact"/>
        <w:rPr>
          <w:rFonts w:ascii="ＭＳ ゴシック" w:eastAsia="ＭＳ ゴシック" w:hAnsi="ＭＳ ゴシック"/>
          <w:b/>
          <w:bCs/>
          <w:noProof/>
          <w:spacing w:val="-6"/>
          <w:sz w:val="32"/>
          <w:szCs w:val="32"/>
          <w:u w:val="wave"/>
        </w:rPr>
      </w:pPr>
    </w:p>
    <w:p w14:paraId="67B1C75D" w14:textId="77777777" w:rsidR="00917304" w:rsidRDefault="00917304" w:rsidP="00917304">
      <w:pPr>
        <w:spacing w:line="520" w:lineRule="exact"/>
        <w:rPr>
          <w:rFonts w:ascii="ＭＳ ゴシック" w:eastAsia="ＭＳ ゴシック" w:hAnsi="ＭＳ ゴシック"/>
          <w:b/>
          <w:bCs/>
          <w:noProof/>
          <w:spacing w:val="-6"/>
          <w:sz w:val="32"/>
          <w:szCs w:val="32"/>
        </w:rPr>
      </w:pPr>
    </w:p>
    <w:p w14:paraId="2A3A1A78" w14:textId="21FE96AD" w:rsidR="00917304" w:rsidRPr="00BB37CB" w:rsidRDefault="00917304" w:rsidP="00917304">
      <w:pPr>
        <w:spacing w:line="520" w:lineRule="exact"/>
        <w:rPr>
          <w:rFonts w:ascii="ＭＳ ゴシック" w:eastAsia="ＭＳ ゴシック" w:hAnsi="ＭＳ ゴシック"/>
          <w:b/>
          <w:bCs/>
          <w:noProof/>
          <w:spacing w:val="-6"/>
          <w:sz w:val="32"/>
          <w:szCs w:val="32"/>
        </w:rPr>
      </w:pPr>
      <w:r w:rsidRPr="00A0040C">
        <w:rPr>
          <w:rFonts w:hint="eastAsia"/>
          <w:noProof/>
        </w:rPr>
        <w:drawing>
          <wp:anchor distT="0" distB="0" distL="114300" distR="114300" simplePos="0" relativeHeight="252050432" behindDoc="0" locked="0" layoutInCell="1" allowOverlap="1" wp14:anchorId="00FA0EC0" wp14:editId="14147BE6">
            <wp:simplePos x="0" y="0"/>
            <wp:positionH relativeFrom="column">
              <wp:posOffset>5683885</wp:posOffset>
            </wp:positionH>
            <wp:positionV relativeFrom="paragraph">
              <wp:posOffset>3021965</wp:posOffset>
            </wp:positionV>
            <wp:extent cx="548005" cy="716280"/>
            <wp:effectExtent l="0" t="0" r="4445" b="7620"/>
            <wp:wrapNone/>
            <wp:docPr id="1049222873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48005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ＭＳ ゴシック" w:eastAsia="ＭＳ ゴシック" w:hAnsi="ＭＳ ゴシック" w:hint="eastAsia"/>
          <w:b/>
          <w:bCs/>
          <w:noProof/>
          <w:spacing w:val="-6"/>
          <w:sz w:val="32"/>
          <w:szCs w:val="32"/>
        </w:rPr>
        <w:t xml:space="preserve">　　　</w:t>
      </w:r>
      <w:r w:rsidRPr="00A22A11">
        <w:rPr>
          <w:noProof/>
        </w:rPr>
        <w:drawing>
          <wp:anchor distT="0" distB="0" distL="114300" distR="114300" simplePos="0" relativeHeight="252046336" behindDoc="0" locked="0" layoutInCell="1" allowOverlap="1" wp14:anchorId="099B6DCD" wp14:editId="2AD01882">
            <wp:simplePos x="0" y="0"/>
            <wp:positionH relativeFrom="column">
              <wp:posOffset>2820035</wp:posOffset>
            </wp:positionH>
            <wp:positionV relativeFrom="paragraph">
              <wp:posOffset>5706110</wp:posOffset>
            </wp:positionV>
            <wp:extent cx="701040" cy="701040"/>
            <wp:effectExtent l="0" t="0" r="3810" b="3810"/>
            <wp:wrapNone/>
            <wp:docPr id="942086586" name="図 942086586" descr="QR コード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図 3" descr="QR コード&#10;&#10;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040" cy="70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22A11">
        <w:rPr>
          <w:noProof/>
        </w:rPr>
        <mc:AlternateContent>
          <mc:Choice Requires="wps">
            <w:drawing>
              <wp:anchor distT="45720" distB="45720" distL="114300" distR="114300" simplePos="0" relativeHeight="252045312" behindDoc="1" locked="0" layoutInCell="1" allowOverlap="1" wp14:anchorId="0C48EE33" wp14:editId="64E6CC21">
                <wp:simplePos x="0" y="0"/>
                <wp:positionH relativeFrom="column">
                  <wp:posOffset>2560955</wp:posOffset>
                </wp:positionH>
                <wp:positionV relativeFrom="paragraph">
                  <wp:posOffset>5336540</wp:posOffset>
                </wp:positionV>
                <wp:extent cx="1158240" cy="1104900"/>
                <wp:effectExtent l="0" t="0" r="22860" b="19050"/>
                <wp:wrapNone/>
                <wp:docPr id="1899605492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240" cy="1104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8BF97A" w14:textId="77777777" w:rsidR="00917304" w:rsidRPr="0022429B" w:rsidRDefault="00917304" w:rsidP="00917304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22429B">
                              <w:rPr>
                                <w:rFonts w:ascii="ＭＳ ゴシック" w:eastAsia="ＭＳ ゴシック" w:hAnsi="ＭＳ ゴシック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令和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元</w:t>
                            </w:r>
                            <w:r w:rsidRPr="0022429B">
                              <w:rPr>
                                <w:rFonts w:ascii="ＭＳ ゴシック" w:eastAsia="ＭＳ ゴシック" w:hAnsi="ＭＳ ゴシック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年度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48EE33" id="_x0000_s1114" type="#_x0000_t202" style="position:absolute;margin-left:201.65pt;margin-top:420.2pt;width:91.2pt;height:87pt;z-index:-251271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" strokecolor="#f66">
                <v:textbox>
                  <w:txbxContent>
                    <w:p w14:paraId="218BF97A" w14:textId="77777777" w:rsidR="00917304" w:rsidRPr="0022429B" w:rsidRDefault="00917304" w:rsidP="00917304">
                      <w:pPr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sz w:val="28"/>
                          <w:szCs w:val="28"/>
                        </w:rPr>
                      </w:pPr>
                      <w:r w:rsidRPr="0022429B">
                        <w:rPr>
                          <w:rFonts w:ascii="ＭＳ ゴシック" w:eastAsia="ＭＳ ゴシック" w:hAnsi="ＭＳ ゴシック" w:hint="eastAsia"/>
                          <w:b/>
                          <w:bCs/>
                          <w:sz w:val="28"/>
                          <w:szCs w:val="28"/>
                        </w:rPr>
                        <w:t>令和</w:t>
                      </w:r>
                      <w:r>
                        <w:rPr>
                          <w:rFonts w:ascii="ＭＳ ゴシック" w:eastAsia="ＭＳ ゴシック" w:hAnsi="ＭＳ ゴシック" w:hint="eastAsia"/>
                          <w:b/>
                          <w:bCs/>
                          <w:sz w:val="28"/>
                          <w:szCs w:val="28"/>
                        </w:rPr>
                        <w:t>元</w:t>
                      </w:r>
                      <w:r w:rsidRPr="0022429B">
                        <w:rPr>
                          <w:rFonts w:ascii="ＭＳ ゴシック" w:eastAsia="ＭＳ ゴシック" w:hAnsi="ＭＳ ゴシック" w:hint="eastAsia"/>
                          <w:b/>
                          <w:bCs/>
                          <w:sz w:val="28"/>
                          <w:szCs w:val="28"/>
                        </w:rPr>
                        <w:t>年度</w:t>
                      </w:r>
                    </w:p>
                  </w:txbxContent>
                </v:textbox>
              </v:shape>
            </w:pict>
          </mc:Fallback>
        </mc:AlternateContent>
      </w:r>
      <w:r w:rsidRPr="00A22A11">
        <w:rPr>
          <w:noProof/>
        </w:rPr>
        <w:drawing>
          <wp:anchor distT="0" distB="0" distL="114300" distR="114300" simplePos="0" relativeHeight="252041216" behindDoc="0" locked="0" layoutInCell="1" allowOverlap="1" wp14:anchorId="0531F146" wp14:editId="7B662248">
            <wp:simplePos x="0" y="0"/>
            <wp:positionH relativeFrom="column">
              <wp:posOffset>213995</wp:posOffset>
            </wp:positionH>
            <wp:positionV relativeFrom="paragraph">
              <wp:posOffset>5694680</wp:posOffset>
            </wp:positionV>
            <wp:extent cx="723900" cy="723900"/>
            <wp:effectExtent l="0" t="0" r="0" b="0"/>
            <wp:wrapNone/>
            <wp:docPr id="1404691027" name="図 1404691027" descr="QR コード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691027" name="図 1404691027" descr="QR コード&#10;&#10;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22A11">
        <w:rPr>
          <w:noProof/>
        </w:rPr>
        <mc:AlternateContent>
          <mc:Choice Requires="wps">
            <w:drawing>
              <wp:anchor distT="45720" distB="45720" distL="114300" distR="114300" simplePos="0" relativeHeight="252042240" behindDoc="1" locked="0" layoutInCell="1" allowOverlap="1" wp14:anchorId="23FF348D" wp14:editId="108FDC4B">
                <wp:simplePos x="0" y="0"/>
                <wp:positionH relativeFrom="column">
                  <wp:posOffset>-6985</wp:posOffset>
                </wp:positionH>
                <wp:positionV relativeFrom="paragraph">
                  <wp:posOffset>5344160</wp:posOffset>
                </wp:positionV>
                <wp:extent cx="1158240" cy="1104900"/>
                <wp:effectExtent l="0" t="0" r="22860" b="19050"/>
                <wp:wrapNone/>
                <wp:docPr id="1751836237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240" cy="1104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EE4DD6" w14:textId="77777777" w:rsidR="00917304" w:rsidRPr="0022429B" w:rsidRDefault="00917304" w:rsidP="00917304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22429B">
                              <w:rPr>
                                <w:rFonts w:ascii="ＭＳ ゴシック" w:eastAsia="ＭＳ ゴシック" w:hAnsi="ＭＳ ゴシック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令和４年度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FF348D" id="_x0000_s1115" type="#_x0000_t202" style="position:absolute;margin-left:-.55pt;margin-top:420.8pt;width:91.2pt;height:87pt;z-index:-251274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" strokecolor="#f66">
                <v:textbox>
                  <w:txbxContent>
                    <w:p w14:paraId="03EE4DD6" w14:textId="77777777" w:rsidR="00917304" w:rsidRPr="0022429B" w:rsidRDefault="00917304" w:rsidP="00917304">
                      <w:pPr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sz w:val="28"/>
                          <w:szCs w:val="28"/>
                        </w:rPr>
                      </w:pPr>
                      <w:r w:rsidRPr="0022429B">
                        <w:rPr>
                          <w:rFonts w:ascii="ＭＳ ゴシック" w:eastAsia="ＭＳ ゴシック" w:hAnsi="ＭＳ ゴシック" w:hint="eastAsia"/>
                          <w:b/>
                          <w:bCs/>
                          <w:sz w:val="28"/>
                          <w:szCs w:val="28"/>
                        </w:rPr>
                        <w:t>令和４年度</w:t>
                      </w:r>
                    </w:p>
                  </w:txbxContent>
                </v:textbox>
              </v:shape>
            </w:pict>
          </mc:Fallback>
        </mc:AlternateContent>
      </w:r>
      <w:r w:rsidRPr="00A22A11">
        <w:rPr>
          <w:noProof/>
        </w:rPr>
        <w:drawing>
          <wp:anchor distT="0" distB="0" distL="114300" distR="114300" simplePos="0" relativeHeight="252044288" behindDoc="0" locked="0" layoutInCell="1" allowOverlap="1" wp14:anchorId="7A02DF44" wp14:editId="183E2F60">
            <wp:simplePos x="0" y="0"/>
            <wp:positionH relativeFrom="column">
              <wp:posOffset>1471295</wp:posOffset>
            </wp:positionH>
            <wp:positionV relativeFrom="paragraph">
              <wp:posOffset>5694680</wp:posOffset>
            </wp:positionV>
            <wp:extent cx="731520" cy="731520"/>
            <wp:effectExtent l="0" t="0" r="0" b="0"/>
            <wp:wrapNone/>
            <wp:docPr id="921935146" name="図 921935146" descr="QR コード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935146" name="図 921935146" descr="QR コード&#10;&#10;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22A11">
        <w:rPr>
          <w:noProof/>
        </w:rPr>
        <mc:AlternateContent>
          <mc:Choice Requires="wps">
            <w:drawing>
              <wp:anchor distT="45720" distB="45720" distL="114300" distR="114300" simplePos="0" relativeHeight="252043264" behindDoc="1" locked="0" layoutInCell="1" allowOverlap="1" wp14:anchorId="2F697F69" wp14:editId="7D49BA1B">
                <wp:simplePos x="0" y="0"/>
                <wp:positionH relativeFrom="column">
                  <wp:posOffset>1288415</wp:posOffset>
                </wp:positionH>
                <wp:positionV relativeFrom="paragraph">
                  <wp:posOffset>5336540</wp:posOffset>
                </wp:positionV>
                <wp:extent cx="1158240" cy="1112520"/>
                <wp:effectExtent l="0" t="0" r="22860" b="11430"/>
                <wp:wrapNone/>
                <wp:docPr id="1429356911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240" cy="1112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CF38EA" w14:textId="77777777" w:rsidR="00917304" w:rsidRPr="0022429B" w:rsidRDefault="00917304" w:rsidP="00917304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22429B">
                              <w:rPr>
                                <w:rFonts w:ascii="ＭＳ ゴシック" w:eastAsia="ＭＳ ゴシック" w:hAnsi="ＭＳ ゴシック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令和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３</w:t>
                            </w:r>
                            <w:r w:rsidRPr="0022429B">
                              <w:rPr>
                                <w:rFonts w:ascii="ＭＳ ゴシック" w:eastAsia="ＭＳ ゴシック" w:hAnsi="ＭＳ ゴシック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年度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697F69" id="_x0000_s1116" type="#_x0000_t202" style="position:absolute;margin-left:101.45pt;margin-top:420.2pt;width:91.2pt;height:87.6pt;z-index:-251273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" strokecolor="#f66">
                <v:textbox>
                  <w:txbxContent>
                    <w:p w14:paraId="17CF38EA" w14:textId="77777777" w:rsidR="00917304" w:rsidRPr="0022429B" w:rsidRDefault="00917304" w:rsidP="00917304">
                      <w:pPr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sz w:val="28"/>
                          <w:szCs w:val="28"/>
                        </w:rPr>
                      </w:pPr>
                      <w:r w:rsidRPr="0022429B">
                        <w:rPr>
                          <w:rFonts w:ascii="ＭＳ ゴシック" w:eastAsia="ＭＳ ゴシック" w:hAnsi="ＭＳ ゴシック" w:hint="eastAsia"/>
                          <w:b/>
                          <w:bCs/>
                          <w:sz w:val="28"/>
                          <w:szCs w:val="28"/>
                        </w:rPr>
                        <w:t>令和</w:t>
                      </w:r>
                      <w:r>
                        <w:rPr>
                          <w:rFonts w:ascii="ＭＳ ゴシック" w:eastAsia="ＭＳ ゴシック" w:hAnsi="ＭＳ ゴシック" w:hint="eastAsia"/>
                          <w:b/>
                          <w:bCs/>
                          <w:sz w:val="28"/>
                          <w:szCs w:val="28"/>
                        </w:rPr>
                        <w:t>３</w:t>
                      </w:r>
                      <w:r w:rsidRPr="0022429B">
                        <w:rPr>
                          <w:rFonts w:ascii="ＭＳ ゴシック" w:eastAsia="ＭＳ ゴシック" w:hAnsi="ＭＳ ゴシック" w:hint="eastAsia"/>
                          <w:b/>
                          <w:bCs/>
                          <w:sz w:val="28"/>
                          <w:szCs w:val="28"/>
                        </w:rPr>
                        <w:t>年度</w:t>
                      </w:r>
                    </w:p>
                  </w:txbxContent>
                </v:textbox>
              </v:shape>
            </w:pict>
          </mc:Fallback>
        </mc:AlternateContent>
      </w:r>
    </w:p>
    <w:p w14:paraId="46B44FE7" w14:textId="77777777" w:rsidR="00DF5239" w:rsidRDefault="00DF5239" w:rsidP="00457BEB">
      <w:pPr>
        <w:rPr>
          <w:rFonts w:ascii="UD デジタル 教科書体 NK-B" w:eastAsia="UD デジタル 教科書体 NK-B"/>
          <w:noProof/>
        </w:rPr>
      </w:pPr>
    </w:p>
    <w:p w14:paraId="1A5BC1A0" w14:textId="727B9880" w:rsidR="00DF5239" w:rsidRDefault="00C363FB">
      <w:pPr>
        <w:rPr>
          <w:rFonts w:ascii="UD デジタル 教科書体 NK-B" w:eastAsia="UD デジタル 教科書体 NK-B"/>
          <w:noProof/>
        </w:rPr>
      </w:pPr>
      <w:r w:rsidRPr="00A95C3B">
        <w:rPr>
          <w:rFonts w:ascii="BIZ UDゴシック" w:eastAsia="BIZ UDゴシック" w:hAnsi="BIZ UDゴシック" w:cs="Times New Roman"/>
          <w:noProof/>
          <w:kern w:val="2"/>
          <w:sz w:val="26"/>
          <w:szCs w:val="26"/>
        </w:rPr>
        <w:drawing>
          <wp:anchor distT="0" distB="0" distL="114300" distR="114300" simplePos="0" relativeHeight="252173312" behindDoc="0" locked="0" layoutInCell="1" allowOverlap="1" wp14:anchorId="4AA72242" wp14:editId="1B6DE5B8">
            <wp:simplePos x="0" y="0"/>
            <wp:positionH relativeFrom="column">
              <wp:posOffset>2651760</wp:posOffset>
            </wp:positionH>
            <wp:positionV relativeFrom="paragraph">
              <wp:posOffset>3497580</wp:posOffset>
            </wp:positionV>
            <wp:extent cx="4869815" cy="304800"/>
            <wp:effectExtent l="0" t="0" r="0" b="0"/>
            <wp:wrapNone/>
            <wp:docPr id="1225374619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0554ED">
        <w:rPr>
          <w:rFonts w:ascii="ＭＳ ゴシック" w:eastAsia="ＭＳ ゴシック" w:hAnsi="ＭＳ ゴシック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55552" behindDoc="0" locked="0" layoutInCell="1" allowOverlap="1" wp14:anchorId="70E1D71B" wp14:editId="162F9CC6">
                <wp:simplePos x="0" y="0"/>
                <wp:positionH relativeFrom="column">
                  <wp:posOffset>-6985</wp:posOffset>
                </wp:positionH>
                <wp:positionV relativeFrom="paragraph">
                  <wp:posOffset>625475</wp:posOffset>
                </wp:positionV>
                <wp:extent cx="6591300" cy="868680"/>
                <wp:effectExtent l="0" t="0" r="19050" b="26670"/>
                <wp:wrapNone/>
                <wp:docPr id="1457207600" name="四角形: 角を丸くする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91300" cy="86868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65043B5" id="四角形: 角を丸くする 4" o:spid="_x0000_s1026" style="position:absolute;margin-left:-.55pt;margin-top:49.25pt;width:519pt;height:68.4pt;z-index:2520555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" filled="f" strokecolor="#f66" strokeweight="1pt">
                <v:stroke joinstyle="miter"/>
              </v:roundrect>
            </w:pict>
          </mc:Fallback>
        </mc:AlternateContent>
      </w:r>
      <w:r w:rsidR="00DF5239">
        <w:rPr>
          <w:rFonts w:ascii="UD デジタル 教科書体 NK-B" w:eastAsia="UD デジタル 教科書体 NK-B"/>
          <w:noProof/>
        </w:rPr>
        <w:br w:type="page"/>
      </w:r>
    </w:p>
    <w:p w14:paraId="67C89A31" w14:textId="77777777" w:rsidR="00917304" w:rsidRPr="00B15527" w:rsidRDefault="00917304" w:rsidP="00917304">
      <w:pPr>
        <w:tabs>
          <w:tab w:val="left" w:pos="6231"/>
        </w:tabs>
        <w:rPr>
          <w:rFonts w:ascii="UD デジタル 教科書体 NK-B" w:eastAsia="UD デジタル 教科書体 NK-B"/>
          <w:noProof/>
          <w:lang w:val="ja-JP" w:bidi="ja-JP"/>
        </w:rPr>
      </w:pPr>
      <w:r w:rsidRPr="00B15527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64768" behindDoc="0" locked="0" layoutInCell="1" allowOverlap="1" wp14:anchorId="016C59F1" wp14:editId="270CBCF5">
                <wp:simplePos x="0" y="0"/>
                <wp:positionH relativeFrom="column">
                  <wp:posOffset>-128905</wp:posOffset>
                </wp:positionH>
                <wp:positionV relativeFrom="paragraph">
                  <wp:posOffset>-98425</wp:posOffset>
                </wp:positionV>
                <wp:extent cx="6934200" cy="510540"/>
                <wp:effectExtent l="0" t="0" r="19050" b="22860"/>
                <wp:wrapNone/>
                <wp:docPr id="834490986" name="四角形: 角を丸くする 8344909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34200" cy="51054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6D75DB8" w14:textId="2B8A2339" w:rsidR="00917304" w:rsidRPr="000A71E9" w:rsidRDefault="00917304" w:rsidP="00917304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</w:pP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①～⑦の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18"/>
                                      <w:szCs w:val="36"/>
                                    </w:rPr>
                                    <w:t>じゅんばん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36"/>
                                      <w:szCs w:val="36"/>
                                    </w:rPr>
                                    <w:t>順番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で</w:t>
                            </w:r>
                            <w:r w:rsidR="00CC0886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CC0886" w:rsidRPr="00CC0886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18"/>
                                      <w:szCs w:val="36"/>
                                    </w:rPr>
                                    <w:t>すす</w:t>
                                  </w:r>
                                </w:rt>
                                <w:rubyBase>
                                  <w:r w:rsidR="00CC0886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36"/>
                                      <w:szCs w:val="36"/>
                                    </w:rPr>
                                    <w:t>進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めよう。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18"/>
                                      <w:szCs w:val="36"/>
                                    </w:rPr>
                                    <w:t>なんど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36"/>
                                      <w:szCs w:val="36"/>
                                    </w:rPr>
                                    <w:t>何度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もやってみることが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18"/>
                                      <w:szCs w:val="36"/>
                                    </w:rPr>
                                    <w:t>たいせつ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36"/>
                                      <w:szCs w:val="36"/>
                                    </w:rPr>
                                    <w:t>大切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です。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16C59F1" id="四角形: 角を丸くする 834490986" o:spid="_x0000_s1117" style="position:absolute;margin-left:-10.15pt;margin-top:-7.75pt;width:546pt;height:40.2pt;z-index:252064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" filled="f" strokecolor="#f66" strokeweight="1pt">
                <v:stroke joinstyle="miter"/>
                <v:textbox>
                  <w:txbxContent>
                    <w:p w14:paraId="56D75DB8" w14:textId="2B8A2339" w:rsidR="00917304" w:rsidRPr="000A71E9" w:rsidRDefault="00917304" w:rsidP="00917304">
                      <w:pPr>
                        <w:spacing w:before="0"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</w:pP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①～⑦の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18"/>
                                <w:szCs w:val="36"/>
                              </w:rPr>
                              <w:t>じゅんばん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順番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で</w:t>
                      </w:r>
                      <w:r w:rsidR="00CC0886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CC0886" w:rsidRPr="00CC0886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18"/>
                                <w:szCs w:val="36"/>
                              </w:rPr>
                              <w:t>すす</w:t>
                            </w:r>
                          </w:rt>
                          <w:rubyBase>
                            <w:r w:rsidR="00CC0886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進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めよう。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18"/>
                                <w:szCs w:val="36"/>
                              </w:rPr>
                              <w:t>なんど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何度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もやってみることが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18"/>
                                <w:szCs w:val="36"/>
                              </w:rPr>
                              <w:t>たいせつ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大切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です。</w:t>
                      </w:r>
                    </w:p>
                  </w:txbxContent>
                </v:textbox>
              </v:roundrect>
            </w:pict>
          </mc:Fallback>
        </mc:AlternateContent>
      </w:r>
      <w:r w:rsidRPr="00B15527">
        <w:rPr>
          <w:rFonts w:ascii="UD デジタル 教科書体 NK-B" w:eastAsia="UD デジタル 教科書体 NK-B" w:hAnsi="ＭＳ ゴシック" w:hint="eastAsia"/>
          <w:b/>
          <w:bCs/>
          <w:noProof/>
          <w:sz w:val="52"/>
          <w:szCs w:val="36"/>
          <w:lang w:val="ja-JP" w:bidi="ja-JP"/>
        </w:rPr>
        <w:t xml:space="preserve"> </w:t>
      </w:r>
    </w:p>
    <w:p w14:paraId="15D03E8B" w14:textId="77777777" w:rsidR="00917304" w:rsidRPr="00B15527" w:rsidRDefault="00917304" w:rsidP="00917304">
      <w:pPr>
        <w:rPr>
          <w:rFonts w:ascii="UD デジタル 教科書体 NK-B" w:eastAsia="UD デジタル 教科書体 NK-B"/>
          <w:noProof/>
          <w:lang w:val="ja-JP" w:bidi="ja-JP"/>
        </w:rPr>
      </w:pPr>
      <w:r>
        <w:rPr>
          <w:rFonts w:ascii="ＭＳ ゴシック" w:eastAsia="ＭＳ ゴシック" w:hAnsi="ＭＳ ゴシック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75008" behindDoc="0" locked="0" layoutInCell="1" allowOverlap="1" wp14:anchorId="3BD36085" wp14:editId="7C437357">
                <wp:simplePos x="0" y="0"/>
                <wp:positionH relativeFrom="column">
                  <wp:posOffset>-136525</wp:posOffset>
                </wp:positionH>
                <wp:positionV relativeFrom="paragraph">
                  <wp:posOffset>231140</wp:posOffset>
                </wp:positionV>
                <wp:extent cx="6941820" cy="1661160"/>
                <wp:effectExtent l="0" t="0" r="11430" b="15240"/>
                <wp:wrapNone/>
                <wp:docPr id="559462888" name="四角形: 角を丸くする 5594628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41820" cy="1661160"/>
                        </a:xfrm>
                        <a:prstGeom prst="roundRect">
                          <a:avLst>
                            <a:gd name="adj" fmla="val 8869"/>
                          </a:avLst>
                        </a:prstGeom>
                        <a:noFill/>
                        <a:ln w="12700" cap="flat" cmpd="sng" algn="ctr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C76B70A" w14:textId="77777777" w:rsidR="00917304" w:rsidRPr="0060434A" w:rsidRDefault="00917304" w:rsidP="00917304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60434A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③さあ、</w:t>
                            </w:r>
                            <w:r w:rsidRPr="0060434A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34"/>
                                  <w:hpsBaseText w:val="32"/>
                                  <w:lid w:val="ja-JP"/>
                                </w:rubyPr>
                                <w:rt>
                                  <w:r w:rsidR="00917304" w:rsidRPr="0060434A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2"/>
                                      <w:szCs w:val="32"/>
                                    </w:rPr>
                                    <w:t>かんさつ</w:t>
                                  </w:r>
                                </w:rt>
                                <w:rubyBase>
                                  <w:r w:rsidR="00917304" w:rsidRPr="0060434A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>観察</w:t>
                                  </w:r>
                                </w:rubyBase>
                              </w:ruby>
                            </w:r>
                            <w:r w:rsidRPr="0060434A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・</w:t>
                            </w:r>
                            <w:r w:rsidRPr="0060434A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34"/>
                                  <w:hpsBaseText w:val="32"/>
                                  <w:lid w:val="ja-JP"/>
                                </w:rubyPr>
                                <w:rt>
                                  <w:r w:rsidR="00917304" w:rsidRPr="0060434A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2"/>
                                      <w:szCs w:val="32"/>
                                    </w:rPr>
                                    <w:t>じっけん</w:t>
                                  </w:r>
                                </w:rt>
                                <w:rubyBase>
                                  <w:r w:rsidR="00917304" w:rsidRPr="0060434A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>実験</w:t>
                                  </w:r>
                                </w:rubyBase>
                              </w:ruby>
                            </w:r>
                            <w:r w:rsidRPr="0060434A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だ！！</w:t>
                            </w:r>
                          </w:p>
                          <w:p w14:paraId="4158BC58" w14:textId="274E4DAF" w:rsidR="00917304" w:rsidRPr="00196C39" w:rsidRDefault="00917304" w:rsidP="00917304">
                            <w:pPr>
                              <w:spacing w:before="0" w:line="240" w:lineRule="atLeast"/>
                              <w:ind w:firstLineChars="100" w:firstLine="280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196C3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はじ</w:t>
                                  </w:r>
                                </w:rt>
                                <w:rubyBase>
                                  <w:r w:rsidR="00917304" w:rsidRPr="00196C3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初</w:t>
                                  </w:r>
                                </w:rubyBase>
                              </w:ruby>
                            </w:r>
                            <w:r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めから</w:t>
                            </w:r>
                            <w:r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196C3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ただ</w:t>
                                  </w:r>
                                </w:rt>
                                <w:rubyBase>
                                  <w:r w:rsidR="00917304" w:rsidRPr="00196C3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正</w:t>
                                  </w:r>
                                </w:rubyBase>
                              </w:ruby>
                            </w:r>
                            <w:r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しい</w:t>
                            </w:r>
                            <w:r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196C3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かんさつ</w:t>
                                  </w:r>
                                </w:rt>
                                <w:rubyBase>
                                  <w:r w:rsidR="00917304" w:rsidRPr="00196C3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観察</w:t>
                                  </w:r>
                                </w:rubyBase>
                              </w:ruby>
                            </w:r>
                            <w:r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・</w:t>
                            </w:r>
                            <w:r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196C3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じっけん</w:t>
                                  </w:r>
                                </w:rt>
                                <w:rubyBase>
                                  <w:r w:rsidR="00917304" w:rsidRPr="00196C3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実験</w:t>
                                  </w:r>
                                </w:rubyBase>
                              </w:ruby>
                            </w:r>
                            <w:r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をしようとするよりも、まずは</w:t>
                            </w:r>
                            <w:r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196C3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れんしゅう</w:t>
                                  </w:r>
                                </w:rt>
                                <w:rubyBase>
                                  <w:r w:rsidR="00917304" w:rsidRPr="00196C3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練習</w:t>
                                  </w:r>
                                </w:rubyBase>
                              </w:ruby>
                            </w:r>
                            <w:r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と</w:t>
                            </w:r>
                            <w:r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196C3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おも</w:t>
                                  </w:r>
                                </w:rt>
                                <w:rubyBase>
                                  <w:r w:rsidR="00917304" w:rsidRPr="00196C3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思</w:t>
                                  </w:r>
                                </w:rubyBase>
                              </w:ruby>
                            </w:r>
                            <w:r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って</w:t>
                            </w:r>
                            <w:r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196C3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なんど</w:t>
                                  </w:r>
                                </w:rt>
                                <w:rubyBase>
                                  <w:r w:rsidR="00917304" w:rsidRPr="00196C3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何度</w:t>
                                  </w:r>
                                </w:rubyBase>
                              </w:ruby>
                            </w:r>
                            <w:r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も</w:t>
                            </w:r>
                            <w:r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pacing w:val="-4"/>
                                <w:sz w:val="28"/>
                                <w:szCs w:val="28"/>
                              </w:rPr>
                              <w:t>やってみよう。</w:t>
                            </w: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pacing w:val="-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F549CC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pacing w:val="-4"/>
                                      <w:sz w:val="14"/>
                                      <w:szCs w:val="28"/>
                                    </w:rPr>
                                    <w:t>いちど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pacing w:val="-4"/>
                                      <w:sz w:val="28"/>
                                      <w:szCs w:val="28"/>
                                    </w:rPr>
                                    <w:t>一度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pacing w:val="-4"/>
                                <w:sz w:val="28"/>
                                <w:szCs w:val="28"/>
                              </w:rPr>
                              <w:t>だけの</w:t>
                            </w:r>
                            <w:r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196C3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かんさつ</w:t>
                                  </w:r>
                                </w:rt>
                                <w:rubyBase>
                                  <w:r w:rsidR="00917304" w:rsidRPr="00196C3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観察</w:t>
                                  </w:r>
                                </w:rubyBase>
                              </w:ruby>
                            </w:r>
                            <w:r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・</w:t>
                            </w:r>
                            <w:r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196C3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じっけん</w:t>
                                  </w:r>
                                </w:rt>
                                <w:rubyBase>
                                  <w:r w:rsidR="00917304" w:rsidRPr="00196C3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実験</w:t>
                                  </w:r>
                                </w:rubyBase>
                              </w:ruby>
                            </w:r>
                            <w:r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pacing w:val="-4"/>
                                <w:sz w:val="28"/>
                                <w:szCs w:val="28"/>
                              </w:rPr>
                              <w:t>の</w:t>
                            </w: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pacing w:val="-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F549CC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pacing w:val="-4"/>
                                      <w:sz w:val="14"/>
                                      <w:szCs w:val="28"/>
                                    </w:rPr>
                                    <w:t>けっか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pacing w:val="-4"/>
                                      <w:sz w:val="28"/>
                                      <w:szCs w:val="28"/>
                                    </w:rPr>
                                    <w:t>結果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pacing w:val="-4"/>
                                <w:sz w:val="28"/>
                                <w:szCs w:val="28"/>
                              </w:rPr>
                              <w:t>は、たまたまのことかも</w:t>
                            </w:r>
                            <w:r w:rsidR="00CC0886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pacing w:val="-4"/>
                                <w:sz w:val="28"/>
                                <w:szCs w:val="28"/>
                              </w:rPr>
                              <w:t>し</w:t>
                            </w:r>
                            <w:r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pacing w:val="-4"/>
                                <w:sz w:val="28"/>
                                <w:szCs w:val="28"/>
                              </w:rPr>
                              <w:t>れません。</w:t>
                            </w: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pacing w:val="-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F549CC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pacing w:val="-4"/>
                                      <w:sz w:val="14"/>
                                      <w:szCs w:val="28"/>
                                    </w:rPr>
                                    <w:t>なんど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pacing w:val="-4"/>
                                      <w:sz w:val="28"/>
                                      <w:szCs w:val="28"/>
                                    </w:rPr>
                                    <w:t>何度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pacing w:val="-4"/>
                                <w:sz w:val="28"/>
                                <w:szCs w:val="28"/>
                              </w:rPr>
                              <w:t>もやっていると</w:t>
                            </w:r>
                            <w:r w:rsidR="009E139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pacing w:val="-4"/>
                                <w:sz w:val="28"/>
                                <w:szCs w:val="28"/>
                              </w:rPr>
                              <w:t>、</w:t>
                            </w:r>
                            <w:r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pacing w:val="-4"/>
                                <w:sz w:val="28"/>
                                <w:szCs w:val="28"/>
                              </w:rPr>
                              <w:t>より</w:t>
                            </w: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pacing w:val="-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F549CC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pacing w:val="-4"/>
                                      <w:sz w:val="14"/>
                                      <w:szCs w:val="28"/>
                                    </w:rPr>
                                    <w:t>せいかく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pacing w:val="-4"/>
                                      <w:sz w:val="28"/>
                                      <w:szCs w:val="28"/>
                                    </w:rPr>
                                    <w:t>正確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pacing w:val="-4"/>
                                <w:sz w:val="28"/>
                                <w:szCs w:val="28"/>
                              </w:rPr>
                              <w:t>な</w:t>
                            </w:r>
                            <w:r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データ（</w:t>
                            </w:r>
                            <w:r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196C3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すうち</w:t>
                                  </w:r>
                                </w:rt>
                                <w:rubyBase>
                                  <w:r w:rsidR="00917304" w:rsidRPr="00196C3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数値</w:t>
                                  </w:r>
                                </w:rubyBase>
                              </w:ruby>
                            </w:r>
                            <w:r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）もたくさん</w:t>
                            </w:r>
                            <w:r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196C3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て</w:t>
                                  </w:r>
                                </w:rt>
                                <w:rubyBase>
                                  <w:r w:rsidR="00917304" w:rsidRPr="00196C3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手</w:t>
                                  </w:r>
                                </w:rubyBase>
                              </w:ruby>
                            </w:r>
                            <w:r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に</w:t>
                            </w:r>
                            <w:r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196C3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い</w:t>
                                  </w:r>
                                </w:rt>
                                <w:rubyBase>
                                  <w:r w:rsidR="00917304" w:rsidRPr="00196C3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入</w:t>
                                  </w:r>
                                </w:rubyBase>
                              </w:ruby>
                            </w:r>
                            <w:r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れることができます。</w:t>
                            </w:r>
                            <w:r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がんばってみて！</w:t>
                            </w:r>
                          </w:p>
                          <w:p w14:paraId="043E6147" w14:textId="77777777" w:rsidR="00917304" w:rsidRPr="00196C39" w:rsidRDefault="00917304" w:rsidP="00917304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BD36085" id="四角形: 角を丸くする 559462888" o:spid="_x0000_s1118" style="position:absolute;margin-left:-10.75pt;margin-top:18.2pt;width:546.6pt;height:130.8pt;z-index:252075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581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" filled="f" strokecolor="#f66" strokeweight="1pt">
                <v:stroke joinstyle="miter"/>
                <v:textbox>
                  <w:txbxContent>
                    <w:p w14:paraId="0C76B70A" w14:textId="77777777" w:rsidR="00917304" w:rsidRPr="0060434A" w:rsidRDefault="00917304" w:rsidP="00917304">
                      <w:pPr>
                        <w:spacing w:before="0"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 w:rsidRPr="0060434A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③さあ、</w:t>
                      </w:r>
                      <w:r w:rsidRPr="0060434A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ruby>
                          <w:rubyPr>
                            <w:rubyAlign w:val="distributeSpace"/>
                            <w:hps w:val="14"/>
                            <w:hpsRaise w:val="34"/>
                            <w:hpsBaseText w:val="32"/>
                            <w:lid w:val="ja-JP"/>
                          </w:rubyPr>
                          <w:rt>
                            <w:r w:rsidR="00917304" w:rsidRPr="0060434A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2"/>
                                <w:szCs w:val="32"/>
                              </w:rPr>
                              <w:t>かんさつ</w:t>
                            </w:r>
                          </w:rt>
                          <w:rubyBase>
                            <w:r w:rsidR="00917304" w:rsidRPr="0060434A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観察</w:t>
                            </w:r>
                          </w:rubyBase>
                        </w:ruby>
                      </w:r>
                      <w:r w:rsidRPr="0060434A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・</w:t>
                      </w:r>
                      <w:r w:rsidRPr="0060434A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ruby>
                          <w:rubyPr>
                            <w:rubyAlign w:val="distributeSpace"/>
                            <w:hps w:val="14"/>
                            <w:hpsRaise w:val="34"/>
                            <w:hpsBaseText w:val="32"/>
                            <w:lid w:val="ja-JP"/>
                          </w:rubyPr>
                          <w:rt>
                            <w:r w:rsidR="00917304" w:rsidRPr="0060434A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2"/>
                                <w:szCs w:val="32"/>
                              </w:rPr>
                              <w:t>じっけん</w:t>
                            </w:r>
                          </w:rt>
                          <w:rubyBase>
                            <w:r w:rsidR="00917304" w:rsidRPr="0060434A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  <w:t>実験</w:t>
                            </w:r>
                          </w:rubyBase>
                        </w:ruby>
                      </w:r>
                      <w:r w:rsidRPr="0060434A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  <w:t>だ！！</w:t>
                      </w:r>
                    </w:p>
                    <w:p w14:paraId="4158BC58" w14:textId="274E4DAF" w:rsidR="00917304" w:rsidRPr="00196C39" w:rsidRDefault="00917304" w:rsidP="00917304">
                      <w:pPr>
                        <w:spacing w:before="0" w:line="240" w:lineRule="atLeast"/>
                        <w:ind w:firstLineChars="100" w:firstLine="280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196C3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はじ</w:t>
                            </w:r>
                          </w:rt>
                          <w:rubyBase>
                            <w:r w:rsidR="00917304"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初</w:t>
                            </w:r>
                          </w:rubyBase>
                        </w:ruby>
                      </w:r>
                      <w:r w:rsidRPr="00196C3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めから</w:t>
                      </w:r>
                      <w:r w:rsidRPr="00196C3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ただ</w:t>
                            </w:r>
                          </w:rt>
                          <w:rubyBase>
                            <w:r w:rsidR="00917304"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正</w:t>
                            </w:r>
                          </w:rubyBase>
                        </w:ruby>
                      </w:r>
                      <w:r w:rsidRPr="00196C3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しい</w:t>
                      </w:r>
                      <w:r w:rsidRPr="00196C3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かんさつ</w:t>
                            </w:r>
                          </w:rt>
                          <w:rubyBase>
                            <w:r w:rsidR="00917304"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観察</w:t>
                            </w:r>
                          </w:rubyBase>
                        </w:ruby>
                      </w:r>
                      <w:r w:rsidRPr="00196C3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・</w:t>
                      </w:r>
                      <w:r w:rsidRPr="00196C3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じっけん</w:t>
                            </w:r>
                          </w:rt>
                          <w:rubyBase>
                            <w:r w:rsidR="00917304"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実験</w:t>
                            </w:r>
                          </w:rubyBase>
                        </w:ruby>
                      </w:r>
                      <w:r w:rsidRPr="00196C3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をしようとするよりも、まずは</w:t>
                      </w:r>
                      <w:r w:rsidRPr="00196C3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れんしゅう</w:t>
                            </w:r>
                          </w:rt>
                          <w:rubyBase>
                            <w:r w:rsidR="00917304"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練習</w:t>
                            </w:r>
                          </w:rubyBase>
                        </w:ruby>
                      </w:r>
                      <w:r w:rsidRPr="00196C3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と</w:t>
                      </w:r>
                      <w:r w:rsidRPr="00196C3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おも</w:t>
                            </w:r>
                          </w:rt>
                          <w:rubyBase>
                            <w:r w:rsidR="00917304"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思</w:t>
                            </w:r>
                          </w:rubyBase>
                        </w:ruby>
                      </w:r>
                      <w:r w:rsidRPr="00196C3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って</w:t>
                      </w:r>
                      <w:r w:rsidRPr="00196C3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なんど</w:t>
                            </w:r>
                          </w:rt>
                          <w:rubyBase>
                            <w:r w:rsidR="00917304"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何度</w:t>
                            </w:r>
                          </w:rubyBase>
                        </w:ruby>
                      </w:r>
                      <w:r w:rsidRPr="00196C3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も</w:t>
                      </w:r>
                      <w:r w:rsidRPr="00196C3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pacing w:val="-4"/>
                          <w:sz w:val="28"/>
                          <w:szCs w:val="28"/>
                        </w:rPr>
                        <w:t>やってみよう。</w:t>
                      </w: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pacing w:val="-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F549CC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pacing w:val="-4"/>
                                <w:sz w:val="14"/>
                                <w:szCs w:val="28"/>
                              </w:rPr>
                              <w:t>いちど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pacing w:val="-4"/>
                                <w:sz w:val="28"/>
                                <w:szCs w:val="28"/>
                              </w:rPr>
                              <w:t>一度</w:t>
                            </w:r>
                          </w:rubyBase>
                        </w:ruby>
                      </w:r>
                      <w:r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pacing w:val="-4"/>
                          <w:sz w:val="28"/>
                          <w:szCs w:val="28"/>
                        </w:rPr>
                        <w:t>だけの</w:t>
                      </w:r>
                      <w:r w:rsidRPr="00196C3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かんさつ</w:t>
                            </w:r>
                          </w:rt>
                          <w:rubyBase>
                            <w:r w:rsidR="00917304"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観察</w:t>
                            </w:r>
                          </w:rubyBase>
                        </w:ruby>
                      </w:r>
                      <w:r w:rsidRPr="00196C3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・</w:t>
                      </w:r>
                      <w:r w:rsidRPr="00196C3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じっけん</w:t>
                            </w:r>
                          </w:rt>
                          <w:rubyBase>
                            <w:r w:rsidR="00917304"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実験</w:t>
                            </w:r>
                          </w:rubyBase>
                        </w:ruby>
                      </w:r>
                      <w:r w:rsidRPr="00196C3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pacing w:val="-4"/>
                          <w:sz w:val="28"/>
                          <w:szCs w:val="28"/>
                        </w:rPr>
                        <w:t>の</w:t>
                      </w: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pacing w:val="-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F549CC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pacing w:val="-4"/>
                                <w:sz w:val="14"/>
                                <w:szCs w:val="28"/>
                              </w:rPr>
                              <w:t>けっか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pacing w:val="-4"/>
                                <w:sz w:val="28"/>
                                <w:szCs w:val="28"/>
                              </w:rPr>
                              <w:t>結果</w:t>
                            </w:r>
                          </w:rubyBase>
                        </w:ruby>
                      </w:r>
                      <w:r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pacing w:val="-4"/>
                          <w:sz w:val="28"/>
                          <w:szCs w:val="28"/>
                        </w:rPr>
                        <w:t>は、たまたまのことかも</w:t>
                      </w:r>
                      <w:r w:rsidR="00CC0886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pacing w:val="-4"/>
                          <w:sz w:val="28"/>
                          <w:szCs w:val="28"/>
                        </w:rPr>
                        <w:t>し</w:t>
                      </w:r>
                      <w:r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pacing w:val="-4"/>
                          <w:sz w:val="28"/>
                          <w:szCs w:val="28"/>
                        </w:rPr>
                        <w:t>れません。</w:t>
                      </w: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pacing w:val="-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F549CC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pacing w:val="-4"/>
                                <w:sz w:val="14"/>
                                <w:szCs w:val="28"/>
                              </w:rPr>
                              <w:t>なんど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pacing w:val="-4"/>
                                <w:sz w:val="28"/>
                                <w:szCs w:val="28"/>
                              </w:rPr>
                              <w:t>何度</w:t>
                            </w:r>
                          </w:rubyBase>
                        </w:ruby>
                      </w:r>
                      <w:r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pacing w:val="-4"/>
                          <w:sz w:val="28"/>
                          <w:szCs w:val="28"/>
                        </w:rPr>
                        <w:t>もやっていると</w:t>
                      </w:r>
                      <w:r w:rsidR="009E139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pacing w:val="-4"/>
                          <w:sz w:val="28"/>
                          <w:szCs w:val="28"/>
                        </w:rPr>
                        <w:t>、</w:t>
                      </w:r>
                      <w:r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pacing w:val="-4"/>
                          <w:sz w:val="28"/>
                          <w:szCs w:val="28"/>
                        </w:rPr>
                        <w:t>より</w:t>
                      </w: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pacing w:val="-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F549CC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pacing w:val="-4"/>
                                <w:sz w:val="14"/>
                                <w:szCs w:val="28"/>
                              </w:rPr>
                              <w:t>せいかく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pacing w:val="-4"/>
                                <w:sz w:val="28"/>
                                <w:szCs w:val="28"/>
                              </w:rPr>
                              <w:t>正確</w:t>
                            </w:r>
                          </w:rubyBase>
                        </w:ruby>
                      </w:r>
                      <w:r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pacing w:val="-4"/>
                          <w:sz w:val="28"/>
                          <w:szCs w:val="28"/>
                        </w:rPr>
                        <w:t>な</w:t>
                      </w:r>
                      <w:r w:rsidRPr="00196C3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データ（</w:t>
                      </w:r>
                      <w:r w:rsidRPr="00196C3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すうち</w:t>
                            </w:r>
                          </w:rt>
                          <w:rubyBase>
                            <w:r w:rsidR="00917304"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数値</w:t>
                            </w:r>
                          </w:rubyBase>
                        </w:ruby>
                      </w:r>
                      <w:r w:rsidRPr="00196C3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）もたくさん</w:t>
                      </w:r>
                      <w:r w:rsidRPr="00196C3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て</w:t>
                            </w:r>
                          </w:rt>
                          <w:rubyBase>
                            <w:r w:rsidR="00917304"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手</w:t>
                            </w:r>
                          </w:rubyBase>
                        </w:ruby>
                      </w:r>
                      <w:r w:rsidRPr="00196C3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に</w:t>
                      </w:r>
                      <w:r w:rsidRPr="00196C3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い</w:t>
                            </w:r>
                          </w:rt>
                          <w:rubyBase>
                            <w:r w:rsidR="00917304" w:rsidRPr="00196C3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入</w:t>
                            </w:r>
                          </w:rubyBase>
                        </w:ruby>
                      </w:r>
                      <w:r w:rsidRPr="00196C3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れることができます。</w:t>
                      </w:r>
                      <w:r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がんばってみて！</w:t>
                      </w:r>
                    </w:p>
                    <w:p w14:paraId="043E6147" w14:textId="77777777" w:rsidR="00917304" w:rsidRPr="00196C39" w:rsidRDefault="00917304" w:rsidP="00917304">
                      <w:pPr>
                        <w:spacing w:before="0"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70FC0DD2" w14:textId="77777777" w:rsidR="00917304" w:rsidRPr="00B15527" w:rsidRDefault="00917304" w:rsidP="00917304">
      <w:pPr>
        <w:rPr>
          <w:rFonts w:ascii="UD デジタル 教科書体 NK-B" w:eastAsia="UD デジタル 教科書体 NK-B"/>
          <w:noProof/>
          <w:lang w:val="ja-JP" w:bidi="ja-JP"/>
        </w:rPr>
      </w:pPr>
    </w:p>
    <w:p w14:paraId="10AB1B64" w14:textId="77777777" w:rsidR="00917304" w:rsidRPr="00B15527" w:rsidRDefault="00917304" w:rsidP="00917304">
      <w:pPr>
        <w:rPr>
          <w:rFonts w:ascii="UD デジタル 教科書体 NK-B" w:eastAsia="UD デジタル 教科書体 NK-B"/>
          <w:noProof/>
        </w:rPr>
      </w:pPr>
    </w:p>
    <w:p w14:paraId="0F46869A" w14:textId="77777777" w:rsidR="00917304" w:rsidRPr="00B15527" w:rsidRDefault="00917304" w:rsidP="00917304">
      <w:pPr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</w:pPr>
    </w:p>
    <w:p w14:paraId="1FA6690F" w14:textId="77777777" w:rsidR="00917304" w:rsidRPr="00B15527" w:rsidRDefault="00917304" w:rsidP="00917304">
      <w:pPr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</w:pPr>
    </w:p>
    <w:p w14:paraId="4E19373F" w14:textId="6BEE48F4" w:rsidR="00917304" w:rsidRPr="00B15527" w:rsidRDefault="00917304" w:rsidP="00917304">
      <w:pPr>
        <w:spacing w:line="520" w:lineRule="exact"/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</w:pPr>
      <w:r w:rsidRPr="00B15527">
        <w:rPr>
          <w:rFonts w:ascii="UD デジタル 教科書体 NK-B" w:eastAsia="UD デジタル 教科書体 NK-B" w:hint="eastAsia"/>
          <w:noProof/>
        </w:rPr>
        <w:drawing>
          <wp:anchor distT="0" distB="0" distL="114300" distR="114300" simplePos="0" relativeHeight="252072960" behindDoc="0" locked="0" layoutInCell="1" allowOverlap="1" wp14:anchorId="421D276E" wp14:editId="5495DACA">
            <wp:simplePos x="0" y="0"/>
            <wp:positionH relativeFrom="column">
              <wp:posOffset>5883275</wp:posOffset>
            </wp:positionH>
            <wp:positionV relativeFrom="paragraph">
              <wp:posOffset>111125</wp:posOffset>
            </wp:positionV>
            <wp:extent cx="716280" cy="716280"/>
            <wp:effectExtent l="0" t="0" r="7620" b="0"/>
            <wp:wrapNone/>
            <wp:docPr id="837428396" name="図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280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15527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63744" behindDoc="0" locked="0" layoutInCell="1" allowOverlap="1" wp14:anchorId="7B637E03" wp14:editId="32E624C3">
                <wp:simplePos x="0" y="0"/>
                <wp:positionH relativeFrom="column">
                  <wp:posOffset>-128905</wp:posOffset>
                </wp:positionH>
                <wp:positionV relativeFrom="paragraph">
                  <wp:posOffset>111125</wp:posOffset>
                </wp:positionV>
                <wp:extent cx="6934200" cy="1318260"/>
                <wp:effectExtent l="0" t="0" r="19050" b="15240"/>
                <wp:wrapNone/>
                <wp:docPr id="100922975" name="四角形: 角を丸くする 1009229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34200" cy="1318260"/>
                        </a:xfrm>
                        <a:prstGeom prst="roundRect">
                          <a:avLst>
                            <a:gd name="adj" fmla="val 8448"/>
                          </a:avLst>
                        </a:prstGeom>
                        <a:noFill/>
                        <a:ln w="12700" cap="flat" cmpd="sng" algn="ctr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8A608AD" w14:textId="77777777" w:rsidR="00917304" w:rsidRPr="000A71E9" w:rsidRDefault="00917304" w:rsidP="00917304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④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pacing w:val="-20"/>
                                <w:sz w:val="32"/>
                                <w:szCs w:val="32"/>
                              </w:rPr>
                              <w:ruby>
                                <w:rubyPr>
                                  <w:rubyAlign w:val="distributeSpace"/>
                                  <w:hps w:val="16"/>
                                  <w:hpsRaise w:val="30"/>
                                  <w:hpsBaseText w:val="32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pacing w:val="-20"/>
                                      <w:sz w:val="16"/>
                                      <w:szCs w:val="32"/>
                                    </w:rPr>
                                    <w:t>けっか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pacing w:val="-20"/>
                                      <w:sz w:val="32"/>
                                      <w:szCs w:val="32"/>
                                    </w:rPr>
                                    <w:t>結果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pacing w:val="-20"/>
                                <w:sz w:val="32"/>
                                <w:szCs w:val="32"/>
                              </w:rPr>
                              <w:t>をわかりやすくしよう</w:t>
                            </w:r>
                          </w:p>
                          <w:p w14:paraId="04A78FAC" w14:textId="77777777" w:rsidR="00917304" w:rsidRDefault="00917304" w:rsidP="00917304">
                            <w:pPr>
                              <w:spacing w:before="0" w:line="240" w:lineRule="atLeast"/>
                              <w:ind w:firstLineChars="100" w:firstLine="280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かんさつ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観察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・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じっけん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実験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の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けっか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結果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を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まいかい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毎回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きろく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記録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しよう。その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けっか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結果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をわかりやすくするために、</w:t>
                            </w:r>
                          </w:p>
                          <w:p w14:paraId="2B3F5D27" w14:textId="79948114" w:rsidR="00917304" w:rsidRPr="000A71E9" w:rsidRDefault="00744513" w:rsidP="007E647D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30"/>
                                  <w:hpsBaseText w:val="28"/>
                                  <w:lid w:val="ja-JP"/>
                                </w:rubyPr>
                                <w:rt>
                                  <w:r w:rsidR="00744513" w:rsidRPr="0074451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  <w:highlight w:val="yellow"/>
                                    </w:rPr>
                                    <w:t>ひょう</w:t>
                                  </w:r>
                                </w:rt>
                                <w:rubyBase>
                                  <w:r w:rsidR="0074451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  <w:highlight w:val="yellow"/>
                                    </w:rPr>
                                    <w:t>表</w:t>
                                  </w:r>
                                </w:rubyBase>
                              </w:ruby>
                            </w:r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やグラフにまとめてみよう</w:t>
                            </w:r>
                            <w:r w:rsidR="00917304" w:rsidRPr="0081311D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。</w:t>
                            </w:r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なに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何</w:t>
                                  </w:r>
                                </w:rubyBase>
                              </w:ruby>
                            </w:r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かが</w:t>
                            </w:r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はっけん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発見</w:t>
                                  </w:r>
                                </w:rubyBase>
                              </w:ruby>
                            </w:r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できるかも！！</w:t>
                            </w:r>
                          </w:p>
                          <w:p w14:paraId="38E56654" w14:textId="77777777" w:rsidR="00917304" w:rsidRPr="000A71E9" w:rsidRDefault="00917304" w:rsidP="00917304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B637E03" id="四角形: 角を丸くする 100922975" o:spid="_x0000_s1119" style="position:absolute;margin-left:-10.15pt;margin-top:8.75pt;width:546pt;height:103.8pt;z-index:25206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553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" filled="f" strokecolor="#f66" strokeweight="1pt">
                <v:stroke joinstyle="miter"/>
                <v:textbox>
                  <w:txbxContent>
                    <w:p w14:paraId="28A608AD" w14:textId="77777777" w:rsidR="00917304" w:rsidRPr="000A71E9" w:rsidRDefault="00917304" w:rsidP="00917304">
                      <w:pPr>
                        <w:spacing w:before="0"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32"/>
                          <w:szCs w:val="32"/>
                        </w:rPr>
                      </w:pP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④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pacing w:val="-20"/>
                          <w:sz w:val="32"/>
                          <w:szCs w:val="32"/>
                        </w:rPr>
                        <w:ruby>
                          <w:rubyPr>
                            <w:rubyAlign w:val="distributeSpace"/>
                            <w:hps w:val="16"/>
                            <w:hpsRaise w:val="30"/>
                            <w:hpsBaseText w:val="32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pacing w:val="-20"/>
                                <w:sz w:val="16"/>
                                <w:szCs w:val="32"/>
                              </w:rPr>
                              <w:t>けっか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pacing w:val="-20"/>
                                <w:sz w:val="32"/>
                                <w:szCs w:val="32"/>
                              </w:rPr>
                              <w:t>結果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pacing w:val="-20"/>
                          <w:sz w:val="32"/>
                          <w:szCs w:val="32"/>
                        </w:rPr>
                        <w:t>をわかりやすくしよう</w:t>
                      </w:r>
                    </w:p>
                    <w:p w14:paraId="04A78FAC" w14:textId="77777777" w:rsidR="00917304" w:rsidRDefault="00917304" w:rsidP="00917304">
                      <w:pPr>
                        <w:spacing w:before="0" w:line="240" w:lineRule="atLeast"/>
                        <w:ind w:firstLineChars="100" w:firstLine="280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かんさつ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観察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・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じっけん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実験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の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けっか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結果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を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まいかい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毎回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きろく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記録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しよう。その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けっか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結果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をわかりやすくするために、</w:t>
                      </w:r>
                    </w:p>
                    <w:p w14:paraId="2B3F5D27" w14:textId="79948114" w:rsidR="00917304" w:rsidRPr="000A71E9" w:rsidRDefault="00744513" w:rsidP="007E647D">
                      <w:pPr>
                        <w:spacing w:before="0"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ruby>
                          <w:rubyPr>
                            <w:rubyAlign w:val="distributeSpace"/>
                            <w:hps w:val="14"/>
                            <w:hpsRaise w:val="30"/>
                            <w:hpsBaseText w:val="28"/>
                            <w:lid w:val="ja-JP"/>
                          </w:rubyPr>
                          <w:rt>
                            <w:r w:rsidR="00744513" w:rsidRP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  <w:highlight w:val="yellow"/>
                              </w:rPr>
                              <w:t>ひょう</w:t>
                            </w:r>
                          </w:rt>
                          <w:rubyBase>
                            <w:r w:rsid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表</w:t>
                            </w:r>
                          </w:rubyBase>
                        </w:ruby>
                      </w:r>
                      <w:r w:rsidR="00917304"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t>やグラフにまとめてみよう</w:t>
                      </w:r>
                      <w:r w:rsidR="00917304" w:rsidRPr="0081311D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t>。</w:t>
                      </w:r>
                      <w:r w:rsidR="00917304"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なに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何</w:t>
                            </w:r>
                          </w:rubyBase>
                        </w:ruby>
                      </w:r>
                      <w:r w:rsidR="00917304"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かが</w:t>
                      </w:r>
                      <w:r w:rsidR="00917304"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はっけん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発見</w:t>
                            </w:r>
                          </w:rubyBase>
                        </w:ruby>
                      </w:r>
                      <w:r w:rsidR="00917304"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できるかも！！</w:t>
                      </w:r>
                    </w:p>
                    <w:p w14:paraId="38E56654" w14:textId="77777777" w:rsidR="00917304" w:rsidRPr="000A71E9" w:rsidRDefault="00917304" w:rsidP="00917304">
                      <w:pPr>
                        <w:spacing w:before="0"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38693AB6" w14:textId="51D14C33" w:rsidR="00917304" w:rsidRPr="00B15527" w:rsidRDefault="00917304" w:rsidP="00917304">
      <w:pPr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</w:pPr>
      <w:r w:rsidRPr="00B15527">
        <w:rPr>
          <w:rFonts w:ascii="UD デジタル 教科書体 NK-B" w:eastAsia="UD デジタル 教科書体 NK-B" w:hint="eastAsia"/>
          <w:noProof/>
        </w:rPr>
        <w:drawing>
          <wp:anchor distT="0" distB="0" distL="114300" distR="114300" simplePos="0" relativeHeight="252073984" behindDoc="0" locked="0" layoutInCell="1" allowOverlap="1" wp14:anchorId="54D88466" wp14:editId="5DCAF580">
            <wp:simplePos x="0" y="0"/>
            <wp:positionH relativeFrom="column">
              <wp:posOffset>5828665</wp:posOffset>
            </wp:positionH>
            <wp:positionV relativeFrom="paragraph">
              <wp:posOffset>358140</wp:posOffset>
            </wp:positionV>
            <wp:extent cx="809308" cy="601345"/>
            <wp:effectExtent l="0" t="0" r="0" b="8255"/>
            <wp:wrapNone/>
            <wp:docPr id="1795702489" name="図 3" descr="ロゴ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5702489" name="図 3" descr="ロゴ&#10;&#10;自動的に生成された説明"/>
                    <pic:cNvPicPr>
                      <a:picLocks noChangeAspect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308" cy="60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7FE3541" w14:textId="10CE34EE" w:rsidR="00917304" w:rsidRPr="00B15527" w:rsidRDefault="00917304" w:rsidP="00917304">
      <w:pPr>
        <w:spacing w:line="520" w:lineRule="exact"/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</w:pPr>
    </w:p>
    <w:p w14:paraId="2E4DCFFD" w14:textId="123FC017" w:rsidR="00917304" w:rsidRPr="00B15527" w:rsidRDefault="00917304" w:rsidP="00917304">
      <w:pPr>
        <w:spacing w:line="520" w:lineRule="exact"/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</w:pPr>
      <w:r w:rsidRPr="00B15527">
        <w:rPr>
          <w:rFonts w:ascii="UD デジタル 教科書体 NK-B" w:eastAsia="UD デジタル 教科書体 NK-B" w:hint="eastAsia"/>
          <w:noProof/>
        </w:rPr>
        <w:drawing>
          <wp:anchor distT="0" distB="0" distL="114300" distR="114300" simplePos="0" relativeHeight="252070912" behindDoc="0" locked="0" layoutInCell="1" allowOverlap="1" wp14:anchorId="629B00FC" wp14:editId="767C01FD">
            <wp:simplePos x="0" y="0"/>
            <wp:positionH relativeFrom="column">
              <wp:posOffset>5348605</wp:posOffset>
            </wp:positionH>
            <wp:positionV relativeFrom="paragraph">
              <wp:posOffset>316230</wp:posOffset>
            </wp:positionV>
            <wp:extent cx="537845" cy="609600"/>
            <wp:effectExtent l="0" t="0" r="0" b="0"/>
            <wp:wrapNone/>
            <wp:docPr id="201912797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127975" name="図 5"/>
                    <pic:cNvPicPr>
                      <a:picLocks noChangeAspect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84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15527">
        <w:rPr>
          <w:rFonts w:ascii="UD デジタル 教科書体 NK-B" w:eastAsia="UD デジタル 教科書体 NK-B" w:hint="eastAsia"/>
          <w:noProof/>
        </w:rPr>
        <w:drawing>
          <wp:anchor distT="0" distB="0" distL="114300" distR="114300" simplePos="0" relativeHeight="252071936" behindDoc="0" locked="0" layoutInCell="1" allowOverlap="1" wp14:anchorId="5B8824BD" wp14:editId="057B58F1">
            <wp:simplePos x="0" y="0"/>
            <wp:positionH relativeFrom="column">
              <wp:posOffset>5998845</wp:posOffset>
            </wp:positionH>
            <wp:positionV relativeFrom="paragraph">
              <wp:posOffset>233680</wp:posOffset>
            </wp:positionV>
            <wp:extent cx="769620" cy="769620"/>
            <wp:effectExtent l="0" t="0" r="0" b="0"/>
            <wp:wrapNone/>
            <wp:docPr id="2100623815" name="図 4" descr="テーブル, 座る, コンピュータ, 本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0623815" name="図 4" descr="テーブル, 座る, コンピュータ, 本 が含まれている画像&#10;&#10;自動的に生成された説明"/>
                    <pic:cNvPicPr>
                      <a:picLocks noChangeAspect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9620" cy="76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15527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67840" behindDoc="0" locked="0" layoutInCell="1" allowOverlap="1" wp14:anchorId="13BC2E51" wp14:editId="3549930C">
                <wp:simplePos x="0" y="0"/>
                <wp:positionH relativeFrom="column">
                  <wp:posOffset>-128905</wp:posOffset>
                </wp:positionH>
                <wp:positionV relativeFrom="paragraph">
                  <wp:posOffset>195580</wp:posOffset>
                </wp:positionV>
                <wp:extent cx="6934200" cy="1295400"/>
                <wp:effectExtent l="0" t="0" r="19050" b="19050"/>
                <wp:wrapNone/>
                <wp:docPr id="1867103714" name="四角形: 角を丸くする 18671037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34200" cy="1295400"/>
                        </a:xfrm>
                        <a:prstGeom prst="roundRect">
                          <a:avLst>
                            <a:gd name="adj" fmla="val 8561"/>
                          </a:avLst>
                        </a:prstGeom>
                        <a:noFill/>
                        <a:ln w="12700" cap="flat" cmpd="sng" algn="ctr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A66719F" w14:textId="77777777" w:rsidR="00917304" w:rsidRPr="000A71E9" w:rsidRDefault="00917304" w:rsidP="00917304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⑤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けっか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結果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からわかったことや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かんが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考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えたことをまとめよう</w:t>
                            </w:r>
                          </w:p>
                          <w:p w14:paraId="2721BAAD" w14:textId="77777777" w:rsidR="00917304" w:rsidRDefault="00917304" w:rsidP="00917304">
                            <w:pPr>
                              <w:spacing w:before="0" w:line="240" w:lineRule="atLeast"/>
                              <w:ind w:firstLineChars="100" w:firstLine="280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けっか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結果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から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よそう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予想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や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かせつ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仮説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があっていたか、なぜそうなったのかを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かんが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考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えよう。</w:t>
                            </w:r>
                          </w:p>
                          <w:p w14:paraId="5403577D" w14:textId="15D918D2" w:rsidR="00917304" w:rsidRPr="000A71E9" w:rsidRDefault="00744513" w:rsidP="00917304">
                            <w:pPr>
                              <w:spacing w:before="0" w:line="240" w:lineRule="atLeast"/>
                              <w:ind w:firstLineChars="100" w:firstLine="280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30"/>
                                  <w:hpsBaseText w:val="28"/>
                                  <w:lid w:val="ja-JP"/>
                                </w:rubyPr>
                                <w:rt>
                                  <w:r w:rsidR="00744513" w:rsidRPr="0074451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  <w:highlight w:val="yellow"/>
                                    </w:rPr>
                                    <w:t>よそう</w:t>
                                  </w:r>
                                </w:rt>
                                <w:rubyBase>
                                  <w:r w:rsidR="0074451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  <w:highlight w:val="yellow"/>
                                    </w:rPr>
                                    <w:t>予想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や</w:t>
                            </w: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30"/>
                                  <w:hpsBaseText w:val="28"/>
                                  <w:lid w:val="ja-JP"/>
                                </w:rubyPr>
                                <w:rt>
                                  <w:r w:rsidR="00744513" w:rsidRPr="0074451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  <w:highlight w:val="yellow"/>
                                    </w:rPr>
                                    <w:t>かせつ</w:t>
                                  </w:r>
                                </w:rt>
                                <w:rubyBase>
                                  <w:r w:rsidR="0074451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  <w:highlight w:val="yellow"/>
                                    </w:rPr>
                                    <w:t>仮説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と</w:t>
                            </w: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30"/>
                                  <w:hpsBaseText w:val="28"/>
                                  <w:lid w:val="ja-JP"/>
                                </w:rubyPr>
                                <w:rt>
                                  <w:r w:rsidR="00744513" w:rsidRPr="0074451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  <w:highlight w:val="yellow"/>
                                    </w:rPr>
                                    <w:t>ちが</w:t>
                                  </w:r>
                                </w:rt>
                                <w:rubyBase>
                                  <w:r w:rsidR="0074451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  <w:highlight w:val="yellow"/>
                                    </w:rPr>
                                    <w:t>違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う</w:t>
                            </w: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30"/>
                                  <w:hpsBaseText w:val="28"/>
                                  <w:lid w:val="ja-JP"/>
                                </w:rubyPr>
                                <w:rt>
                                  <w:r w:rsidR="00744513" w:rsidRPr="0074451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  <w:highlight w:val="yellow"/>
                                    </w:rPr>
                                    <w:t>けっか</w:t>
                                  </w:r>
                                </w:rt>
                                <w:rubyBase>
                                  <w:r w:rsidR="0074451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  <w:highlight w:val="yellow"/>
                                    </w:rPr>
                                    <w:t>結果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に</w:t>
                            </w: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なって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も</w:t>
                            </w: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30"/>
                                  <w:hpsBaseText w:val="28"/>
                                  <w:lid w:val="ja-JP"/>
                                </w:rubyPr>
                                <w:rt>
                                  <w:r w:rsidR="00744513" w:rsidRPr="0074451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  <w:highlight w:val="yellow"/>
                                    </w:rPr>
                                    <w:t>だいじょうぶ</w:t>
                                  </w:r>
                                </w:rt>
                                <w:rubyBase>
                                  <w:r w:rsidR="0074451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  <w:highlight w:val="yellow"/>
                                    </w:rPr>
                                    <w:t>大丈夫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！</w:t>
                            </w: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なぜ</w:t>
                            </w: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30"/>
                                  <w:hpsBaseText w:val="28"/>
                                  <w:lid w:val="ja-JP"/>
                                </w:rubyPr>
                                <w:rt>
                                  <w:r w:rsidR="00744513" w:rsidRPr="0074451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  <w:highlight w:val="yellow"/>
                                    </w:rPr>
                                    <w:t>ちが</w:t>
                                  </w:r>
                                </w:rt>
                                <w:rubyBase>
                                  <w:r w:rsidR="0074451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  <w:highlight w:val="yellow"/>
                                    </w:rPr>
                                    <w:t>違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う</w:t>
                            </w: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30"/>
                                  <w:hpsBaseText w:val="28"/>
                                  <w:lid w:val="ja-JP"/>
                                </w:rubyPr>
                                <w:rt>
                                  <w:r w:rsidR="00744513" w:rsidRPr="0074451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  <w:highlight w:val="yellow"/>
                                    </w:rPr>
                                    <w:t>けっか</w:t>
                                  </w:r>
                                </w:rt>
                                <w:rubyBase>
                                  <w:r w:rsidR="0074451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  <w:highlight w:val="yellow"/>
                                    </w:rPr>
                                    <w:t>結果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に</w:t>
                            </w: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なった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のかを</w:t>
                            </w: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30"/>
                                  <w:hpsBaseText w:val="28"/>
                                  <w:lid w:val="ja-JP"/>
                                </w:rubyPr>
                                <w:rt>
                                  <w:r w:rsidR="00744513" w:rsidRPr="0074451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  <w:highlight w:val="yellow"/>
                                    </w:rPr>
                                    <w:t>かんが</w:t>
                                  </w:r>
                                </w:rt>
                                <w:rubyBase>
                                  <w:r w:rsidR="0074451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  <w:highlight w:val="yellow"/>
                                    </w:rPr>
                                    <w:t>考</w:t>
                                  </w:r>
                                </w:rubyBase>
                              </w:ruby>
                            </w:r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えてみよう。</w:t>
                            </w:r>
                          </w:p>
                          <w:p w14:paraId="1F402BAE" w14:textId="77777777" w:rsidR="00917304" w:rsidRPr="00617B15" w:rsidRDefault="00917304" w:rsidP="00917304">
                            <w:pPr>
                              <w:spacing w:before="0" w:line="240" w:lineRule="atLeast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3BC2E51" id="四角形: 角を丸くする 1867103714" o:spid="_x0000_s1120" style="position:absolute;margin-left:-10.15pt;margin-top:15.4pt;width:546pt;height:102pt;z-index:25206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561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" filled="f" strokecolor="#f66" strokeweight="1pt">
                <v:stroke joinstyle="miter"/>
                <v:textbox>
                  <w:txbxContent>
                    <w:p w14:paraId="5A66719F" w14:textId="77777777" w:rsidR="00917304" w:rsidRPr="000A71E9" w:rsidRDefault="00917304" w:rsidP="00917304">
                      <w:pPr>
                        <w:spacing w:before="0"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⑤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けっか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結果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からわかったことや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かんが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考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えたことをまとめよう</w:t>
                      </w:r>
                    </w:p>
                    <w:p w14:paraId="2721BAAD" w14:textId="77777777" w:rsidR="00917304" w:rsidRDefault="00917304" w:rsidP="00917304">
                      <w:pPr>
                        <w:spacing w:before="0" w:line="240" w:lineRule="atLeast"/>
                        <w:ind w:firstLineChars="100" w:firstLine="280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けっか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結果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から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よそう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予想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や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かせつ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仮説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があっていたか、なぜそうなったのかを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かんが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考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えよう。</w:t>
                      </w:r>
                    </w:p>
                    <w:p w14:paraId="5403577D" w14:textId="15D918D2" w:rsidR="00917304" w:rsidRPr="000A71E9" w:rsidRDefault="00744513" w:rsidP="00917304">
                      <w:pPr>
                        <w:spacing w:before="0" w:line="240" w:lineRule="atLeast"/>
                        <w:ind w:firstLineChars="100" w:firstLine="280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ruby>
                          <w:rubyPr>
                            <w:rubyAlign w:val="distributeSpace"/>
                            <w:hps w:val="14"/>
                            <w:hpsRaise w:val="30"/>
                            <w:hpsBaseText w:val="28"/>
                            <w:lid w:val="ja-JP"/>
                          </w:rubyPr>
                          <w:rt>
                            <w:r w:rsidR="00744513" w:rsidRP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  <w:highlight w:val="yellow"/>
                              </w:rPr>
                              <w:t>よそう</w:t>
                            </w:r>
                          </w:rt>
                          <w:rubyBase>
                            <w:r w:rsid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予想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t>や</w:t>
                      </w: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ruby>
                          <w:rubyPr>
                            <w:rubyAlign w:val="distributeSpace"/>
                            <w:hps w:val="14"/>
                            <w:hpsRaise w:val="30"/>
                            <w:hpsBaseText w:val="28"/>
                            <w:lid w:val="ja-JP"/>
                          </w:rubyPr>
                          <w:rt>
                            <w:r w:rsidR="00744513" w:rsidRP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  <w:highlight w:val="yellow"/>
                              </w:rPr>
                              <w:t>かせつ</w:t>
                            </w:r>
                          </w:rt>
                          <w:rubyBase>
                            <w:r w:rsid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仮説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t>と</w:t>
                      </w: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ruby>
                          <w:rubyPr>
                            <w:rubyAlign w:val="distributeSpace"/>
                            <w:hps w:val="14"/>
                            <w:hpsRaise w:val="30"/>
                            <w:hpsBaseText w:val="28"/>
                            <w:lid w:val="ja-JP"/>
                          </w:rubyPr>
                          <w:rt>
                            <w:r w:rsidR="00744513" w:rsidRP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  <w:highlight w:val="yellow"/>
                              </w:rPr>
                              <w:t>ちが</w:t>
                            </w:r>
                          </w:rt>
                          <w:rubyBase>
                            <w:r w:rsid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違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t>う</w:t>
                      </w: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ruby>
                          <w:rubyPr>
                            <w:rubyAlign w:val="distributeSpace"/>
                            <w:hps w:val="14"/>
                            <w:hpsRaise w:val="30"/>
                            <w:hpsBaseText w:val="28"/>
                            <w:lid w:val="ja-JP"/>
                          </w:rubyPr>
                          <w:rt>
                            <w:r w:rsidR="00744513" w:rsidRP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  <w:highlight w:val="yellow"/>
                              </w:rPr>
                              <w:t>けっか</w:t>
                            </w:r>
                          </w:rt>
                          <w:rubyBase>
                            <w:r w:rsid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結果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t>に</w:t>
                      </w: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t>なって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t>も</w:t>
                      </w: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ruby>
                          <w:rubyPr>
                            <w:rubyAlign w:val="distributeSpace"/>
                            <w:hps w:val="14"/>
                            <w:hpsRaise w:val="30"/>
                            <w:hpsBaseText w:val="28"/>
                            <w:lid w:val="ja-JP"/>
                          </w:rubyPr>
                          <w:rt>
                            <w:r w:rsidR="00744513" w:rsidRP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  <w:highlight w:val="yellow"/>
                              </w:rPr>
                              <w:t>だいじょうぶ</w:t>
                            </w:r>
                          </w:rt>
                          <w:rubyBase>
                            <w:r w:rsid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大丈夫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t>！</w:t>
                      </w: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t>なぜ</w:t>
                      </w: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ruby>
                          <w:rubyPr>
                            <w:rubyAlign w:val="distributeSpace"/>
                            <w:hps w:val="14"/>
                            <w:hpsRaise w:val="30"/>
                            <w:hpsBaseText w:val="28"/>
                            <w:lid w:val="ja-JP"/>
                          </w:rubyPr>
                          <w:rt>
                            <w:r w:rsidR="00744513" w:rsidRP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  <w:highlight w:val="yellow"/>
                              </w:rPr>
                              <w:t>ちが</w:t>
                            </w:r>
                          </w:rt>
                          <w:rubyBase>
                            <w:r w:rsid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違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t>う</w:t>
                      </w: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ruby>
                          <w:rubyPr>
                            <w:rubyAlign w:val="distributeSpace"/>
                            <w:hps w:val="14"/>
                            <w:hpsRaise w:val="30"/>
                            <w:hpsBaseText w:val="28"/>
                            <w:lid w:val="ja-JP"/>
                          </w:rubyPr>
                          <w:rt>
                            <w:r w:rsidR="00744513" w:rsidRP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  <w:highlight w:val="yellow"/>
                              </w:rPr>
                              <w:t>けっか</w:t>
                            </w:r>
                          </w:rt>
                          <w:rubyBase>
                            <w:r w:rsid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結果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t>に</w:t>
                      </w: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t>なった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t>のかを</w:t>
                      </w: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ruby>
                          <w:rubyPr>
                            <w:rubyAlign w:val="distributeSpace"/>
                            <w:hps w:val="14"/>
                            <w:hpsRaise w:val="30"/>
                            <w:hpsBaseText w:val="28"/>
                            <w:lid w:val="ja-JP"/>
                          </w:rubyPr>
                          <w:rt>
                            <w:r w:rsidR="00744513" w:rsidRP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  <w:highlight w:val="yellow"/>
                              </w:rPr>
                              <w:t>かんが</w:t>
                            </w:r>
                          </w:rt>
                          <w:rubyBase>
                            <w:r w:rsidR="0074451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highlight w:val="yellow"/>
                              </w:rPr>
                              <w:t>考</w:t>
                            </w:r>
                          </w:rubyBase>
                        </w:ruby>
                      </w:r>
                      <w:r w:rsidR="00917304"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  <w:highlight w:val="yellow"/>
                        </w:rPr>
                        <w:t>えてみよう。</w:t>
                      </w:r>
                    </w:p>
                    <w:p w14:paraId="1F402BAE" w14:textId="77777777" w:rsidR="00917304" w:rsidRPr="00617B15" w:rsidRDefault="00917304" w:rsidP="00917304">
                      <w:pPr>
                        <w:spacing w:before="0" w:line="240" w:lineRule="atLeast"/>
                        <w:rPr>
                          <w:rFonts w:ascii="ＭＳ ゴシック" w:eastAsia="ＭＳ ゴシック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7A30DA6C" w14:textId="65448F71" w:rsidR="00917304" w:rsidRPr="00B15527" w:rsidRDefault="00917304" w:rsidP="00917304">
      <w:pPr>
        <w:spacing w:line="520" w:lineRule="exact"/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</w:pPr>
    </w:p>
    <w:p w14:paraId="3F38664F" w14:textId="77777777" w:rsidR="00917304" w:rsidRPr="00B15527" w:rsidRDefault="00917304" w:rsidP="00917304">
      <w:pPr>
        <w:spacing w:line="520" w:lineRule="exact"/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  <w:u w:val="wave"/>
        </w:rPr>
      </w:pPr>
    </w:p>
    <w:p w14:paraId="71B9AEF3" w14:textId="15160860" w:rsidR="00917304" w:rsidRPr="00B15527" w:rsidRDefault="00917304" w:rsidP="00917304">
      <w:pPr>
        <w:spacing w:line="520" w:lineRule="exact"/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  <w:u w:val="wave"/>
        </w:rPr>
      </w:pPr>
      <w:r w:rsidRPr="00B15527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65792" behindDoc="0" locked="0" layoutInCell="1" allowOverlap="1" wp14:anchorId="52B638EE" wp14:editId="5F3CFE86">
                <wp:simplePos x="0" y="0"/>
                <wp:positionH relativeFrom="column">
                  <wp:posOffset>-140335</wp:posOffset>
                </wp:positionH>
                <wp:positionV relativeFrom="paragraph">
                  <wp:posOffset>253365</wp:posOffset>
                </wp:positionV>
                <wp:extent cx="6941820" cy="2809875"/>
                <wp:effectExtent l="0" t="0" r="11430" b="28575"/>
                <wp:wrapNone/>
                <wp:docPr id="1423630687" name="四角形: 角を丸くする 14236306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41820" cy="2809875"/>
                        </a:xfrm>
                        <a:prstGeom prst="roundRect">
                          <a:avLst>
                            <a:gd name="adj" fmla="val 5452"/>
                          </a:avLst>
                        </a:prstGeom>
                        <a:noFill/>
                        <a:ln w="12700" cap="flat" cmpd="sng" algn="ctr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BD273CB" w14:textId="77777777" w:rsidR="00917304" w:rsidRPr="000A71E9" w:rsidRDefault="00917304" w:rsidP="00917304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34"/>
                                <w:szCs w:val="34"/>
                              </w:rPr>
                            </w:pP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4"/>
                                <w:szCs w:val="34"/>
                              </w:rPr>
                              <w:t>⑥やり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4"/>
                                <w:szCs w:val="34"/>
                              </w:rPr>
                              <w:ruby>
                                <w:rubyPr>
                                  <w:rubyAlign w:val="distributeSpace"/>
                                  <w:hps w:val="17"/>
                                  <w:hpsRaise w:val="32"/>
                                  <w:hpsBaseText w:val="34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7"/>
                                      <w:szCs w:val="34"/>
                                    </w:rPr>
                                    <w:t>かた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4"/>
                                      <w:szCs w:val="34"/>
                                    </w:rPr>
                                    <w:t>方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4"/>
                                <w:szCs w:val="34"/>
                              </w:rPr>
                              <w:t>や</w:t>
                            </w:r>
                            <w:r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34"/>
                                <w:szCs w:val="34"/>
                              </w:rPr>
                              <w:ruby>
                                <w:rubyPr>
                                  <w:rubyAlign w:val="distributeSpace"/>
                                  <w:hps w:val="17"/>
                                  <w:hpsRaise w:val="32"/>
                                  <w:hpsBaseText w:val="34"/>
                                  <w:lid w:val="ja-JP"/>
                                </w:rubyPr>
                                <w:rt>
                                  <w:r w:rsidR="00917304" w:rsidRPr="00670033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17"/>
                                      <w:szCs w:val="34"/>
                                    </w:rPr>
                                    <w:t>じょうけん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34"/>
                                      <w:szCs w:val="34"/>
                                    </w:rPr>
                                    <w:t>条件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4"/>
                                <w:szCs w:val="34"/>
                              </w:rPr>
                              <w:t>を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4"/>
                                <w:szCs w:val="34"/>
                              </w:rPr>
                              <w:ruby>
                                <w:rubyPr>
                                  <w:rubyAlign w:val="distributeSpace"/>
                                  <w:hps w:val="17"/>
                                  <w:hpsRaise w:val="32"/>
                                  <w:hpsBaseText w:val="34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7"/>
                                      <w:szCs w:val="34"/>
                                    </w:rPr>
                                    <w:t>かんが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4"/>
                                      <w:szCs w:val="34"/>
                                    </w:rPr>
                                    <w:t>考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4"/>
                                <w:szCs w:val="34"/>
                              </w:rPr>
                              <w:t>えよう</w:t>
                            </w:r>
                          </w:p>
                          <w:p w14:paraId="13B1107C" w14:textId="3944BC8E" w:rsidR="00917304" w:rsidRPr="000A71E9" w:rsidRDefault="00917304" w:rsidP="00917304">
                            <w:pPr>
                              <w:spacing w:before="0" w:line="240" w:lineRule="atLeast"/>
                              <w:ind w:firstLineChars="100" w:firstLine="280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じっけん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実験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・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かんさつ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観察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の</w:t>
                            </w:r>
                            <w:r w:rsidR="00C8421A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やり</w:t>
                            </w:r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C8421A" w:rsidRPr="00C8421A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かた</w:t>
                                  </w:r>
                                </w:rt>
                                <w:rubyBase>
                                  <w:r w:rsidR="00C8421A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方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や</w:t>
                            </w:r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C8421A" w:rsidRPr="00C8421A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じょうけん</w:t>
                                  </w:r>
                                </w:rt>
                                <w:rubyBase>
                                  <w:r w:rsidR="00C8421A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条件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を、もう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いちど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一度</w:t>
                                  </w:r>
                                </w:rubyBase>
                              </w:ruby>
                            </w:r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C8421A" w:rsidRPr="00C8421A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かんが</w:t>
                                  </w:r>
                                </w:rt>
                                <w:rubyBase>
                                  <w:r w:rsidR="00C8421A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考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えてみよう。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ちが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違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う</w:t>
                            </w:r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C8421A" w:rsidRPr="00C8421A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けっか</w:t>
                                  </w:r>
                                </w:rt>
                                <w:rubyBase>
                                  <w:r w:rsidR="00C8421A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結果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が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で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出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てくることによって、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あたら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新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しい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かせつ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仮説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を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かんが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考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えたり、まとめ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かた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方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を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か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変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えたりすることができるよ。</w:t>
                            </w:r>
                          </w:p>
                          <w:p w14:paraId="0AD22171" w14:textId="77777777" w:rsidR="00917304" w:rsidRPr="00AC6894" w:rsidRDefault="00917304" w:rsidP="00917304">
                            <w:pPr>
                              <w:spacing w:before="0" w:line="240" w:lineRule="atLeast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AC6894">
                              <w:rPr>
                                <w:rFonts w:ascii="ＭＳ ゴシック" w:eastAsia="ＭＳ ゴシック" w:hAnsi="ＭＳ ゴシック" w:hint="eastAsia"/>
                                <w:b/>
                                <w:bCs/>
                                <w:color w:val="000000" w:themeColor="text1"/>
                                <w:spacing w:val="-16"/>
                                <w:sz w:val="28"/>
                                <w:szCs w:val="28"/>
                              </w:rPr>
                              <w:t xml:space="preserve">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2B638EE" id="四角形: 角を丸くする 1423630687" o:spid="_x0000_s1121" style="position:absolute;margin-left:-11.05pt;margin-top:19.95pt;width:546.6pt;height:221.25pt;z-index:252065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357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" filled="f" strokecolor="#f66" strokeweight="1pt">
                <v:stroke joinstyle="miter"/>
                <v:textbox>
                  <w:txbxContent>
                    <w:p w14:paraId="3BD273CB" w14:textId="77777777" w:rsidR="00917304" w:rsidRPr="000A71E9" w:rsidRDefault="00917304" w:rsidP="00917304">
                      <w:pPr>
                        <w:spacing w:before="0"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34"/>
                          <w:szCs w:val="34"/>
                        </w:rPr>
                      </w:pP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4"/>
                          <w:szCs w:val="34"/>
                        </w:rPr>
                        <w:t>⑥やり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4"/>
                          <w:szCs w:val="34"/>
                        </w:rPr>
                        <w:ruby>
                          <w:rubyPr>
                            <w:rubyAlign w:val="distributeSpace"/>
                            <w:hps w:val="17"/>
                            <w:hpsRaise w:val="32"/>
                            <w:hpsBaseText w:val="34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7"/>
                                <w:szCs w:val="34"/>
                              </w:rPr>
                              <w:t>かた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4"/>
                                <w:szCs w:val="34"/>
                              </w:rPr>
                              <w:t>方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4"/>
                          <w:szCs w:val="34"/>
                        </w:rPr>
                        <w:t>や</w:t>
                      </w:r>
                      <w:r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34"/>
                          <w:szCs w:val="34"/>
                        </w:rPr>
                        <w:ruby>
                          <w:rubyPr>
                            <w:rubyAlign w:val="distributeSpace"/>
                            <w:hps w:val="17"/>
                            <w:hpsRaise w:val="32"/>
                            <w:hpsBaseText w:val="34"/>
                            <w:lid w:val="ja-JP"/>
                          </w:rubyPr>
                          <w:rt>
                            <w:r w:rsidR="00917304" w:rsidRPr="00670033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17"/>
                                <w:szCs w:val="34"/>
                              </w:rPr>
                              <w:t>じょうけん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34"/>
                                <w:szCs w:val="34"/>
                              </w:rPr>
                              <w:t>条件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4"/>
                          <w:szCs w:val="34"/>
                        </w:rPr>
                        <w:t>を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4"/>
                          <w:szCs w:val="34"/>
                        </w:rPr>
                        <w:ruby>
                          <w:rubyPr>
                            <w:rubyAlign w:val="distributeSpace"/>
                            <w:hps w:val="17"/>
                            <w:hpsRaise w:val="32"/>
                            <w:hpsBaseText w:val="34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7"/>
                                <w:szCs w:val="34"/>
                              </w:rPr>
                              <w:t>かんが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4"/>
                                <w:szCs w:val="34"/>
                              </w:rPr>
                              <w:t>考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4"/>
                          <w:szCs w:val="34"/>
                        </w:rPr>
                        <w:t>えよう</w:t>
                      </w:r>
                    </w:p>
                    <w:p w14:paraId="13B1107C" w14:textId="3944BC8E" w:rsidR="00917304" w:rsidRPr="000A71E9" w:rsidRDefault="00917304" w:rsidP="00917304">
                      <w:pPr>
                        <w:spacing w:before="0" w:line="240" w:lineRule="atLeast"/>
                        <w:ind w:firstLineChars="100" w:firstLine="280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じっけん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実験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・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かんさつ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観察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の</w:t>
                      </w:r>
                      <w:r w:rsidR="00C8421A"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やり</w:t>
                      </w:r>
                      <w:r w:rsidR="00C8421A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C8421A" w:rsidRPr="00C8421A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かた</w:t>
                            </w:r>
                          </w:rt>
                          <w:rubyBase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方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や</w:t>
                      </w:r>
                      <w:r w:rsidR="00C8421A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C8421A" w:rsidRPr="00C8421A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じょうけん</w:t>
                            </w:r>
                          </w:rt>
                          <w:rubyBase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条件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を、もう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いちど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一度</w:t>
                            </w:r>
                          </w:rubyBase>
                        </w:ruby>
                      </w:r>
                      <w:r w:rsidR="00C8421A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C8421A" w:rsidRPr="00C8421A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かんが</w:t>
                            </w:r>
                          </w:rt>
                          <w:rubyBase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考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えてみよう。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ちが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違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う</w:t>
                      </w:r>
                      <w:r w:rsidR="00C8421A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C8421A" w:rsidRPr="00C8421A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けっか</w:t>
                            </w:r>
                          </w:rt>
                          <w:rubyBase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結果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が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で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出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てくることによって、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あたら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新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しい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かせつ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仮説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を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かんが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考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えたり、まとめ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かた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方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を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か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変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えたりすることができるよ。</w:t>
                      </w:r>
                    </w:p>
                    <w:p w14:paraId="0AD22171" w14:textId="77777777" w:rsidR="00917304" w:rsidRPr="00AC6894" w:rsidRDefault="00917304" w:rsidP="00917304">
                      <w:pPr>
                        <w:spacing w:before="0" w:line="240" w:lineRule="atLeast"/>
                        <w:rPr>
                          <w:rFonts w:ascii="ＭＳ ゴシック" w:eastAsia="ＭＳ ゴシック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AC6894">
                        <w:rPr>
                          <w:rFonts w:ascii="ＭＳ ゴシック" w:eastAsia="ＭＳ ゴシック" w:hAnsi="ＭＳ ゴシック" w:hint="eastAsia"/>
                          <w:b/>
                          <w:bCs/>
                          <w:color w:val="000000" w:themeColor="text1"/>
                          <w:spacing w:val="-16"/>
                          <w:sz w:val="28"/>
                          <w:szCs w:val="28"/>
                        </w:rPr>
                        <w:t xml:space="preserve">　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B79A0B3" w14:textId="110D8A7F" w:rsidR="00917304" w:rsidRDefault="00917304" w:rsidP="00917304">
      <w:pPr>
        <w:spacing w:line="520" w:lineRule="exact"/>
        <w:rPr>
          <w:rFonts w:ascii="UD デジタル 教科書体 NK-B" w:eastAsia="UD デジタル 教科書体 NK-B" w:hAnsi="ＭＳ ゴシック"/>
          <w:b/>
          <w:bCs/>
          <w:noProof/>
          <w:spacing w:val="-6"/>
          <w:sz w:val="32"/>
          <w:szCs w:val="32"/>
        </w:rPr>
      </w:pPr>
      <w:r w:rsidRPr="00B15527">
        <w:rPr>
          <w:rFonts w:ascii="UD デジタル 教科書体 NK-B" w:eastAsia="UD デジタル 教科書体 NK-B" w:hAnsi="ＭＳ ゴシック" w:hint="eastAsia"/>
          <w:b/>
          <w:bCs/>
          <w:noProof/>
          <w:spacing w:val="-6"/>
          <w:sz w:val="32"/>
          <w:szCs w:val="32"/>
        </w:rPr>
        <w:t xml:space="preserve">　　</w:t>
      </w:r>
      <w:r w:rsidRPr="00B15527">
        <w:rPr>
          <w:rFonts w:ascii="UD デジタル 教科書体 NK-B" w:eastAsia="UD デジタル 教科書体 NK-B" w:hint="eastAsia"/>
          <w:noProof/>
        </w:rPr>
        <w:drawing>
          <wp:anchor distT="0" distB="0" distL="114300" distR="114300" simplePos="0" relativeHeight="252062720" behindDoc="0" locked="0" layoutInCell="1" allowOverlap="1" wp14:anchorId="6F920974" wp14:editId="508193DC">
            <wp:simplePos x="0" y="0"/>
            <wp:positionH relativeFrom="column">
              <wp:posOffset>2820035</wp:posOffset>
            </wp:positionH>
            <wp:positionV relativeFrom="paragraph">
              <wp:posOffset>5706110</wp:posOffset>
            </wp:positionV>
            <wp:extent cx="701040" cy="701040"/>
            <wp:effectExtent l="0" t="0" r="3810" b="3810"/>
            <wp:wrapNone/>
            <wp:docPr id="673550264" name="図 673550264" descr="QR コード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図 3" descr="QR コード&#10;&#10;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1040" cy="70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15527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45720" distB="45720" distL="114300" distR="114300" simplePos="0" relativeHeight="252061696" behindDoc="1" locked="0" layoutInCell="1" allowOverlap="1" wp14:anchorId="16124E58" wp14:editId="57543D44">
                <wp:simplePos x="0" y="0"/>
                <wp:positionH relativeFrom="column">
                  <wp:posOffset>2560955</wp:posOffset>
                </wp:positionH>
                <wp:positionV relativeFrom="paragraph">
                  <wp:posOffset>5336540</wp:posOffset>
                </wp:positionV>
                <wp:extent cx="1158240" cy="1104900"/>
                <wp:effectExtent l="0" t="0" r="22860" b="19050"/>
                <wp:wrapNone/>
                <wp:docPr id="1014847381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240" cy="1104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99F513" w14:textId="77777777" w:rsidR="00917304" w:rsidRPr="0022429B" w:rsidRDefault="00917304" w:rsidP="00917304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22429B">
                              <w:rPr>
                                <w:rFonts w:ascii="ＭＳ ゴシック" w:eastAsia="ＭＳ ゴシック" w:hAnsi="ＭＳ ゴシック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令和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元</w:t>
                            </w:r>
                            <w:r w:rsidRPr="0022429B">
                              <w:rPr>
                                <w:rFonts w:ascii="ＭＳ ゴシック" w:eastAsia="ＭＳ ゴシック" w:hAnsi="ＭＳ ゴシック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年度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124E58" id="_x0000_s1122" type="#_x0000_t202" style="position:absolute;margin-left:201.65pt;margin-top:420.2pt;width:91.2pt;height:87pt;z-index:-2512547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" strokecolor="#f66">
                <v:textbox>
                  <w:txbxContent>
                    <w:p w14:paraId="1D99F513" w14:textId="77777777" w:rsidR="00917304" w:rsidRPr="0022429B" w:rsidRDefault="00917304" w:rsidP="00917304">
                      <w:pPr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sz w:val="28"/>
                          <w:szCs w:val="28"/>
                        </w:rPr>
                      </w:pPr>
                      <w:r w:rsidRPr="0022429B">
                        <w:rPr>
                          <w:rFonts w:ascii="ＭＳ ゴシック" w:eastAsia="ＭＳ ゴシック" w:hAnsi="ＭＳ ゴシック" w:hint="eastAsia"/>
                          <w:b/>
                          <w:bCs/>
                          <w:sz w:val="28"/>
                          <w:szCs w:val="28"/>
                        </w:rPr>
                        <w:t>令和</w:t>
                      </w:r>
                      <w:r>
                        <w:rPr>
                          <w:rFonts w:ascii="ＭＳ ゴシック" w:eastAsia="ＭＳ ゴシック" w:hAnsi="ＭＳ ゴシック" w:hint="eastAsia"/>
                          <w:b/>
                          <w:bCs/>
                          <w:sz w:val="28"/>
                          <w:szCs w:val="28"/>
                        </w:rPr>
                        <w:t>元</w:t>
                      </w:r>
                      <w:r w:rsidRPr="0022429B">
                        <w:rPr>
                          <w:rFonts w:ascii="ＭＳ ゴシック" w:eastAsia="ＭＳ ゴシック" w:hAnsi="ＭＳ ゴシック" w:hint="eastAsia"/>
                          <w:b/>
                          <w:bCs/>
                          <w:sz w:val="28"/>
                          <w:szCs w:val="28"/>
                        </w:rPr>
                        <w:t>年度</w:t>
                      </w:r>
                    </w:p>
                  </w:txbxContent>
                </v:textbox>
              </v:shape>
            </w:pict>
          </mc:Fallback>
        </mc:AlternateContent>
      </w:r>
      <w:r w:rsidRPr="00B15527">
        <w:rPr>
          <w:rFonts w:ascii="UD デジタル 教科書体 NK-B" w:eastAsia="UD デジタル 教科書体 NK-B" w:hint="eastAsia"/>
          <w:noProof/>
        </w:rPr>
        <w:drawing>
          <wp:anchor distT="0" distB="0" distL="114300" distR="114300" simplePos="0" relativeHeight="252057600" behindDoc="0" locked="0" layoutInCell="1" allowOverlap="1" wp14:anchorId="55BF357D" wp14:editId="58EF715B">
            <wp:simplePos x="0" y="0"/>
            <wp:positionH relativeFrom="column">
              <wp:posOffset>213995</wp:posOffset>
            </wp:positionH>
            <wp:positionV relativeFrom="paragraph">
              <wp:posOffset>5694680</wp:posOffset>
            </wp:positionV>
            <wp:extent cx="723900" cy="723900"/>
            <wp:effectExtent l="0" t="0" r="0" b="0"/>
            <wp:wrapNone/>
            <wp:docPr id="1037190433" name="図 1037190433" descr="QR コード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7190433" name="図 1037190433" descr="QR コード&#10;&#10;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15527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45720" distB="45720" distL="114300" distR="114300" simplePos="0" relativeHeight="252058624" behindDoc="1" locked="0" layoutInCell="1" allowOverlap="1" wp14:anchorId="30DD652B" wp14:editId="387EFA96">
                <wp:simplePos x="0" y="0"/>
                <wp:positionH relativeFrom="column">
                  <wp:posOffset>-6985</wp:posOffset>
                </wp:positionH>
                <wp:positionV relativeFrom="paragraph">
                  <wp:posOffset>5344160</wp:posOffset>
                </wp:positionV>
                <wp:extent cx="1158240" cy="1104900"/>
                <wp:effectExtent l="0" t="0" r="22860" b="19050"/>
                <wp:wrapNone/>
                <wp:docPr id="1254987362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240" cy="1104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3C5B01" w14:textId="77777777" w:rsidR="00917304" w:rsidRPr="0022429B" w:rsidRDefault="00917304" w:rsidP="00917304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22429B">
                              <w:rPr>
                                <w:rFonts w:ascii="ＭＳ ゴシック" w:eastAsia="ＭＳ ゴシック" w:hAnsi="ＭＳ ゴシック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令和４年度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DD652B" id="_x0000_s1123" type="#_x0000_t202" style="position:absolute;margin-left:-.55pt;margin-top:420.8pt;width:91.2pt;height:87pt;z-index:-2512578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" strokecolor="#f66">
                <v:textbox>
                  <w:txbxContent>
                    <w:p w14:paraId="763C5B01" w14:textId="77777777" w:rsidR="00917304" w:rsidRPr="0022429B" w:rsidRDefault="00917304" w:rsidP="00917304">
                      <w:pPr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sz w:val="28"/>
                          <w:szCs w:val="28"/>
                        </w:rPr>
                      </w:pPr>
                      <w:r w:rsidRPr="0022429B">
                        <w:rPr>
                          <w:rFonts w:ascii="ＭＳ ゴシック" w:eastAsia="ＭＳ ゴシック" w:hAnsi="ＭＳ ゴシック" w:hint="eastAsia"/>
                          <w:b/>
                          <w:bCs/>
                          <w:sz w:val="28"/>
                          <w:szCs w:val="28"/>
                        </w:rPr>
                        <w:t>令和４年度</w:t>
                      </w:r>
                    </w:p>
                  </w:txbxContent>
                </v:textbox>
              </v:shape>
            </w:pict>
          </mc:Fallback>
        </mc:AlternateContent>
      </w:r>
      <w:r w:rsidRPr="00B15527">
        <w:rPr>
          <w:rFonts w:ascii="UD デジタル 教科書体 NK-B" w:eastAsia="UD デジタル 教科書体 NK-B" w:hint="eastAsia"/>
          <w:noProof/>
        </w:rPr>
        <w:drawing>
          <wp:anchor distT="0" distB="0" distL="114300" distR="114300" simplePos="0" relativeHeight="252060672" behindDoc="0" locked="0" layoutInCell="1" allowOverlap="1" wp14:anchorId="7A602FC5" wp14:editId="74DC9AD4">
            <wp:simplePos x="0" y="0"/>
            <wp:positionH relativeFrom="column">
              <wp:posOffset>1471295</wp:posOffset>
            </wp:positionH>
            <wp:positionV relativeFrom="paragraph">
              <wp:posOffset>5694680</wp:posOffset>
            </wp:positionV>
            <wp:extent cx="731520" cy="731520"/>
            <wp:effectExtent l="0" t="0" r="0" b="0"/>
            <wp:wrapNone/>
            <wp:docPr id="1180978201" name="図 1180978201" descr="QR コード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0978201" name="図 1180978201" descr="QR コード&#10;&#10;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15527">
        <w:rPr>
          <w:rFonts w:ascii="UD デジタル 教科書体 NK-B" w:eastAsia="UD デジタル 教科書体 NK-B" w:hint="eastAsia"/>
          <w:noProof/>
        </w:rPr>
        <mc:AlternateContent>
          <mc:Choice Requires="wps">
            <w:drawing>
              <wp:anchor distT="45720" distB="45720" distL="114300" distR="114300" simplePos="0" relativeHeight="252059648" behindDoc="1" locked="0" layoutInCell="1" allowOverlap="1" wp14:anchorId="70B284D5" wp14:editId="0B9EDCD0">
                <wp:simplePos x="0" y="0"/>
                <wp:positionH relativeFrom="column">
                  <wp:posOffset>1288415</wp:posOffset>
                </wp:positionH>
                <wp:positionV relativeFrom="paragraph">
                  <wp:posOffset>5336540</wp:posOffset>
                </wp:positionV>
                <wp:extent cx="1158240" cy="1112520"/>
                <wp:effectExtent l="0" t="0" r="22860" b="11430"/>
                <wp:wrapNone/>
                <wp:docPr id="922638119" name="テキスト ボックス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8240" cy="1112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879FCA" w14:textId="77777777" w:rsidR="00917304" w:rsidRPr="0022429B" w:rsidRDefault="00917304" w:rsidP="00917304">
                            <w:pPr>
                              <w:jc w:val="center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sz w:val="28"/>
                                <w:szCs w:val="28"/>
                              </w:rPr>
                            </w:pPr>
                            <w:r w:rsidRPr="0022429B">
                              <w:rPr>
                                <w:rFonts w:ascii="ＭＳ ゴシック" w:eastAsia="ＭＳ ゴシック" w:hAnsi="ＭＳ ゴシック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令和</w:t>
                            </w:r>
                            <w:r>
                              <w:rPr>
                                <w:rFonts w:ascii="ＭＳ ゴシック" w:eastAsia="ＭＳ ゴシック" w:hAnsi="ＭＳ ゴシック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３</w:t>
                            </w:r>
                            <w:r w:rsidRPr="0022429B">
                              <w:rPr>
                                <w:rFonts w:ascii="ＭＳ ゴシック" w:eastAsia="ＭＳ ゴシック" w:hAnsi="ＭＳ ゴシック" w:hint="eastAsia"/>
                                <w:b/>
                                <w:bCs/>
                                <w:sz w:val="28"/>
                                <w:szCs w:val="28"/>
                              </w:rPr>
                              <w:t>年度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B284D5" id="_x0000_s1124" type="#_x0000_t202" style="position:absolute;margin-left:101.45pt;margin-top:420.2pt;width:91.2pt;height:87.6pt;z-index:-2512568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" strokecolor="#f66">
                <v:textbox>
                  <w:txbxContent>
                    <w:p w14:paraId="2A879FCA" w14:textId="77777777" w:rsidR="00917304" w:rsidRPr="0022429B" w:rsidRDefault="00917304" w:rsidP="00917304">
                      <w:pPr>
                        <w:jc w:val="center"/>
                        <w:rPr>
                          <w:rFonts w:ascii="ＭＳ ゴシック" w:eastAsia="ＭＳ ゴシック" w:hAnsi="ＭＳ ゴシック"/>
                          <w:b/>
                          <w:bCs/>
                          <w:sz w:val="28"/>
                          <w:szCs w:val="28"/>
                        </w:rPr>
                      </w:pPr>
                      <w:r w:rsidRPr="0022429B">
                        <w:rPr>
                          <w:rFonts w:ascii="ＭＳ ゴシック" w:eastAsia="ＭＳ ゴシック" w:hAnsi="ＭＳ ゴシック" w:hint="eastAsia"/>
                          <w:b/>
                          <w:bCs/>
                          <w:sz w:val="28"/>
                          <w:szCs w:val="28"/>
                        </w:rPr>
                        <w:t>令和</w:t>
                      </w:r>
                      <w:r>
                        <w:rPr>
                          <w:rFonts w:ascii="ＭＳ ゴシック" w:eastAsia="ＭＳ ゴシック" w:hAnsi="ＭＳ ゴシック" w:hint="eastAsia"/>
                          <w:b/>
                          <w:bCs/>
                          <w:sz w:val="28"/>
                          <w:szCs w:val="28"/>
                        </w:rPr>
                        <w:t>３</w:t>
                      </w:r>
                      <w:r w:rsidRPr="0022429B">
                        <w:rPr>
                          <w:rFonts w:ascii="ＭＳ ゴシック" w:eastAsia="ＭＳ ゴシック" w:hAnsi="ＭＳ ゴシック" w:hint="eastAsia"/>
                          <w:b/>
                          <w:bCs/>
                          <w:sz w:val="28"/>
                          <w:szCs w:val="28"/>
                        </w:rPr>
                        <w:t>年度</w:t>
                      </w:r>
                    </w:p>
                  </w:txbxContent>
                </v:textbox>
              </v:shape>
            </w:pict>
          </mc:Fallback>
        </mc:AlternateContent>
      </w:r>
    </w:p>
    <w:p w14:paraId="0417001F" w14:textId="084398E5" w:rsidR="00917304" w:rsidRPr="009D115E" w:rsidRDefault="00917304" w:rsidP="00917304">
      <w:pPr>
        <w:jc w:val="center"/>
        <w:rPr>
          <w:rFonts w:ascii="UD デジタル 教科書体 NK-B" w:eastAsia="UD デジタル 教科書体 NK-B" w:hAnsi="ＭＳ ゴシック"/>
          <w:sz w:val="32"/>
          <w:szCs w:val="32"/>
        </w:rPr>
      </w:pPr>
    </w:p>
    <w:p w14:paraId="3698682F" w14:textId="089E2B0F" w:rsidR="00FE70E2" w:rsidRDefault="00C8421A" w:rsidP="00457BEB">
      <w:pPr>
        <w:rPr>
          <w:rFonts w:ascii="UD デジタル 教科書体 NK-B" w:eastAsia="UD デジタル 教科書体 NK-B"/>
          <w:noProof/>
        </w:rPr>
      </w:pPr>
      <w:r w:rsidRPr="00B15527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68864" behindDoc="0" locked="0" layoutInCell="1" allowOverlap="1" wp14:anchorId="2E626126" wp14:editId="6B7290FE">
                <wp:simplePos x="0" y="0"/>
                <wp:positionH relativeFrom="column">
                  <wp:posOffset>-45085</wp:posOffset>
                </wp:positionH>
                <wp:positionV relativeFrom="paragraph">
                  <wp:posOffset>234950</wp:posOffset>
                </wp:positionV>
                <wp:extent cx="6697980" cy="1447800"/>
                <wp:effectExtent l="0" t="0" r="26670" b="19050"/>
                <wp:wrapNone/>
                <wp:docPr id="467204389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97980" cy="1447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1BCFEAE" w14:textId="39B9AB32" w:rsidR="00917304" w:rsidRPr="000A71E9" w:rsidRDefault="00917304" w:rsidP="007E647D">
                            <w:pPr>
                              <w:spacing w:before="0" w:line="240" w:lineRule="atLeast"/>
                              <w:ind w:left="560" w:hangingChars="200" w:hanging="560"/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B0144D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B0144D">
                                    <w:rPr>
                                      <w:rFonts w:ascii="UD デジタル 教科書体 NK-B" w:eastAsia="UD デジタル 教科書体 NK-B" w:hAnsi="ＭＳ ゴシック" w:hint="eastAsia"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れい</w:t>
                                  </w:r>
                                </w:rt>
                                <w:rubyBase>
                                  <w:r w:rsidR="00917304" w:rsidRPr="00B0144D">
                                    <w:rPr>
                                      <w:rFonts w:ascii="UD デジタル 教科書体 NK-B" w:eastAsia="UD デジタル 教科書体 NK-B" w:hAnsi="ＭＳ ゴシック" w:hint="eastAsia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例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　　　</w:t>
                            </w:r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C8421A" w:rsidRP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せんざい</w:t>
                                  </w:r>
                                </w:rt>
                                <w:rubyBase>
                                  <w:r w:rsid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洗剤</w:t>
                                  </w:r>
                                </w:rubyBase>
                              </w:ruby>
                            </w:r>
                            <w:r w:rsidR="007105E6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>がどれだけ</w:t>
                            </w:r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C8421A" w:rsidRP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よご</w:t>
                                  </w:r>
                                </w:rt>
                                <w:rubyBase>
                                  <w:r w:rsid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汚</w:t>
                                  </w:r>
                                </w:rubyBase>
                              </w:ruby>
                            </w:r>
                            <w:r w:rsidR="007105E6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>れを</w:t>
                            </w:r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C8421A" w:rsidRP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お</w:t>
                                  </w:r>
                                </w:rt>
                                <w:rubyBase>
                                  <w:r w:rsid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落</w:t>
                                  </w:r>
                                </w:rubyBase>
                              </w:ruby>
                            </w:r>
                            <w:r w:rsidR="007105E6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>とすのか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じっけん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実験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>してみ</w:t>
                            </w:r>
                            <w:r w:rsidR="007105E6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>た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>。</w:t>
                            </w:r>
                            <w:r w:rsidR="00416294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416294" w:rsidRPr="00416294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えきたい</w:t>
                                  </w:r>
                                </w:rt>
                                <w:rubyBase>
                                  <w:r w:rsidR="00416294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液体</w:t>
                                  </w:r>
                                </w:rubyBase>
                              </w:ruby>
                            </w:r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C8421A" w:rsidRP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せんざい</w:t>
                                  </w:r>
                                </w:rt>
                                <w:rubyBase>
                                  <w:r w:rsid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洗剤</w:t>
                                  </w:r>
                                </w:rubyBase>
                              </w:ruby>
                            </w:r>
                            <w:r w:rsidR="007105E6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>を</w:t>
                            </w:r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C8421A" w:rsidRP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ぬの</w:t>
                                  </w:r>
                                </w:rt>
                                <w:rubyBase>
                                  <w:r w:rsid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布</w:t>
                                  </w:r>
                                </w:rubyBase>
                              </w:ruby>
                            </w:r>
                            <w:r w:rsidR="007105E6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>に</w:t>
                            </w:r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C8421A" w:rsidRP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ちょくせつ</w:t>
                                  </w:r>
                                </w:rt>
                                <w:rubyBase>
                                  <w:r w:rsid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直接</w:t>
                                  </w:r>
                                </w:rubyBase>
                              </w:ruby>
                            </w:r>
                            <w:r w:rsidR="007105E6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>かけて、</w:t>
                            </w:r>
                            <w:r w:rsidR="007E647D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>こ</w:t>
                            </w:r>
                            <w:r w:rsidR="007105E6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>する</w:t>
                            </w:r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C8421A" w:rsidRP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かいすう</w:t>
                                  </w:r>
                                </w:rt>
                                <w:rubyBase>
                                  <w:r w:rsid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回数</w:t>
                                  </w:r>
                                </w:rubyBase>
                              </w:ruby>
                            </w:r>
                            <w:r w:rsidR="007105E6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>を</w:t>
                            </w:r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C8421A" w:rsidRP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か</w:t>
                                  </w:r>
                                </w:rt>
                                <w:rubyBase>
                                  <w:r w:rsid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変</w:t>
                                  </w:r>
                                </w:rubyBase>
                              </w:ruby>
                            </w:r>
                            <w:r w:rsidR="007105E6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>えてみたが、</w:t>
                            </w:r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C8421A" w:rsidRP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けっか</w:t>
                                  </w:r>
                                </w:rt>
                                <w:rubyBase>
                                  <w:r w:rsid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結果</w:t>
                                  </w:r>
                                </w:rubyBase>
                              </w:ruby>
                            </w:r>
                            <w:r w:rsidR="007105E6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>に</w:t>
                            </w:r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C8421A" w:rsidRP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さ</w:t>
                                  </w:r>
                                </w:rt>
                                <w:rubyBase>
                                  <w:r w:rsid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差</w:t>
                                  </w:r>
                                </w:rubyBase>
                              </w:ruby>
                            </w:r>
                            <w:r w:rsidR="007105E6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>が</w:t>
                            </w:r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C8421A" w:rsidRP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で</w:t>
                                  </w:r>
                                </w:rt>
                                <w:rubyBase>
                                  <w:r w:rsid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出</w:t>
                                  </w:r>
                                </w:rubyBase>
                              </w:ruby>
                            </w:r>
                            <w:r w:rsidR="007105E6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>なかった。そのため、</w:t>
                            </w:r>
                            <w:r w:rsidR="00416294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>「</w:t>
                            </w:r>
                            <w:r w:rsidR="00416294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416294" w:rsidRPr="00416294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は</w:t>
                                  </w:r>
                                </w:rt>
                                <w:rubyBase>
                                  <w:r w:rsidR="00416294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歯</w:t>
                                  </w:r>
                                </w:rubyBase>
                              </w:ruby>
                            </w:r>
                            <w:r w:rsidR="00416294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>ブラシでこすること」、</w:t>
                            </w:r>
                            <w:r w:rsidR="007105E6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>「</w:t>
                            </w:r>
                            <w:r w:rsidR="00416294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416294" w:rsidRPr="00416294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すす</w:t>
                                  </w:r>
                                </w:rt>
                                <w:rubyBase>
                                  <w:r w:rsidR="00416294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濯</w:t>
                                  </w:r>
                                </w:rubyBase>
                              </w:ruby>
                            </w:r>
                            <w:r w:rsidR="00416294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>ぎ</w:t>
                            </w:r>
                            <w:r w:rsidR="00416294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416294" w:rsidRPr="00416294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かた</w:t>
                                  </w:r>
                                </w:rt>
                                <w:rubyBase>
                                  <w:r w:rsidR="00416294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方</w:t>
                                  </w:r>
                                </w:rubyBase>
                              </w:ruby>
                            </w:r>
                            <w:r w:rsidR="00416294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>の</w:t>
                            </w:r>
                            <w:r w:rsidR="00416294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416294" w:rsidRPr="00416294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くふう</w:t>
                                  </w:r>
                                </w:rt>
                                <w:rubyBase>
                                  <w:r w:rsidR="00416294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工夫</w:t>
                                  </w:r>
                                </w:rubyBase>
                              </w:ruby>
                            </w:r>
                            <w:r w:rsidR="007105E6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>」、「</w:t>
                            </w:r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C8421A" w:rsidRP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みず</w:t>
                                  </w:r>
                                </w:rt>
                                <w:rubyBase>
                                  <w:r w:rsid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水</w:t>
                                  </w:r>
                                </w:rubyBase>
                              </w:ruby>
                            </w:r>
                            <w:r w:rsidR="007105E6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>の</w:t>
                            </w:r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C8421A" w:rsidRP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おんど</w:t>
                                  </w:r>
                                </w:rt>
                                <w:rubyBase>
                                  <w:r w:rsid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温度</w:t>
                                  </w:r>
                                </w:rubyBase>
                              </w:ruby>
                            </w:r>
                            <w:r w:rsidR="007105E6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>を</w:t>
                            </w:r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C8421A" w:rsidRP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か</w:t>
                                  </w:r>
                                </w:rt>
                                <w:rubyBase>
                                  <w:r w:rsid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変</w:t>
                                  </w:r>
                                </w:rubyBase>
                              </w:ruby>
                            </w:r>
                            <w:r w:rsidR="007105E6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>えること」</w:t>
                            </w:r>
                            <w:r w:rsidR="00C8421A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>を</w:t>
                            </w:r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C8421A" w:rsidRP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くわ</w:t>
                                  </w:r>
                                </w:rt>
                                <w:rubyBase>
                                  <w:r w:rsid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加</w:t>
                                  </w:r>
                                </w:rubyBase>
                              </w:ruby>
                            </w:r>
                            <w:r w:rsidR="00C8421A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>えてやってみたら、</w:t>
                            </w:r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C8421A" w:rsidRP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よ</w:t>
                                  </w:r>
                                </w:rt>
                                <w:rubyBase>
                                  <w:r w:rsid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良</w:t>
                                  </w:r>
                                </w:rubyBase>
                              </w:ruby>
                            </w:r>
                            <w:r w:rsidR="00C8421A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>い</w:t>
                            </w:r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C8421A" w:rsidRP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けっか</w:t>
                                  </w:r>
                                </w:rt>
                                <w:rubyBase>
                                  <w:r w:rsid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結果</w:t>
                                  </w:r>
                                </w:rubyBase>
                              </w:ruby>
                            </w:r>
                            <w:r w:rsidR="00C8421A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>が</w:t>
                            </w:r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C8421A" w:rsidRP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で</w:t>
                                  </w:r>
                                </w:rt>
                                <w:rubyBase>
                                  <w:r w:rsidR="00C8421A">
                                    <w:rPr>
                                      <w:rFonts w:ascii="UD デジタル 教科書体 NK-B" w:eastAsia="UD デジタル 教科書体 NK-B" w:hAnsi="ＭＳ ゴシック"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出</w:t>
                                  </w:r>
                                </w:rubyBase>
                              </w:ruby>
                            </w:r>
                            <w:r w:rsidR="00C8421A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>た。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626126" id="テキスト ボックス 1" o:spid="_x0000_s1125" type="#_x0000_t202" style="position:absolute;margin-left:-3.55pt;margin-top:18.5pt;width:527.4pt;height:114pt;z-index:25206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" fillcolor="window" strokecolor="red" strokeweight="1pt">
                <v:textbox>
                  <w:txbxContent>
                    <w:p w14:paraId="41BCFEAE" w14:textId="39B9AB32" w:rsidR="00917304" w:rsidRPr="000A71E9" w:rsidRDefault="00917304" w:rsidP="007E647D">
                      <w:pPr>
                        <w:spacing w:before="0" w:line="240" w:lineRule="atLeast"/>
                        <w:ind w:left="560" w:hangingChars="200" w:hanging="560"/>
                        <w:rPr>
                          <w:rFonts w:ascii="UD デジタル 教科書体 NK-B" w:eastAsia="UD デジタル 教科書体 NK-B" w:hAnsi="ＭＳ ゴシック"/>
                          <w:color w:val="000000" w:themeColor="text1"/>
                          <w:sz w:val="28"/>
                          <w:szCs w:val="28"/>
                        </w:rPr>
                      </w:pPr>
                      <w:r w:rsidRPr="00B0144D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B0144D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14"/>
                                <w:szCs w:val="28"/>
                              </w:rPr>
                              <w:t>れい</w:t>
                            </w:r>
                          </w:rt>
                          <w:rubyBase>
                            <w:r w:rsidR="00917304" w:rsidRPr="00B0144D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>例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t xml:space="preserve">　　　</w:t>
                      </w:r>
                      <w:r w:rsidR="00C8421A">
                        <w:rPr>
                          <w:rFonts w:ascii="UD デジタル 教科書体 NK-B" w:eastAsia="UD デジタル 教科書体 NK-B" w:hAnsi="ＭＳ ゴシック"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C8421A" w:rsidRP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14"/>
                                <w:szCs w:val="28"/>
                              </w:rPr>
                              <w:t>せんざい</w:t>
                            </w:r>
                          </w:rt>
                          <w:rubyBase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t>洗剤</w:t>
                            </w:r>
                          </w:rubyBase>
                        </w:ruby>
                      </w:r>
                      <w:r w:rsidR="007105E6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t>がどれだけ</w:t>
                      </w:r>
                      <w:r w:rsidR="00C8421A">
                        <w:rPr>
                          <w:rFonts w:ascii="UD デジタル 教科書体 NK-B" w:eastAsia="UD デジタル 教科書体 NK-B" w:hAnsi="ＭＳ ゴシック"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C8421A" w:rsidRP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14"/>
                                <w:szCs w:val="28"/>
                              </w:rPr>
                              <w:t>よご</w:t>
                            </w:r>
                          </w:rt>
                          <w:rubyBase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t>汚</w:t>
                            </w:r>
                          </w:rubyBase>
                        </w:ruby>
                      </w:r>
                      <w:r w:rsidR="007105E6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t>れを</w:t>
                      </w:r>
                      <w:r w:rsidR="00C8421A">
                        <w:rPr>
                          <w:rFonts w:ascii="UD デジタル 教科書体 NK-B" w:eastAsia="UD デジタル 教科書体 NK-B" w:hAnsi="ＭＳ ゴシック"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C8421A" w:rsidRP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14"/>
                                <w:szCs w:val="28"/>
                              </w:rPr>
                              <w:t>お</w:t>
                            </w:r>
                          </w:rt>
                          <w:rubyBase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t>落</w:t>
                            </w:r>
                          </w:rubyBase>
                        </w:ruby>
                      </w:r>
                      <w:r w:rsidR="007105E6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t>とすのか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14"/>
                                <w:szCs w:val="28"/>
                              </w:rPr>
                              <w:t>じっけん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color w:val="000000" w:themeColor="text1"/>
                                <w:sz w:val="28"/>
                                <w:szCs w:val="28"/>
                              </w:rPr>
                              <w:t>実験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t>してみ</w:t>
                      </w:r>
                      <w:r w:rsidR="007105E6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t>た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t>。</w:t>
                      </w:r>
                      <w:r w:rsidR="00416294">
                        <w:rPr>
                          <w:rFonts w:ascii="UD デジタル 教科書体 NK-B" w:eastAsia="UD デジタル 教科書体 NK-B" w:hAnsi="ＭＳ ゴシック"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416294" w:rsidRPr="00416294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14"/>
                                <w:szCs w:val="28"/>
                              </w:rPr>
                              <w:t>えきたい</w:t>
                            </w:r>
                          </w:rt>
                          <w:rubyBase>
                            <w:r w:rsidR="00416294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t>液体</w:t>
                            </w:r>
                          </w:rubyBase>
                        </w:ruby>
                      </w:r>
                      <w:r w:rsidR="00C8421A">
                        <w:rPr>
                          <w:rFonts w:ascii="UD デジタル 教科書体 NK-B" w:eastAsia="UD デジタル 教科書体 NK-B" w:hAnsi="ＭＳ ゴシック"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C8421A" w:rsidRP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14"/>
                                <w:szCs w:val="28"/>
                              </w:rPr>
                              <w:t>せんざい</w:t>
                            </w:r>
                          </w:rt>
                          <w:rubyBase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t>洗剤</w:t>
                            </w:r>
                          </w:rubyBase>
                        </w:ruby>
                      </w:r>
                      <w:r w:rsidR="007105E6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t>を</w:t>
                      </w:r>
                      <w:r w:rsidR="00C8421A">
                        <w:rPr>
                          <w:rFonts w:ascii="UD デジタル 教科書体 NK-B" w:eastAsia="UD デジタル 教科書体 NK-B" w:hAnsi="ＭＳ ゴシック"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C8421A" w:rsidRP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14"/>
                                <w:szCs w:val="28"/>
                              </w:rPr>
                              <w:t>ぬの</w:t>
                            </w:r>
                          </w:rt>
                          <w:rubyBase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t>布</w:t>
                            </w:r>
                          </w:rubyBase>
                        </w:ruby>
                      </w:r>
                      <w:r w:rsidR="007105E6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t>に</w:t>
                      </w:r>
                      <w:r w:rsidR="00C8421A">
                        <w:rPr>
                          <w:rFonts w:ascii="UD デジタル 教科書体 NK-B" w:eastAsia="UD デジタル 教科書体 NK-B" w:hAnsi="ＭＳ ゴシック"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C8421A" w:rsidRP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14"/>
                                <w:szCs w:val="28"/>
                              </w:rPr>
                              <w:t>ちょくせつ</w:t>
                            </w:r>
                          </w:rt>
                          <w:rubyBase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t>直接</w:t>
                            </w:r>
                          </w:rubyBase>
                        </w:ruby>
                      </w:r>
                      <w:r w:rsidR="007105E6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t>かけて、</w:t>
                      </w:r>
                      <w:r w:rsidR="007E647D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t>こ</w:t>
                      </w:r>
                      <w:r w:rsidR="007105E6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t>する</w:t>
                      </w:r>
                      <w:r w:rsidR="00C8421A">
                        <w:rPr>
                          <w:rFonts w:ascii="UD デジタル 教科書体 NK-B" w:eastAsia="UD デジタル 教科書体 NK-B" w:hAnsi="ＭＳ ゴシック"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C8421A" w:rsidRP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14"/>
                                <w:szCs w:val="28"/>
                              </w:rPr>
                              <w:t>かいすう</w:t>
                            </w:r>
                          </w:rt>
                          <w:rubyBase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t>回数</w:t>
                            </w:r>
                          </w:rubyBase>
                        </w:ruby>
                      </w:r>
                      <w:r w:rsidR="007105E6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t>を</w:t>
                      </w:r>
                      <w:r w:rsidR="00C8421A">
                        <w:rPr>
                          <w:rFonts w:ascii="UD デジタル 教科書体 NK-B" w:eastAsia="UD デジタル 教科書体 NK-B" w:hAnsi="ＭＳ ゴシック"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C8421A" w:rsidRP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14"/>
                                <w:szCs w:val="28"/>
                              </w:rPr>
                              <w:t>か</w:t>
                            </w:r>
                          </w:rt>
                          <w:rubyBase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t>変</w:t>
                            </w:r>
                          </w:rubyBase>
                        </w:ruby>
                      </w:r>
                      <w:r w:rsidR="007105E6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t>えてみたが、</w:t>
                      </w:r>
                      <w:r w:rsidR="00C8421A">
                        <w:rPr>
                          <w:rFonts w:ascii="UD デジタル 教科書体 NK-B" w:eastAsia="UD デジタル 教科書体 NK-B" w:hAnsi="ＭＳ ゴシック"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C8421A" w:rsidRP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14"/>
                                <w:szCs w:val="28"/>
                              </w:rPr>
                              <w:t>けっか</w:t>
                            </w:r>
                          </w:rt>
                          <w:rubyBase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t>結果</w:t>
                            </w:r>
                          </w:rubyBase>
                        </w:ruby>
                      </w:r>
                      <w:r w:rsidR="007105E6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t>に</w:t>
                      </w:r>
                      <w:r w:rsidR="00C8421A">
                        <w:rPr>
                          <w:rFonts w:ascii="UD デジタル 教科書体 NK-B" w:eastAsia="UD デジタル 教科書体 NK-B" w:hAnsi="ＭＳ ゴシック"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C8421A" w:rsidRP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14"/>
                                <w:szCs w:val="28"/>
                              </w:rPr>
                              <w:t>さ</w:t>
                            </w:r>
                          </w:rt>
                          <w:rubyBase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t>差</w:t>
                            </w:r>
                          </w:rubyBase>
                        </w:ruby>
                      </w:r>
                      <w:r w:rsidR="007105E6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t>が</w:t>
                      </w:r>
                      <w:r w:rsidR="00C8421A">
                        <w:rPr>
                          <w:rFonts w:ascii="UD デジタル 教科書体 NK-B" w:eastAsia="UD デジタル 教科書体 NK-B" w:hAnsi="ＭＳ ゴシック"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C8421A" w:rsidRP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14"/>
                                <w:szCs w:val="28"/>
                              </w:rPr>
                              <w:t>で</w:t>
                            </w:r>
                          </w:rt>
                          <w:rubyBase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t>出</w:t>
                            </w:r>
                          </w:rubyBase>
                        </w:ruby>
                      </w:r>
                      <w:r w:rsidR="007105E6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t>なかった。そのため、</w:t>
                      </w:r>
                      <w:r w:rsidR="00416294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t>「</w:t>
                      </w:r>
                      <w:r w:rsidR="00416294">
                        <w:rPr>
                          <w:rFonts w:ascii="UD デジタル 教科書体 NK-B" w:eastAsia="UD デジタル 教科書体 NK-B" w:hAnsi="ＭＳ ゴシック"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416294" w:rsidRPr="00416294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14"/>
                                <w:szCs w:val="28"/>
                              </w:rPr>
                              <w:t>は</w:t>
                            </w:r>
                          </w:rt>
                          <w:rubyBase>
                            <w:r w:rsidR="00416294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t>歯</w:t>
                            </w:r>
                          </w:rubyBase>
                        </w:ruby>
                      </w:r>
                      <w:r w:rsidR="00416294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t>ブラシでこすること」、</w:t>
                      </w:r>
                      <w:r w:rsidR="007105E6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t>「</w:t>
                      </w:r>
                      <w:r w:rsidR="00416294">
                        <w:rPr>
                          <w:rFonts w:ascii="UD デジタル 教科書体 NK-B" w:eastAsia="UD デジタル 教科書体 NK-B" w:hAnsi="ＭＳ ゴシック"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416294" w:rsidRPr="00416294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14"/>
                                <w:szCs w:val="28"/>
                              </w:rPr>
                              <w:t>すす</w:t>
                            </w:r>
                          </w:rt>
                          <w:rubyBase>
                            <w:r w:rsidR="00416294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t>濯</w:t>
                            </w:r>
                          </w:rubyBase>
                        </w:ruby>
                      </w:r>
                      <w:r w:rsidR="00416294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t>ぎ</w:t>
                      </w:r>
                      <w:r w:rsidR="00416294">
                        <w:rPr>
                          <w:rFonts w:ascii="UD デジタル 教科書体 NK-B" w:eastAsia="UD デジタル 教科書体 NK-B" w:hAnsi="ＭＳ ゴシック"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416294" w:rsidRPr="00416294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14"/>
                                <w:szCs w:val="28"/>
                              </w:rPr>
                              <w:t>かた</w:t>
                            </w:r>
                          </w:rt>
                          <w:rubyBase>
                            <w:r w:rsidR="00416294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t>方</w:t>
                            </w:r>
                          </w:rubyBase>
                        </w:ruby>
                      </w:r>
                      <w:r w:rsidR="00416294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t>の</w:t>
                      </w:r>
                      <w:r w:rsidR="00416294">
                        <w:rPr>
                          <w:rFonts w:ascii="UD デジタル 教科書体 NK-B" w:eastAsia="UD デジタル 教科書体 NK-B" w:hAnsi="ＭＳ ゴシック"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416294" w:rsidRPr="00416294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14"/>
                                <w:szCs w:val="28"/>
                              </w:rPr>
                              <w:t>くふう</w:t>
                            </w:r>
                          </w:rt>
                          <w:rubyBase>
                            <w:r w:rsidR="00416294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t>工夫</w:t>
                            </w:r>
                          </w:rubyBase>
                        </w:ruby>
                      </w:r>
                      <w:r w:rsidR="007105E6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t>」、「</w:t>
                      </w:r>
                      <w:r w:rsidR="00C8421A">
                        <w:rPr>
                          <w:rFonts w:ascii="UD デジタル 教科書体 NK-B" w:eastAsia="UD デジタル 教科書体 NK-B" w:hAnsi="ＭＳ ゴシック"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C8421A" w:rsidRP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14"/>
                                <w:szCs w:val="28"/>
                              </w:rPr>
                              <w:t>みず</w:t>
                            </w:r>
                          </w:rt>
                          <w:rubyBase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t>水</w:t>
                            </w:r>
                          </w:rubyBase>
                        </w:ruby>
                      </w:r>
                      <w:r w:rsidR="007105E6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t>の</w:t>
                      </w:r>
                      <w:r w:rsidR="00C8421A">
                        <w:rPr>
                          <w:rFonts w:ascii="UD デジタル 教科書体 NK-B" w:eastAsia="UD デジタル 教科書体 NK-B" w:hAnsi="ＭＳ ゴシック"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C8421A" w:rsidRP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14"/>
                                <w:szCs w:val="28"/>
                              </w:rPr>
                              <w:t>おんど</w:t>
                            </w:r>
                          </w:rt>
                          <w:rubyBase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t>温度</w:t>
                            </w:r>
                          </w:rubyBase>
                        </w:ruby>
                      </w:r>
                      <w:r w:rsidR="007105E6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t>を</w:t>
                      </w:r>
                      <w:r w:rsidR="00C8421A">
                        <w:rPr>
                          <w:rFonts w:ascii="UD デジタル 教科書体 NK-B" w:eastAsia="UD デジタル 教科書体 NK-B" w:hAnsi="ＭＳ ゴシック"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C8421A" w:rsidRP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14"/>
                                <w:szCs w:val="28"/>
                              </w:rPr>
                              <w:t>か</w:t>
                            </w:r>
                          </w:rt>
                          <w:rubyBase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t>変</w:t>
                            </w:r>
                          </w:rubyBase>
                        </w:ruby>
                      </w:r>
                      <w:r w:rsidR="007105E6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t>えること」</w:t>
                      </w:r>
                      <w:r w:rsidR="00C8421A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t>を</w:t>
                      </w:r>
                      <w:r w:rsidR="00C8421A">
                        <w:rPr>
                          <w:rFonts w:ascii="UD デジタル 教科書体 NK-B" w:eastAsia="UD デジタル 教科書体 NK-B" w:hAnsi="ＭＳ ゴシック"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C8421A" w:rsidRP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14"/>
                                <w:szCs w:val="28"/>
                              </w:rPr>
                              <w:t>くわ</w:t>
                            </w:r>
                          </w:rt>
                          <w:rubyBase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t>加</w:t>
                            </w:r>
                          </w:rubyBase>
                        </w:ruby>
                      </w:r>
                      <w:r w:rsidR="00C8421A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t>えてやってみたら、</w:t>
                      </w:r>
                      <w:r w:rsidR="00C8421A">
                        <w:rPr>
                          <w:rFonts w:ascii="UD デジタル 教科書体 NK-B" w:eastAsia="UD デジタル 教科書体 NK-B" w:hAnsi="ＭＳ ゴシック"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C8421A" w:rsidRP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14"/>
                                <w:szCs w:val="28"/>
                              </w:rPr>
                              <w:t>よ</w:t>
                            </w:r>
                          </w:rt>
                          <w:rubyBase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t>良</w:t>
                            </w:r>
                          </w:rubyBase>
                        </w:ruby>
                      </w:r>
                      <w:r w:rsidR="00C8421A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t>い</w:t>
                      </w:r>
                      <w:r w:rsidR="00C8421A">
                        <w:rPr>
                          <w:rFonts w:ascii="UD デジタル 教科書体 NK-B" w:eastAsia="UD デジタル 教科書体 NK-B" w:hAnsi="ＭＳ ゴシック"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C8421A" w:rsidRP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14"/>
                                <w:szCs w:val="28"/>
                              </w:rPr>
                              <w:t>けっか</w:t>
                            </w:r>
                          </w:rt>
                          <w:rubyBase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t>結果</w:t>
                            </w:r>
                          </w:rubyBase>
                        </w:ruby>
                      </w:r>
                      <w:r w:rsidR="00C8421A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t>が</w:t>
                      </w:r>
                      <w:r w:rsidR="00C8421A">
                        <w:rPr>
                          <w:rFonts w:ascii="UD デジタル 教科書体 NK-B" w:eastAsia="UD デジタル 教科書体 NK-B" w:hAnsi="ＭＳ ゴシック"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C8421A" w:rsidRP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14"/>
                                <w:szCs w:val="28"/>
                              </w:rPr>
                              <w:t>で</w:t>
                            </w:r>
                          </w:rt>
                          <w:rubyBase>
                            <w:r w:rsidR="00C8421A">
                              <w:rPr>
                                <w:rFonts w:ascii="UD デジタル 教科書体 NK-B" w:eastAsia="UD デジタル 教科書体 NK-B" w:hAnsi="ＭＳ ゴシック"/>
                                <w:color w:val="000000" w:themeColor="text1"/>
                                <w:sz w:val="28"/>
                                <w:szCs w:val="28"/>
                              </w:rPr>
                              <w:t>出</w:t>
                            </w:r>
                          </w:rubyBase>
                        </w:ruby>
                      </w:r>
                      <w:r w:rsidR="00C8421A">
                        <w:rPr>
                          <w:rFonts w:ascii="UD デジタル 教科書体 NK-B" w:eastAsia="UD デジタル 教科書体 NK-B" w:hAnsi="ＭＳ ゴシック" w:hint="eastAsia"/>
                          <w:color w:val="000000" w:themeColor="text1"/>
                          <w:sz w:val="28"/>
                          <w:szCs w:val="28"/>
                        </w:rPr>
                        <w:t>た。</w:t>
                      </w:r>
                    </w:p>
                  </w:txbxContent>
                </v:textbox>
              </v:shape>
            </w:pict>
          </mc:Fallback>
        </mc:AlternateContent>
      </w:r>
    </w:p>
    <w:p w14:paraId="5E20F0C9" w14:textId="77777777" w:rsidR="00FE70E2" w:rsidRDefault="00FE70E2" w:rsidP="00457BEB">
      <w:pPr>
        <w:rPr>
          <w:rFonts w:ascii="UD デジタル 教科書体 NK-B" w:eastAsia="UD デジタル 教科書体 NK-B"/>
          <w:noProof/>
        </w:rPr>
      </w:pPr>
    </w:p>
    <w:p w14:paraId="23CE8FC9" w14:textId="77777777" w:rsidR="00FE70E2" w:rsidRDefault="00FE70E2" w:rsidP="00457BEB">
      <w:pPr>
        <w:rPr>
          <w:rFonts w:ascii="UD デジタル 教科書体 NK-B" w:eastAsia="UD デジタル 教科書体 NK-B"/>
          <w:noProof/>
        </w:rPr>
      </w:pPr>
    </w:p>
    <w:bookmarkEnd w:id="0"/>
    <w:bookmarkEnd w:id="2"/>
    <w:p w14:paraId="6FD9ED94" w14:textId="41D39269" w:rsidR="00917304" w:rsidRDefault="00917304" w:rsidP="00457BEB">
      <w:pPr>
        <w:rPr>
          <w:rFonts w:ascii="UD デジタル 教科書体 NK-B" w:eastAsia="UD デジタル 教科書体 NK-B"/>
          <w:noProof/>
        </w:rPr>
      </w:pPr>
    </w:p>
    <w:p w14:paraId="6CA48C80" w14:textId="244D4E0D" w:rsidR="00917304" w:rsidRDefault="007E647D">
      <w:pPr>
        <w:rPr>
          <w:rFonts w:ascii="UD デジタル 教科書体 NK-B" w:eastAsia="UD デジタル 教科書体 NK-B"/>
          <w:noProof/>
        </w:rPr>
      </w:pPr>
      <w:r w:rsidRPr="00B15527">
        <w:rPr>
          <w:rFonts w:ascii="UD デジタル 教科書体 NK-B" w:eastAsia="UD デジタル 教科書体 NK-B" w:hint="eastAsia"/>
          <w:noProof/>
        </w:rPr>
        <w:drawing>
          <wp:anchor distT="0" distB="0" distL="114300" distR="114300" simplePos="0" relativeHeight="252069888" behindDoc="0" locked="0" layoutInCell="1" allowOverlap="1" wp14:anchorId="195D01C9" wp14:editId="46CFD9E1">
            <wp:simplePos x="0" y="0"/>
            <wp:positionH relativeFrom="column">
              <wp:posOffset>6118860</wp:posOffset>
            </wp:positionH>
            <wp:positionV relativeFrom="paragraph">
              <wp:posOffset>1400810</wp:posOffset>
            </wp:positionV>
            <wp:extent cx="581660" cy="760730"/>
            <wp:effectExtent l="0" t="0" r="8890" b="1270"/>
            <wp:wrapNone/>
            <wp:docPr id="1873045575" name="図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81660" cy="760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15527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66816" behindDoc="1" locked="0" layoutInCell="1" allowOverlap="1" wp14:anchorId="55483DCA" wp14:editId="6F265E02">
                <wp:simplePos x="0" y="0"/>
                <wp:positionH relativeFrom="column">
                  <wp:posOffset>-136525</wp:posOffset>
                </wp:positionH>
                <wp:positionV relativeFrom="paragraph">
                  <wp:posOffset>554355</wp:posOffset>
                </wp:positionV>
                <wp:extent cx="6941820" cy="1234440"/>
                <wp:effectExtent l="0" t="0" r="11430" b="22860"/>
                <wp:wrapNone/>
                <wp:docPr id="1398846435" name="四角形: 角を丸くする 13988464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41820" cy="1234440"/>
                        </a:xfrm>
                        <a:prstGeom prst="roundRect">
                          <a:avLst>
                            <a:gd name="adj" fmla="val 7088"/>
                          </a:avLst>
                        </a:prstGeom>
                        <a:noFill/>
                        <a:ln w="12700" cap="flat" cmpd="sng" algn="ctr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325C2E6" w14:textId="77777777" w:rsidR="00917304" w:rsidRPr="000A71E9" w:rsidRDefault="00917304" w:rsidP="00917304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pacing w:val="-12"/>
                                <w:sz w:val="36"/>
                                <w:szCs w:val="36"/>
                              </w:rPr>
                              <w:t>⑦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pacing w:val="-12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pacing w:val="-12"/>
                                      <w:sz w:val="18"/>
                                      <w:szCs w:val="36"/>
                                    </w:rPr>
                                    <w:t>きょうみ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pacing w:val="-12"/>
                                      <w:sz w:val="36"/>
                                      <w:szCs w:val="36"/>
                                    </w:rPr>
                                    <w:t>興味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pacing w:val="-12"/>
                                <w:sz w:val="36"/>
                                <w:szCs w:val="36"/>
                              </w:rPr>
                              <w:t>・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pacing w:val="-12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pacing w:val="-12"/>
                                      <w:sz w:val="18"/>
                                      <w:szCs w:val="36"/>
                                    </w:rPr>
                                    <w:t>かんしん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pacing w:val="-12"/>
                                      <w:sz w:val="36"/>
                                      <w:szCs w:val="36"/>
                                    </w:rPr>
                                    <w:t>関心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pacing w:val="-12"/>
                                <w:sz w:val="36"/>
                                <w:szCs w:val="36"/>
                              </w:rPr>
                              <w:t>のあることや、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ぎもん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疑問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のあること（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テーマ）を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8"/>
                                      <w:szCs w:val="36"/>
                                    </w:rPr>
                                    <w:t>み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36"/>
                                      <w:szCs w:val="36"/>
                                    </w:rPr>
                                    <w:t>見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つけよう</w:t>
                            </w:r>
                          </w:p>
                          <w:p w14:paraId="6AB2D761" w14:textId="77777777" w:rsidR="00917304" w:rsidRPr="000A71E9" w:rsidRDefault="00917304" w:rsidP="00917304">
                            <w:pPr>
                              <w:spacing w:before="0" w:line="240" w:lineRule="atLeast"/>
                              <w:ind w:firstLineChars="100" w:firstLine="280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かんさつ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観察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・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じっけん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実験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をやってみたことにより、また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あら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新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たなことに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きょうみ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興味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・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かんしん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関心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が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で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出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てきたり、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ちが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違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う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ぎもん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疑問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が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で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出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てきたりします。それが、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たんきゅう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探究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への</w:t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4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14"/>
                                      <w:szCs w:val="28"/>
                                    </w:rPr>
                                    <w:t>みち</w:t>
                                  </w:r>
                                </w:rt>
                                <w:rubyBase>
                                  <w:r w:rsidR="00917304" w:rsidRPr="000A71E9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color w:val="000000" w:themeColor="text1"/>
                                      <w:sz w:val="28"/>
                                      <w:szCs w:val="28"/>
                                    </w:rPr>
                                    <w:t>道</w:t>
                                  </w:r>
                                </w:rubyBase>
                              </w:ruby>
                            </w:r>
                            <w:r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です。さあ、やってみよう！！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5483DCA" id="四角形: 角を丸くする 1398846435" o:spid="_x0000_s1126" style="position:absolute;margin-left:-10.75pt;margin-top:43.65pt;width:546.6pt;height:97.2pt;z-index:-25124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464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" filled="f" strokecolor="#f66" strokeweight="1pt">
                <v:stroke joinstyle="miter"/>
                <v:textbox>
                  <w:txbxContent>
                    <w:p w14:paraId="5325C2E6" w14:textId="77777777" w:rsidR="00917304" w:rsidRPr="000A71E9" w:rsidRDefault="00917304" w:rsidP="00917304">
                      <w:pPr>
                        <w:spacing w:before="0"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pacing w:val="-12"/>
                          <w:sz w:val="36"/>
                          <w:szCs w:val="36"/>
                        </w:rPr>
                        <w:t>⑦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pacing w:val="-12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pacing w:val="-12"/>
                                <w:sz w:val="18"/>
                                <w:szCs w:val="36"/>
                              </w:rPr>
                              <w:t>きょうみ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pacing w:val="-12"/>
                                <w:sz w:val="36"/>
                                <w:szCs w:val="36"/>
                              </w:rPr>
                              <w:t>興味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pacing w:val="-12"/>
                          <w:sz w:val="36"/>
                          <w:szCs w:val="36"/>
                        </w:rPr>
                        <w:t>・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pacing w:val="-12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pacing w:val="-12"/>
                                <w:sz w:val="18"/>
                                <w:szCs w:val="36"/>
                              </w:rPr>
                              <w:t>かんしん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pacing w:val="-12"/>
                                <w:sz w:val="36"/>
                                <w:szCs w:val="36"/>
                              </w:rPr>
                              <w:t>関心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pacing w:val="-12"/>
                          <w:sz w:val="36"/>
                          <w:szCs w:val="36"/>
                        </w:rPr>
                        <w:t>のあることや、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ぎもん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疑問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のあること（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テーマ）を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8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8"/>
                                <w:szCs w:val="36"/>
                              </w:rPr>
                              <w:t>み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見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つけよう</w:t>
                      </w:r>
                    </w:p>
                    <w:p w14:paraId="6AB2D761" w14:textId="77777777" w:rsidR="00917304" w:rsidRPr="000A71E9" w:rsidRDefault="00917304" w:rsidP="00917304">
                      <w:pPr>
                        <w:spacing w:before="0" w:line="240" w:lineRule="atLeast"/>
                        <w:ind w:firstLineChars="100" w:firstLine="280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かんさつ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観察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・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じっけん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実験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をやってみたことにより、また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あら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新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たなことに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きょうみ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興味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・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かんしん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関心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が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で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出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てきたり、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ちが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違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う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ぎもん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疑問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が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で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出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てきたりします。それが、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たんきゅう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探究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への</w:t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4"/>
                            <w:hpsRaise w:val="26"/>
                            <w:hpsBaseText w:val="28"/>
                            <w:lid w:val="ja-JP"/>
                          </w:rubyPr>
                          <w:rt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14"/>
                                <w:szCs w:val="28"/>
                              </w:rPr>
                              <w:t>みち</w:t>
                            </w:r>
                          </w:rt>
                          <w:rubyBase>
                            <w:r w:rsidR="00917304" w:rsidRPr="000A71E9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  <w:t>道</w:t>
                            </w:r>
                          </w:rubyBase>
                        </w:ruby>
                      </w:r>
                      <w:r w:rsidRPr="000A71E9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color w:val="000000" w:themeColor="text1"/>
                          <w:sz w:val="28"/>
                          <w:szCs w:val="28"/>
                        </w:rPr>
                        <w:t>です。さあ、やってみよう！！</w:t>
                      </w:r>
                    </w:p>
                  </w:txbxContent>
                </v:textbox>
              </v:roundrect>
            </w:pict>
          </mc:Fallback>
        </mc:AlternateContent>
      </w:r>
      <w:r w:rsidR="00185F86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76032" behindDoc="0" locked="0" layoutInCell="1" allowOverlap="1" wp14:anchorId="6889CDBC" wp14:editId="46E643F1">
                <wp:simplePos x="0" y="0"/>
                <wp:positionH relativeFrom="column">
                  <wp:posOffset>1524635</wp:posOffset>
                </wp:positionH>
                <wp:positionV relativeFrom="paragraph">
                  <wp:posOffset>1864995</wp:posOffset>
                </wp:positionV>
                <wp:extent cx="4538345" cy="441960"/>
                <wp:effectExtent l="0" t="0" r="14605" b="15240"/>
                <wp:wrapNone/>
                <wp:docPr id="486314652" name="四角形: 角を丸くする 1">
                  <a:hlinkClick xmlns:a="http://schemas.openxmlformats.org/drawingml/2006/main" r:id="rId63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38345" cy="441960"/>
                        </a:xfrm>
                        <a:prstGeom prst="roundRect">
                          <a:avLst/>
                        </a:prstGeom>
                        <a:solidFill>
                          <a:srgbClr val="FF0000">
                            <a:lumMod val="60000"/>
                            <a:lumOff val="40000"/>
                          </a:srgbClr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2E87C89" w14:textId="593AA817" w:rsidR="00917304" w:rsidRPr="00CA5769" w:rsidRDefault="00185F86" w:rsidP="00917304">
                            <w:pPr>
                              <w:spacing w:before="0"/>
                              <w:jc w:val="center"/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hyperlink w:anchor="失敗した！？" w:history="1">
                              <w:r>
                                <w:rPr>
                                  <w:rStyle w:val="af6"/>
                                  <w:rFonts w:ascii="UD デジタル 教科書体 NK-B" w:eastAsia="UD デジタル 教科書体 NK-B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ruby>
                                  <w:rubyPr>
                                    <w:rubyAlign w:val="distributeSpace"/>
                                    <w:hps w:val="14"/>
                                    <w:hpsRaise w:val="26"/>
                                    <w:hpsBaseText w:val="28"/>
                                    <w:lid w:val="ja-JP"/>
                                  </w:rubyPr>
                                  <w:rt>
                                    <w:r w:rsidR="00185F86" w:rsidRPr="00185F86">
                                      <w:rPr>
                                        <w:rStyle w:val="af6"/>
                                        <w:rFonts w:ascii="UD デジタル 教科書体 NK-B" w:eastAsia="UD デジタル 教科書体 NK-B"/>
                                        <w:b/>
                                        <w:bCs/>
                                        <w:color w:val="FFFFFF" w:themeColor="background1"/>
                                        <w:sz w:val="14"/>
                                        <w:szCs w:val="28"/>
                                      </w:rPr>
                                      <w:t>しっぱい</w:t>
                                    </w:r>
                                  </w:rt>
                                  <w:rubyBase>
                                    <w:r w:rsidR="00185F86">
                                      <w:rPr>
                                        <w:rStyle w:val="af6"/>
                                        <w:rFonts w:ascii="UD デジタル 教科書体 NK-B" w:eastAsia="UD デジタル 教科書体 NK-B"/>
                                        <w:b/>
                                        <w:bCs/>
                                        <w:color w:val="FFFFFF" w:themeColor="background1"/>
                                        <w:sz w:val="28"/>
                                        <w:szCs w:val="28"/>
                                      </w:rPr>
                                      <w:t>失敗</w:t>
                                    </w:r>
                                  </w:rubyBase>
                                </w:ruby>
                              </w:r>
                              <w:r w:rsidR="00917304" w:rsidRPr="00CA5769">
                                <w:rPr>
                                  <w:rStyle w:val="af6"/>
                                  <w:rFonts w:ascii="UD デジタル 教科書体 NK-B" w:eastAsia="UD デジタル 教科書体 NK-B" w:hint="eastAsia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>した！？と</w:t>
                              </w:r>
                              <w:r>
                                <w:rPr>
                                  <w:rStyle w:val="af6"/>
                                  <w:rFonts w:ascii="UD デジタル 教科書体 NK-B" w:eastAsia="UD デジタル 教科書体 NK-B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ruby>
                                  <w:rubyPr>
                                    <w:rubyAlign w:val="distributeSpace"/>
                                    <w:hps w:val="14"/>
                                    <w:hpsRaise w:val="26"/>
                                    <w:hpsBaseText w:val="28"/>
                                    <w:lid w:val="ja-JP"/>
                                  </w:rubyPr>
                                  <w:rt>
                                    <w:r w:rsidR="00185F86" w:rsidRPr="00185F86">
                                      <w:rPr>
                                        <w:rStyle w:val="af6"/>
                                        <w:rFonts w:ascii="UD デジタル 教科書体 NK-B" w:eastAsia="UD デジタル 教科書体 NK-B"/>
                                        <w:b/>
                                        <w:bCs/>
                                        <w:color w:val="FFFFFF" w:themeColor="background1"/>
                                        <w:sz w:val="14"/>
                                        <w:szCs w:val="28"/>
                                      </w:rPr>
                                      <w:t>おも</w:t>
                                    </w:r>
                                  </w:rt>
                                  <w:rubyBase>
                                    <w:r w:rsidR="00185F86">
                                      <w:rPr>
                                        <w:rStyle w:val="af6"/>
                                        <w:rFonts w:ascii="UD デジタル 教科書体 NK-B" w:eastAsia="UD デジタル 教科書体 NK-B"/>
                                        <w:b/>
                                        <w:bCs/>
                                        <w:color w:val="FFFFFF" w:themeColor="background1"/>
                                        <w:sz w:val="28"/>
                                        <w:szCs w:val="28"/>
                                      </w:rPr>
                                      <w:t>思</w:t>
                                    </w:r>
                                  </w:rubyBase>
                                </w:ruby>
                              </w:r>
                              <w:r w:rsidR="00917304" w:rsidRPr="00CA5769">
                                <w:rPr>
                                  <w:rStyle w:val="af6"/>
                                  <w:rFonts w:ascii="UD デジタル 教科書体 NK-B" w:eastAsia="UD デジタル 教科書体 NK-B" w:hint="eastAsia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>ったら、</w:t>
                              </w:r>
                              <w:r w:rsidR="00CD6AE8" w:rsidRPr="00CA5769">
                                <w:rPr>
                                  <w:rStyle w:val="af6"/>
                                  <w:rFonts w:ascii="UD デジタル 教科書体 NK-B" w:eastAsia="UD デジタル 教科書体 NK-B" w:hint="eastAsia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>Ctrlを</w:t>
                              </w:r>
                              <w:r>
                                <w:rPr>
                                  <w:rStyle w:val="af6"/>
                                  <w:rFonts w:ascii="UD デジタル 教科書体 NK-B" w:eastAsia="UD デジタル 教科書体 NK-B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ruby>
                                  <w:rubyPr>
                                    <w:rubyAlign w:val="distributeSpace"/>
                                    <w:hps w:val="14"/>
                                    <w:hpsRaise w:val="26"/>
                                    <w:hpsBaseText w:val="28"/>
                                    <w:lid w:val="ja-JP"/>
                                  </w:rubyPr>
                                  <w:rt>
                                    <w:r w:rsidR="00185F86" w:rsidRPr="00185F86">
                                      <w:rPr>
                                        <w:rStyle w:val="af6"/>
                                        <w:rFonts w:ascii="UD デジタル 教科書体 NK-B" w:eastAsia="UD デジタル 教科書体 NK-B"/>
                                        <w:b/>
                                        <w:bCs/>
                                        <w:color w:val="FFFFFF" w:themeColor="background1"/>
                                        <w:sz w:val="14"/>
                                        <w:szCs w:val="28"/>
                                      </w:rPr>
                                      <w:t>お</w:t>
                                    </w:r>
                                  </w:rt>
                                  <w:rubyBase>
                                    <w:r w:rsidR="00185F86">
                                      <w:rPr>
                                        <w:rStyle w:val="af6"/>
                                        <w:rFonts w:ascii="UD デジタル 教科書体 NK-B" w:eastAsia="UD デジタル 教科書体 NK-B"/>
                                        <w:b/>
                                        <w:bCs/>
                                        <w:color w:val="FFFFFF" w:themeColor="background1"/>
                                        <w:sz w:val="28"/>
                                        <w:szCs w:val="28"/>
                                      </w:rPr>
                                      <w:t>押</w:t>
                                    </w:r>
                                  </w:rubyBase>
                                </w:ruby>
                              </w:r>
                              <w:r w:rsidR="00CD6AE8" w:rsidRPr="00CA5769">
                                <w:rPr>
                                  <w:rStyle w:val="af6"/>
                                  <w:rFonts w:ascii="UD デジタル 教科書体 NK-B" w:eastAsia="UD デジタル 教科書体 NK-B" w:hint="eastAsia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>しながら</w:t>
                              </w:r>
                              <w:r w:rsidR="00917304" w:rsidRPr="00CA5769">
                                <w:rPr>
                                  <w:rStyle w:val="af6"/>
                                  <w:rFonts w:ascii="UD デジタル 教科書体 NK-B" w:eastAsia="UD デジタル 教科書体 NK-B" w:hint="eastAsia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>こちらをクリック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889CDBC" id="_x0000_s1127" href="#失敗した！？" style="position:absolute;margin-left:120.05pt;margin-top:146.85pt;width:357.35pt;height:34.8pt;z-index:252076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" o:button="t" fillcolor="#f66" strokecolor="window" strokeweight="1pt">
                <v:fill o:detectmouseclick="t"/>
                <v:stroke joinstyle="miter"/>
                <v:textbox>
                  <w:txbxContent>
                    <w:p w14:paraId="02E87C89" w14:textId="593AA817" w:rsidR="00917304" w:rsidRPr="00CA5769" w:rsidRDefault="00185F86" w:rsidP="00917304">
                      <w:pPr>
                        <w:spacing w:before="0"/>
                        <w:jc w:val="center"/>
                        <w:rPr>
                          <w:rFonts w:ascii="UD デジタル 教科書体 NK-B" w:eastAsia="UD デジタル 教科書体 NK-B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hyperlink w:anchor="失敗した！？" w:history="1">
                        <w:r>
                          <w:rPr>
                            <w:rStyle w:val="af6"/>
                            <w:rFonts w:ascii="UD デジタル 教科書体 NK-B" w:eastAsia="UD デジタル 教科書体 NK-B"/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  <w:ruby>
                            <w:rubyPr>
                              <w:rubyAlign w:val="distributeSpace"/>
                              <w:hps w:val="14"/>
                              <w:hpsRaise w:val="26"/>
                              <w:hpsBaseText w:val="28"/>
                              <w:lid w:val="ja-JP"/>
                            </w:rubyPr>
                            <w:rt>
                              <w:r w:rsidR="00185F86" w:rsidRPr="00185F86">
                                <w:rPr>
                                  <w:rStyle w:val="af6"/>
                                  <w:rFonts w:ascii="UD デジタル 教科書体 NK-B" w:eastAsia="UD デジタル 教科書体 NK-B"/>
                                  <w:b/>
                                  <w:bCs/>
                                  <w:color w:val="FFFFFF" w:themeColor="background1"/>
                                  <w:sz w:val="14"/>
                                  <w:szCs w:val="28"/>
                                </w:rPr>
                                <w:t>しっぱい</w:t>
                              </w:r>
                            </w:rt>
                            <w:rubyBase>
                              <w:r w:rsidR="00185F86">
                                <w:rPr>
                                  <w:rStyle w:val="af6"/>
                                  <w:rFonts w:ascii="UD デジタル 教科書体 NK-B" w:eastAsia="UD デジタル 教科書体 NK-B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>失敗</w:t>
                              </w:r>
                            </w:rubyBase>
                          </w:ruby>
                        </w:r>
                        <w:r w:rsidR="00917304" w:rsidRPr="00CA5769">
                          <w:rPr>
                            <w:rStyle w:val="af6"/>
                            <w:rFonts w:ascii="UD デジタル 教科書体 NK-B" w:eastAsia="UD デジタル 教科書体 NK-B" w:hint="eastAsia"/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  <w:t>した！？と</w:t>
                        </w:r>
                        <w:r>
                          <w:rPr>
                            <w:rStyle w:val="af6"/>
                            <w:rFonts w:ascii="UD デジタル 教科書体 NK-B" w:eastAsia="UD デジタル 教科書体 NK-B"/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  <w:ruby>
                            <w:rubyPr>
                              <w:rubyAlign w:val="distributeSpace"/>
                              <w:hps w:val="14"/>
                              <w:hpsRaise w:val="26"/>
                              <w:hpsBaseText w:val="28"/>
                              <w:lid w:val="ja-JP"/>
                            </w:rubyPr>
                            <w:rt>
                              <w:r w:rsidR="00185F86" w:rsidRPr="00185F86">
                                <w:rPr>
                                  <w:rStyle w:val="af6"/>
                                  <w:rFonts w:ascii="UD デジタル 教科書体 NK-B" w:eastAsia="UD デジタル 教科書体 NK-B"/>
                                  <w:b/>
                                  <w:bCs/>
                                  <w:color w:val="FFFFFF" w:themeColor="background1"/>
                                  <w:sz w:val="14"/>
                                  <w:szCs w:val="28"/>
                                </w:rPr>
                                <w:t>おも</w:t>
                              </w:r>
                            </w:rt>
                            <w:rubyBase>
                              <w:r w:rsidR="00185F86">
                                <w:rPr>
                                  <w:rStyle w:val="af6"/>
                                  <w:rFonts w:ascii="UD デジタル 教科書体 NK-B" w:eastAsia="UD デジタル 教科書体 NK-B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>思</w:t>
                              </w:r>
                            </w:rubyBase>
                          </w:ruby>
                        </w:r>
                        <w:r w:rsidR="00917304" w:rsidRPr="00CA5769">
                          <w:rPr>
                            <w:rStyle w:val="af6"/>
                            <w:rFonts w:ascii="UD デジタル 教科書体 NK-B" w:eastAsia="UD デジタル 教科書体 NK-B" w:hint="eastAsia"/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  <w:t>ったら、</w:t>
                        </w:r>
                        <w:r w:rsidR="00CD6AE8" w:rsidRPr="00CA5769">
                          <w:rPr>
                            <w:rStyle w:val="af6"/>
                            <w:rFonts w:ascii="UD デジタル 教科書体 NK-B" w:eastAsia="UD デジタル 教科書体 NK-B" w:hint="eastAsia"/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  <w:t>Ctrlを</w:t>
                        </w:r>
                        <w:r>
                          <w:rPr>
                            <w:rStyle w:val="af6"/>
                            <w:rFonts w:ascii="UD デジタル 教科書体 NK-B" w:eastAsia="UD デジタル 教科書体 NK-B"/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  <w:ruby>
                            <w:rubyPr>
                              <w:rubyAlign w:val="distributeSpace"/>
                              <w:hps w:val="14"/>
                              <w:hpsRaise w:val="26"/>
                              <w:hpsBaseText w:val="28"/>
                              <w:lid w:val="ja-JP"/>
                            </w:rubyPr>
                            <w:rt>
                              <w:r w:rsidR="00185F86" w:rsidRPr="00185F86">
                                <w:rPr>
                                  <w:rStyle w:val="af6"/>
                                  <w:rFonts w:ascii="UD デジタル 教科書体 NK-B" w:eastAsia="UD デジタル 教科書体 NK-B"/>
                                  <w:b/>
                                  <w:bCs/>
                                  <w:color w:val="FFFFFF" w:themeColor="background1"/>
                                  <w:sz w:val="14"/>
                                  <w:szCs w:val="28"/>
                                </w:rPr>
                                <w:t>お</w:t>
                              </w:r>
                            </w:rt>
                            <w:rubyBase>
                              <w:r w:rsidR="00185F86">
                                <w:rPr>
                                  <w:rStyle w:val="af6"/>
                                  <w:rFonts w:ascii="UD デジタル 教科書体 NK-B" w:eastAsia="UD デジタル 教科書体 NK-B"/>
                                  <w:b/>
                                  <w:bCs/>
                                  <w:color w:val="FFFFFF" w:themeColor="background1"/>
                                  <w:sz w:val="28"/>
                                  <w:szCs w:val="28"/>
                                </w:rPr>
                                <w:t>押</w:t>
                              </w:r>
                            </w:rubyBase>
                          </w:ruby>
                        </w:r>
                        <w:r w:rsidR="00CD6AE8" w:rsidRPr="00CA5769">
                          <w:rPr>
                            <w:rStyle w:val="af6"/>
                            <w:rFonts w:ascii="UD デジタル 教科書体 NK-B" w:eastAsia="UD デジタル 教科書体 NK-B" w:hint="eastAsia"/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  <w:t>しながら</w:t>
                        </w:r>
                        <w:r w:rsidR="00917304" w:rsidRPr="00CA5769">
                          <w:rPr>
                            <w:rStyle w:val="af6"/>
                            <w:rFonts w:ascii="UD デジタル 教科書体 NK-B" w:eastAsia="UD デジタル 教科書体 NK-B" w:hint="eastAsia"/>
                            <w:b/>
                            <w:bCs/>
                            <w:color w:val="FFFFFF" w:themeColor="background1"/>
                            <w:sz w:val="28"/>
                            <w:szCs w:val="28"/>
                          </w:rPr>
                          <w:t>こちらをクリック</w:t>
                        </w:r>
                      </w:hyperlink>
                    </w:p>
                  </w:txbxContent>
                </v:textbox>
              </v:roundrect>
            </w:pict>
          </mc:Fallback>
        </mc:AlternateContent>
      </w:r>
      <w:r w:rsidR="00C363FB" w:rsidRPr="00A95C3B">
        <w:rPr>
          <w:rFonts w:ascii="BIZ UDゴシック" w:eastAsia="BIZ UDゴシック" w:hAnsi="BIZ UDゴシック" w:cs="Times New Roman"/>
          <w:noProof/>
          <w:kern w:val="2"/>
          <w:sz w:val="26"/>
          <w:szCs w:val="26"/>
        </w:rPr>
        <w:drawing>
          <wp:anchor distT="0" distB="0" distL="114300" distR="114300" simplePos="0" relativeHeight="252175360" behindDoc="0" locked="0" layoutInCell="1" allowOverlap="1" wp14:anchorId="63E285FD" wp14:editId="55523D73">
            <wp:simplePos x="0" y="0"/>
            <wp:positionH relativeFrom="column">
              <wp:posOffset>2674620</wp:posOffset>
            </wp:positionH>
            <wp:positionV relativeFrom="paragraph">
              <wp:posOffset>2407920</wp:posOffset>
            </wp:positionV>
            <wp:extent cx="4869815" cy="304800"/>
            <wp:effectExtent l="0" t="0" r="0" b="0"/>
            <wp:wrapNone/>
            <wp:docPr id="927111492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917304">
        <w:rPr>
          <w:rFonts w:ascii="UD デジタル 教科書体 NK-B" w:eastAsia="UD デジタル 教科書体 NK-B"/>
          <w:noProof/>
        </w:rPr>
        <w:br w:type="page"/>
      </w:r>
    </w:p>
    <w:p w14:paraId="15A81DD1" w14:textId="2C28560F" w:rsidR="0069689E" w:rsidRPr="0069689E" w:rsidRDefault="0069689E" w:rsidP="0069689E">
      <w:pPr>
        <w:spacing w:before="0" w:after="80" w:line="240" w:lineRule="auto"/>
        <w:contextualSpacing/>
        <w:jc w:val="center"/>
        <w:rPr>
          <w:rFonts w:ascii="UD デジタル 教科書体 N-R" w:eastAsia="UD デジタル 教科書体 N-R" w:hAnsi="游ゴシック Light" w:cs="Times New Roman"/>
          <w:spacing w:val="-10"/>
          <w:kern w:val="28"/>
          <w:sz w:val="52"/>
          <w:szCs w:val="52"/>
        </w:rPr>
      </w:pPr>
      <w:r w:rsidRPr="0069689E">
        <w:rPr>
          <w:rFonts w:ascii="UD デジタル 教科書体 N-R" w:eastAsia="UD デジタル 教科書体 N-R" w:hAnsi="游ゴシック Light" w:cs="Times New Roman" w:hint="eastAsia"/>
          <w:noProof/>
          <w:spacing w:val="-10"/>
          <w:kern w:val="28"/>
          <w:sz w:val="52"/>
          <w:szCs w:val="52"/>
        </w:rPr>
        <mc:AlternateContent>
          <mc:Choice Requires="wps">
            <w:drawing>
              <wp:anchor distT="0" distB="0" distL="114300" distR="114300" simplePos="0" relativeHeight="252111872" behindDoc="1" locked="0" layoutInCell="1" allowOverlap="1" wp14:anchorId="70FB7201" wp14:editId="52A49630">
                <wp:simplePos x="0" y="0"/>
                <wp:positionH relativeFrom="column">
                  <wp:posOffset>-4445</wp:posOffset>
                </wp:positionH>
                <wp:positionV relativeFrom="paragraph">
                  <wp:posOffset>-388620</wp:posOffset>
                </wp:positionV>
                <wp:extent cx="6492240" cy="883920"/>
                <wp:effectExtent l="0" t="0" r="22860" b="11430"/>
                <wp:wrapNone/>
                <wp:docPr id="245444475" name="スクロール: 横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492240" cy="883920"/>
                        </a:xfrm>
                        <a:prstGeom prst="horizontalScroll">
                          <a:avLst/>
                        </a:prstGeom>
                        <a:gradFill>
                          <a:gsLst>
                            <a:gs pos="37901">
                              <a:srgbClr val="FF9494"/>
                            </a:gs>
                            <a:gs pos="33802">
                              <a:srgbClr val="FF8F8F"/>
                            </a:gs>
                            <a:gs pos="15120">
                              <a:srgbClr val="FF7878"/>
                            </a:gs>
                            <a:gs pos="0">
                              <a:srgbClr val="FF0000">
                                <a:lumMod val="60000"/>
                                <a:lumOff val="40000"/>
                              </a:srgbClr>
                            </a:gs>
                            <a:gs pos="42000">
                              <a:srgbClr val="FF0000">
                                <a:lumMod val="40000"/>
                                <a:lumOff val="60000"/>
                              </a:srgbClr>
                            </a:gs>
                            <a:gs pos="83000">
                              <a:srgbClr val="FF0000">
                                <a:lumMod val="20000"/>
                                <a:lumOff val="80000"/>
                              </a:srgbClr>
                            </a:gs>
                            <a:gs pos="100000">
                              <a:sysClr val="window" lastClr="FFFFFF">
                                <a:lumMod val="95000"/>
                              </a:sysClr>
                            </a:gs>
                          </a:gsLst>
                          <a:lin ang="5400000" scaled="1"/>
                        </a:gra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C97B690" w14:textId="77777777" w:rsidR="0069689E" w:rsidRPr="00E95D6B" w:rsidRDefault="0069689E" w:rsidP="00446BA3">
                            <w:pPr>
                              <w:spacing w:before="0"/>
                              <w:jc w:val="center"/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</w:rPr>
                            </w:pPr>
                            <w:r w:rsidRPr="00E95D6B">
                              <w:rPr>
                                <w:rFonts w:ascii="UD デジタル 教科書体 NK-B" w:eastAsia="UD デジタル 教科書体 NK-B" w:hint="eastAsia"/>
                                <w:b/>
                                <w:bCs/>
                                <w:color w:val="FFFFFF"/>
                                <w:sz w:val="52"/>
                                <w:szCs w:val="52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50"/>
                                  <w:hpsBaseText w:val="52"/>
                                  <w:lid w:val="ja-JP"/>
                                </w:rubyPr>
                                <w:rt>
                                  <w:r w:rsidR="0069689E" w:rsidRPr="00E95D6B">
                                    <w:rPr>
                                      <w:rFonts w:ascii="UD デジタル 教科書体 NK-B" w:eastAsia="UD デジタル 教科書体 NK-B" w:hint="eastAsia"/>
                                      <w:b/>
                                      <w:bCs/>
                                      <w:color w:val="FFFFFF"/>
                                      <w:sz w:val="12"/>
                                      <w:szCs w:val="52"/>
                                    </w:rPr>
                                    <w:t>けっか</w:t>
                                  </w:r>
                                </w:rt>
                                <w:rubyBase>
                                  <w:r w:rsidR="0069689E" w:rsidRPr="00E95D6B">
                                    <w:rPr>
                                      <w:rFonts w:ascii="UD デジタル 教科書体 NK-B" w:eastAsia="UD デジタル 教科書体 NK-B" w:hint="eastAsia"/>
                                      <w:b/>
                                      <w:bCs/>
                                      <w:color w:val="FFFFFF"/>
                                      <w:sz w:val="52"/>
                                      <w:szCs w:val="52"/>
                                    </w:rPr>
                                    <w:t>結果</w:t>
                                  </w:r>
                                </w:rubyBase>
                              </w:ruby>
                            </w:r>
                            <w:r w:rsidRPr="00E95D6B">
                              <w:rPr>
                                <w:rFonts w:ascii="UD デジタル 教科書体 NK-B" w:eastAsia="UD デジタル 教科書体 NK-B" w:hint="eastAsia"/>
                                <w:b/>
                                <w:bCs/>
                                <w:color w:val="FFFFFF"/>
                                <w:sz w:val="52"/>
                                <w:szCs w:val="52"/>
                              </w:rPr>
                              <w:t>をわかりやすくまとめよう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FB7201" id="スクロール: 横 2" o:spid="_x0000_s1128" type="#_x0000_t98" style="position:absolute;left:0;text-align:left;margin-left:-.35pt;margin-top:-30.6pt;width:511.2pt;height:69.6pt;z-index:-25120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" fillcolor="#f66" strokecolor="window" strokeweight="1pt">
                <v:fill color2="#f2f2f2" colors="0 #f66;9909f #ff7878;22152f #ff8f8f;24839f #ff9494;27525f #f99;54395f #fcc;1 #f2f2f2" focus="100%" type="gradient"/>
                <v:stroke joinstyle="miter"/>
                <v:path arrowok="t"/>
                <v:textbox>
                  <w:txbxContent>
                    <w:p w14:paraId="5C97B690" w14:textId="77777777" w:rsidR="0069689E" w:rsidRPr="00E95D6B" w:rsidRDefault="0069689E" w:rsidP="00446BA3">
                      <w:pPr>
                        <w:spacing w:before="0"/>
                        <w:jc w:val="center"/>
                        <w:rPr>
                          <w:rFonts w:ascii="UD デジタル 教科書体 NK-B" w:eastAsia="UD デジタル 教科書体 NK-B"/>
                          <w:b/>
                          <w:bCs/>
                          <w:color w:val="FFFFFF"/>
                        </w:rPr>
                      </w:pPr>
                      <w:r w:rsidRPr="00E95D6B">
                        <w:rPr>
                          <w:rFonts w:ascii="UD デジタル 教科書体 NK-B" w:eastAsia="UD デジタル 教科書体 NK-B" w:hint="eastAsia"/>
                          <w:b/>
                          <w:bCs/>
                          <w:color w:val="FFFFFF"/>
                          <w:sz w:val="52"/>
                          <w:szCs w:val="52"/>
                        </w:rPr>
                        <w:ruby>
                          <w:rubyPr>
                            <w:rubyAlign w:val="distributeSpace"/>
                            <w:hps w:val="12"/>
                            <w:hpsRaise w:val="50"/>
                            <w:hpsBaseText w:val="52"/>
                            <w:lid w:val="ja-JP"/>
                          </w:rubyPr>
                          <w:rt>
                            <w:r w:rsidR="0069689E" w:rsidRPr="00E95D6B">
                              <w:rPr>
                                <w:rFonts w:ascii="UD デジタル 教科書体 NK-B" w:eastAsia="UD デジタル 教科書体 NK-B" w:hint="eastAsia"/>
                                <w:b/>
                                <w:bCs/>
                                <w:color w:val="FFFFFF"/>
                                <w:sz w:val="12"/>
                                <w:szCs w:val="52"/>
                              </w:rPr>
                              <w:t>けっか</w:t>
                            </w:r>
                          </w:rt>
                          <w:rubyBase>
                            <w:r w:rsidR="0069689E" w:rsidRPr="00E95D6B">
                              <w:rPr>
                                <w:rFonts w:ascii="UD デジタル 教科書体 NK-B" w:eastAsia="UD デジタル 教科書体 NK-B" w:hint="eastAsia"/>
                                <w:b/>
                                <w:bCs/>
                                <w:color w:val="FFFFFF"/>
                                <w:sz w:val="52"/>
                                <w:szCs w:val="52"/>
                              </w:rPr>
                              <w:t>結果</w:t>
                            </w:r>
                          </w:rubyBase>
                        </w:ruby>
                      </w:r>
                      <w:r w:rsidRPr="00E95D6B">
                        <w:rPr>
                          <w:rFonts w:ascii="UD デジタル 教科書体 NK-B" w:eastAsia="UD デジタル 教科書体 NK-B" w:hint="eastAsia"/>
                          <w:b/>
                          <w:bCs/>
                          <w:color w:val="FFFFFF"/>
                          <w:sz w:val="52"/>
                          <w:szCs w:val="52"/>
                        </w:rPr>
                        <w:t>をわかりやすくまとめよう</w:t>
                      </w:r>
                    </w:p>
                  </w:txbxContent>
                </v:textbox>
              </v:shape>
            </w:pict>
          </mc:Fallback>
        </mc:AlternateContent>
      </w:r>
    </w:p>
    <w:p w14:paraId="6D8C9CDC" w14:textId="3C1F04B5" w:rsidR="0069689E" w:rsidRPr="00E95D6B" w:rsidRDefault="0069689E" w:rsidP="0069689E">
      <w:pPr>
        <w:spacing w:before="0" w:after="160" w:line="400" w:lineRule="exact"/>
        <w:ind w:firstLineChars="100" w:firstLine="210"/>
        <w:rPr>
          <w:rFonts w:ascii="UD デジタル 教科書体 NK-B" w:eastAsia="UD デジタル 教科書体 NK-B" w:hAnsi="游明朝" w:cs="Times New Roman"/>
          <w:sz w:val="28"/>
          <w:szCs w:val="28"/>
        </w:rPr>
      </w:pPr>
      <w:r w:rsidRPr="00E95D6B">
        <w:rPr>
          <w:rFonts w:ascii="UD デジタル 教科書体 NK-B" w:eastAsia="UD デジタル 教科書体 NK-B" w:hAnsi="游明朝" w:cs="Times New Roman" w:hint="eastAsia"/>
          <w:noProof/>
          <w:sz w:val="21"/>
          <w:szCs w:val="21"/>
        </w:rPr>
        <w:drawing>
          <wp:anchor distT="0" distB="0" distL="114300" distR="114300" simplePos="0" relativeHeight="252136448" behindDoc="1" locked="0" layoutInCell="1" allowOverlap="1" wp14:anchorId="50337C35" wp14:editId="2768DC86">
            <wp:simplePos x="0" y="0"/>
            <wp:positionH relativeFrom="column">
              <wp:posOffset>228600</wp:posOffset>
            </wp:positionH>
            <wp:positionV relativeFrom="paragraph">
              <wp:posOffset>1130300</wp:posOffset>
            </wp:positionV>
            <wp:extent cx="3781425" cy="1381125"/>
            <wp:effectExtent l="0" t="0" r="9525" b="0"/>
            <wp:wrapNone/>
            <wp:docPr id="337526406" name="図表 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1" r:lo="rId72" r:qs="rId73" r:cs="rId74"/>
              </a:graphicData>
            </a:graphic>
          </wp:anchor>
        </w:drawing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けっか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結果</w:t>
            </w:r>
          </w:rubyBase>
        </w:ruby>
      </w:r>
      <w:r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は</w:t>
      </w:r>
      <w:r w:rsidR="00A8585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、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かんさつ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観察</w:t>
            </w:r>
          </w:rubyBase>
        </w:ruby>
      </w:r>
      <w:r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や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じっけん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実験</w:t>
            </w:r>
          </w:rubyBase>
        </w:ruby>
      </w:r>
      <w:r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で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え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得</w:t>
            </w:r>
          </w:rubyBase>
        </w:ruby>
      </w:r>
      <w:r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られた</w:t>
      </w:r>
      <w:r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69689E" w:rsidRPr="00E95D6B">
              <w:rPr>
                <w:rFonts w:ascii="UD デジタル 教科書体 NK-B" w:eastAsia="UD デジタル 教科書体 NK-B" w:hAnsi="游明朝" w:cs="Times New Roman" w:hint="eastAsia"/>
                <w:sz w:val="8"/>
                <w:szCs w:val="28"/>
              </w:rPr>
              <w:t>じじつ</w:t>
            </w:r>
          </w:rt>
          <w:rubyBase>
            <w:r w:rsidR="0069689E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事実</w:t>
            </w:r>
          </w:rubyBase>
        </w:ruby>
      </w:r>
      <w:r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やデータです。あなたの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けんきゅう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研究</w:t>
            </w:r>
          </w:rubyBase>
        </w:ruby>
      </w:r>
      <w:r w:rsidR="00A8585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の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t>こと</w:t>
      </w:r>
      <w:r w:rsidR="00A8585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を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まった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全</w:t>
            </w:r>
          </w:rubyBase>
        </w:ruby>
      </w:r>
      <w:r w:rsidR="00A8585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くしらない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ひと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人</w:t>
            </w:r>
          </w:rubyBase>
        </w:ruby>
      </w:r>
      <w:r w:rsidR="00A8585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が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よ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読</w:t>
            </w:r>
          </w:rubyBase>
        </w:ruby>
      </w:r>
      <w:r w:rsidR="00A8585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んでも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わ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分</w:t>
            </w:r>
          </w:rubyBase>
        </w:ruby>
      </w:r>
      <w:r w:rsidR="00A8585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かるように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せいり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整理</w:t>
            </w:r>
          </w:rubyBase>
        </w:ruby>
      </w:r>
      <w:r w:rsidR="00A8585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して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か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書</w:t>
            </w:r>
          </w:rubyBase>
        </w:ruby>
      </w:r>
      <w:r w:rsidR="00A8585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こう。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かんさつ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観察</w:t>
            </w:r>
          </w:rubyBase>
        </w:ruby>
      </w:r>
      <w:r w:rsidR="00A8585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や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じっけん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実験</w:t>
            </w:r>
          </w:rubyBase>
        </w:ruby>
      </w:r>
      <w:r w:rsidR="00A8585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の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けっか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結果</w:t>
            </w:r>
          </w:rubyBase>
        </w:ruby>
      </w:r>
      <w:r w:rsidR="00A8585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が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t>たくさん</w:t>
      </w:r>
      <w:r w:rsidR="00A8585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ある</w:t>
      </w:r>
      <w:r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ときは、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こうさつ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考察</w:t>
            </w:r>
          </w:rubyBase>
        </w:ruby>
      </w:r>
      <w:r w:rsidR="00A8585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に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かんけい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関係</w:t>
            </w:r>
          </w:rubyBase>
        </w:ruby>
      </w:r>
      <w:r w:rsidR="00A8585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する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だいじ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大事</w:t>
            </w:r>
          </w:rubyBase>
        </w:ruby>
      </w:r>
      <w:r w:rsidR="00A8585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な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ぶぶん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部分</w:t>
            </w:r>
          </w:rubyBase>
        </w:ruby>
      </w:r>
      <w:r w:rsidR="00A8585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だけを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えら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選</w:t>
            </w:r>
          </w:rubyBase>
        </w:ruby>
      </w:r>
      <w:r w:rsidR="00A8585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んで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か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書</w:t>
            </w:r>
          </w:rubyBase>
        </w:ruby>
      </w:r>
      <w:r w:rsidR="00A8585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いて、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のこ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残</w:t>
            </w:r>
          </w:rubyBase>
        </w:ruby>
      </w:r>
      <w:r w:rsidR="00A8585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りの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けっか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結果</w:t>
            </w:r>
          </w:rubyBase>
        </w:ruby>
      </w:r>
      <w:r w:rsidR="00A8585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は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t>「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しりょう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資料</w:t>
            </w:r>
          </w:rubyBase>
        </w:ruby>
      </w:r>
      <w:r w:rsidR="00A8585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」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t>に</w:t>
      </w:r>
      <w:r w:rsidR="00A8585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して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さいご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最後</w:t>
            </w:r>
          </w:rubyBase>
        </w:ruby>
      </w:r>
      <w:r w:rsidR="00A8585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にまとめて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の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載</w:t>
            </w:r>
          </w:rubyBase>
        </w:ruby>
      </w:r>
      <w:r w:rsidR="00A8585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せよう。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じぶん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自分</w:t>
            </w:r>
          </w:rubyBase>
        </w:ruby>
      </w:r>
      <w:r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の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けっか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結果</w:t>
            </w:r>
          </w:rubyBase>
        </w:ruby>
      </w:r>
      <w:r w:rsidR="00A8585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の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しゅるい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種類</w:t>
            </w:r>
          </w:rubyBase>
        </w:ruby>
      </w:r>
      <w:r w:rsidR="00A8585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に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おう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応</w:t>
            </w:r>
          </w:rubyBase>
        </w:ruby>
      </w:r>
      <w:r w:rsidR="00A8585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じて、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せいり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整理</w:t>
            </w:r>
          </w:rubyBase>
        </w:ruby>
      </w:r>
      <w:r w:rsidR="00A8585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の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しかた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仕方</w:t>
            </w:r>
          </w:rubyBase>
        </w:ruby>
      </w:r>
      <w:r w:rsidR="00A8585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を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えら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選</w:t>
            </w:r>
          </w:rubyBase>
        </w:ruby>
      </w:r>
      <w:r w:rsidR="00A8585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んで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く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組</w:t>
            </w:r>
          </w:rubyBase>
        </w:ruby>
      </w:r>
      <w:r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み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あ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合</w:t>
            </w:r>
          </w:rubyBase>
        </w:ruby>
      </w:r>
      <w:r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 xml:space="preserve">わせよう。　</w:t>
      </w:r>
    </w:p>
    <w:p w14:paraId="466A9E21" w14:textId="29C6B33A" w:rsidR="0069689E" w:rsidRPr="0069689E" w:rsidRDefault="00A14FF1" w:rsidP="00A56411">
      <w:pPr>
        <w:tabs>
          <w:tab w:val="left" w:pos="1584"/>
        </w:tabs>
        <w:spacing w:before="0" w:after="160" w:line="278" w:lineRule="auto"/>
        <w:ind w:left="360"/>
        <w:rPr>
          <w:rFonts w:ascii="UD デジタル 教科書体 N-R" w:eastAsia="UD デジタル 教科書体 N-R" w:hAnsi="游明朝" w:cs="Times New Roman"/>
          <w:color w:val="FF5050"/>
          <w:sz w:val="21"/>
          <w:szCs w:val="21"/>
        </w:rPr>
      </w:pPr>
      <w:r w:rsidRPr="00E95D6B">
        <w:rPr>
          <w:rFonts w:ascii="UD デジタル 教科書体 NK-B" w:eastAsia="UD デジタル 教科書体 NK-B" w:hAnsi="游明朝" w:cs="Times New Roman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18016" behindDoc="0" locked="0" layoutInCell="1" allowOverlap="1" wp14:anchorId="7C876048" wp14:editId="5443F35E">
                <wp:simplePos x="0" y="0"/>
                <wp:positionH relativeFrom="column">
                  <wp:posOffset>1348740</wp:posOffset>
                </wp:positionH>
                <wp:positionV relativeFrom="paragraph">
                  <wp:posOffset>35560</wp:posOffset>
                </wp:positionV>
                <wp:extent cx="647700" cy="495300"/>
                <wp:effectExtent l="0" t="0" r="0" b="0"/>
                <wp:wrapNone/>
                <wp:docPr id="1185627679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7700" cy="495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DB100A" w14:textId="77777777" w:rsidR="0069689E" w:rsidRPr="00E23552" w:rsidRDefault="0069689E" w:rsidP="0069689E">
                            <w:pPr>
                              <w:jc w:val="both"/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sz w:val="34"/>
                                <w:szCs w:val="34"/>
                              </w:rPr>
                            </w:pPr>
                            <w:r w:rsidRPr="0069689E"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  <w:sz w:val="34"/>
                                <w:szCs w:val="3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2"/>
                                  <w:hpsBaseText w:val="34"/>
                                  <w:lid w:val="ja-JP"/>
                                </w:rubyPr>
                                <w:rt>
                                  <w:r w:rsidR="0069689E" w:rsidRPr="0069689E">
                                    <w:rPr>
                                      <w:rFonts w:ascii="UD デジタル 教科書体 NK-B" w:eastAsia="UD デジタル 教科書体 NK-B"/>
                                      <w:b/>
                                      <w:bCs/>
                                      <w:color w:val="FFFFFF"/>
                                      <w:sz w:val="12"/>
                                      <w:szCs w:val="34"/>
                                    </w:rPr>
                                    <w:t>しゃしん</w:t>
                                  </w:r>
                                </w:rt>
                                <w:rubyBase>
                                  <w:r w:rsidR="0069689E" w:rsidRPr="0069689E">
                                    <w:rPr>
                                      <w:rFonts w:ascii="UD デジタル 教科書体 NK-B" w:eastAsia="UD デジタル 教科書体 NK-B"/>
                                      <w:b/>
                                      <w:bCs/>
                                      <w:color w:val="FFFFFF"/>
                                      <w:sz w:val="34"/>
                                      <w:szCs w:val="34"/>
                                    </w:rPr>
                                    <w:t>写真</w:t>
                                  </w:r>
                                </w:rubyBase>
                              </w:ruby>
                            </w:r>
                            <w:r w:rsidRPr="00E23552">
                              <w:rPr>
                                <w:rFonts w:ascii="UD デジタル 教科書体 NK-B" w:eastAsia="UD デジタル 教科書体 NK-B" w:hint="eastAsia"/>
                                <w:b/>
                                <w:bCs/>
                                <w:sz w:val="34"/>
                                <w:szCs w:val="34"/>
                              </w:rPr>
                              <w:t xml:space="preserve">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876048" id="_x0000_s1129" type="#_x0000_t202" style="position:absolute;left:0;text-align:left;margin-left:106.2pt;margin-top:2.8pt;width:51pt;height:39pt;z-index:252118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" filled="f" stroked="f" strokeweight=".5pt">
                <v:textbox>
                  <w:txbxContent>
                    <w:p w14:paraId="62DB100A" w14:textId="77777777" w:rsidR="0069689E" w:rsidRPr="00E23552" w:rsidRDefault="0069689E" w:rsidP="0069689E">
                      <w:pPr>
                        <w:jc w:val="both"/>
                        <w:rPr>
                          <w:rFonts w:ascii="UD デジタル 教科書体 NK-B" w:eastAsia="UD デジタル 教科書体 NK-B"/>
                          <w:b/>
                          <w:bCs/>
                          <w:sz w:val="34"/>
                          <w:szCs w:val="34"/>
                        </w:rPr>
                      </w:pPr>
                      <w:r w:rsidRPr="0069689E">
                        <w:rPr>
                          <w:rFonts w:ascii="UD デジタル 教科書体 NK-B" w:eastAsia="UD デジタル 教科書体 NK-B"/>
                          <w:b/>
                          <w:bCs/>
                          <w:color w:val="FFFFFF"/>
                          <w:sz w:val="34"/>
                          <w:szCs w:val="34"/>
                        </w:rPr>
                        <w:ruby>
                          <w:rubyPr>
                            <w:rubyAlign w:val="distributeSpace"/>
                            <w:hps w:val="12"/>
                            <w:hpsRaise w:val="32"/>
                            <w:hpsBaseText w:val="34"/>
                            <w:lid w:val="ja-JP"/>
                          </w:rubyPr>
                          <w:rt>
                            <w:r w:rsidR="0069689E" w:rsidRPr="0069689E"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  <w:sz w:val="12"/>
                                <w:szCs w:val="34"/>
                              </w:rPr>
                              <w:t>しゃしん</w:t>
                            </w:r>
                          </w:rt>
                          <w:rubyBase>
                            <w:r w:rsidR="0069689E" w:rsidRPr="0069689E"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  <w:sz w:val="34"/>
                                <w:szCs w:val="34"/>
                              </w:rPr>
                              <w:t>写真</w:t>
                            </w:r>
                          </w:rubyBase>
                        </w:ruby>
                      </w:r>
                      <w:r w:rsidRPr="00E23552">
                        <w:rPr>
                          <w:rFonts w:ascii="UD デジタル 教科書体 NK-B" w:eastAsia="UD デジタル 教科書体 NK-B" w:hint="eastAsia"/>
                          <w:b/>
                          <w:bCs/>
                          <w:sz w:val="34"/>
                          <w:szCs w:val="34"/>
                        </w:rPr>
                        <w:t xml:space="preserve">　</w:t>
                      </w:r>
                    </w:p>
                  </w:txbxContent>
                </v:textbox>
              </v:shape>
            </w:pict>
          </mc:Fallback>
        </mc:AlternateContent>
      </w:r>
      <w:r w:rsidRPr="00E95D6B">
        <w:rPr>
          <w:rFonts w:ascii="UD デジタル 教科書体 NK-B" w:eastAsia="UD デジタル 教科書体 NK-B" w:hAnsi="游明朝" w:cs="Times New Roman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37472" behindDoc="0" locked="0" layoutInCell="1" allowOverlap="1" wp14:anchorId="2406C05F" wp14:editId="6AB8F9A5">
                <wp:simplePos x="0" y="0"/>
                <wp:positionH relativeFrom="column">
                  <wp:posOffset>472440</wp:posOffset>
                </wp:positionH>
                <wp:positionV relativeFrom="paragraph">
                  <wp:posOffset>33655</wp:posOffset>
                </wp:positionV>
                <wp:extent cx="441960" cy="495300"/>
                <wp:effectExtent l="0" t="0" r="0" b="0"/>
                <wp:wrapNone/>
                <wp:docPr id="14882086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960" cy="495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D96DA84" w14:textId="77777777" w:rsidR="0069689E" w:rsidRPr="0069689E" w:rsidRDefault="0069689E" w:rsidP="0069689E">
                            <w:pPr>
                              <w:jc w:val="both"/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  <w:sz w:val="34"/>
                                <w:szCs w:val="34"/>
                              </w:rPr>
                            </w:pPr>
                            <w:r w:rsidRPr="0069689E"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  <w:sz w:val="34"/>
                                <w:szCs w:val="3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2"/>
                                  <w:hpsBaseText w:val="34"/>
                                  <w:lid w:val="ja-JP"/>
                                </w:rubyPr>
                                <w:rt>
                                  <w:r w:rsidR="0069689E" w:rsidRPr="0069689E">
                                    <w:rPr>
                                      <w:rFonts w:ascii="UD デジタル 教科書体 NK-B" w:eastAsia="UD デジタル 教科書体 NK-B"/>
                                      <w:b/>
                                      <w:bCs/>
                                      <w:color w:val="FFFFFF"/>
                                      <w:sz w:val="12"/>
                                      <w:szCs w:val="34"/>
                                    </w:rPr>
                                    <w:t>ず</w:t>
                                  </w:r>
                                </w:rt>
                                <w:rubyBase>
                                  <w:r w:rsidR="0069689E" w:rsidRPr="0069689E">
                                    <w:rPr>
                                      <w:rFonts w:ascii="UD デジタル 教科書体 NK-B" w:eastAsia="UD デジタル 教科書体 NK-B"/>
                                      <w:b/>
                                      <w:bCs/>
                                      <w:color w:val="FFFFFF"/>
                                      <w:sz w:val="34"/>
                                      <w:szCs w:val="34"/>
                                    </w:rPr>
                                    <w:t>図</w:t>
                                  </w:r>
                                </w:rubyBase>
                              </w:ruby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06C05F" id="_x0000_s1130" type="#_x0000_t202" style="position:absolute;left:0;text-align:left;margin-left:37.2pt;margin-top:2.65pt;width:34.8pt;height:39pt;z-index:25213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" filled="f" stroked="f" strokeweight=".5pt">
                <v:textbox>
                  <w:txbxContent>
                    <w:p w14:paraId="6D96DA84" w14:textId="77777777" w:rsidR="0069689E" w:rsidRPr="0069689E" w:rsidRDefault="0069689E" w:rsidP="0069689E">
                      <w:pPr>
                        <w:jc w:val="both"/>
                        <w:rPr>
                          <w:rFonts w:ascii="UD デジタル 教科書体 NK-B" w:eastAsia="UD デジタル 教科書体 NK-B"/>
                          <w:b/>
                          <w:bCs/>
                          <w:color w:val="FFFFFF"/>
                          <w:sz w:val="34"/>
                          <w:szCs w:val="34"/>
                        </w:rPr>
                      </w:pPr>
                      <w:r w:rsidRPr="0069689E">
                        <w:rPr>
                          <w:rFonts w:ascii="UD デジタル 教科書体 NK-B" w:eastAsia="UD デジタル 教科書体 NK-B"/>
                          <w:b/>
                          <w:bCs/>
                          <w:color w:val="FFFFFF"/>
                          <w:sz w:val="34"/>
                          <w:szCs w:val="34"/>
                        </w:rPr>
                        <w:ruby>
                          <w:rubyPr>
                            <w:rubyAlign w:val="distributeSpace"/>
                            <w:hps w:val="12"/>
                            <w:hpsRaise w:val="32"/>
                            <w:hpsBaseText w:val="34"/>
                            <w:lid w:val="ja-JP"/>
                          </w:rubyPr>
                          <w:rt>
                            <w:r w:rsidR="0069689E" w:rsidRPr="0069689E"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  <w:sz w:val="12"/>
                                <w:szCs w:val="34"/>
                              </w:rPr>
                              <w:t>ず</w:t>
                            </w:r>
                          </w:rt>
                          <w:rubyBase>
                            <w:r w:rsidR="0069689E" w:rsidRPr="0069689E"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  <w:sz w:val="34"/>
                                <w:szCs w:val="34"/>
                              </w:rPr>
                              <w:t>図</w:t>
                            </w:r>
                          </w:rubyBase>
                        </w:ruby>
                      </w:r>
                    </w:p>
                  </w:txbxContent>
                </v:textbox>
              </v:shape>
            </w:pict>
          </mc:Fallback>
        </mc:AlternateContent>
      </w:r>
      <w:r w:rsidRPr="00E95D6B">
        <w:rPr>
          <w:rFonts w:ascii="UD デジタル 教科書体 NK-B" w:eastAsia="UD デジタル 教科書体 NK-B" w:hAnsi="游明朝" w:cs="Times New Roman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19040" behindDoc="0" locked="0" layoutInCell="1" allowOverlap="1" wp14:anchorId="497CF87D" wp14:editId="46D68AB7">
                <wp:simplePos x="0" y="0"/>
                <wp:positionH relativeFrom="column">
                  <wp:posOffset>3276600</wp:posOffset>
                </wp:positionH>
                <wp:positionV relativeFrom="paragraph">
                  <wp:posOffset>43180</wp:posOffset>
                </wp:positionV>
                <wp:extent cx="647700" cy="495300"/>
                <wp:effectExtent l="0" t="0" r="0" b="0"/>
                <wp:wrapNone/>
                <wp:docPr id="385819880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7700" cy="495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D75529" w14:textId="77777777" w:rsidR="0069689E" w:rsidRPr="0069689E" w:rsidRDefault="0069689E" w:rsidP="0069689E">
                            <w:pPr>
                              <w:jc w:val="both"/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  <w:sz w:val="34"/>
                                <w:szCs w:val="34"/>
                              </w:rPr>
                            </w:pPr>
                            <w:r w:rsidRPr="0069689E"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  <w:sz w:val="34"/>
                                <w:szCs w:val="3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2"/>
                                  <w:hpsBaseText w:val="34"/>
                                  <w:lid w:val="ja-JP"/>
                                </w:rubyPr>
                                <w:rt>
                                  <w:r w:rsidR="0069689E" w:rsidRPr="0069689E">
                                    <w:rPr>
                                      <w:rFonts w:ascii="UD デジタル 教科書体 NK-B" w:eastAsia="UD デジタル 教科書体 NK-B"/>
                                      <w:b/>
                                      <w:bCs/>
                                      <w:color w:val="FFFFFF"/>
                                      <w:sz w:val="12"/>
                                      <w:szCs w:val="34"/>
                                    </w:rPr>
                                    <w:t>ひょうほん</w:t>
                                  </w:r>
                                </w:rt>
                                <w:rubyBase>
                                  <w:r w:rsidR="0069689E" w:rsidRPr="0069689E">
                                    <w:rPr>
                                      <w:rFonts w:ascii="UD デジタル 教科書体 NK-B" w:eastAsia="UD デジタル 教科書体 NK-B"/>
                                      <w:b/>
                                      <w:bCs/>
                                      <w:color w:val="FFFFFF"/>
                                      <w:sz w:val="34"/>
                                      <w:szCs w:val="34"/>
                                    </w:rPr>
                                    <w:t>標本</w:t>
                                  </w:r>
                                </w:rubyBase>
                              </w:ruby>
                            </w:r>
                            <w:r w:rsidRPr="0069689E">
                              <w:rPr>
                                <w:rFonts w:ascii="UD デジタル 教科書体 NK-B" w:eastAsia="UD デジタル 教科書体 NK-B" w:hint="eastAsia"/>
                                <w:b/>
                                <w:bCs/>
                                <w:color w:val="FFFFFF"/>
                                <w:sz w:val="34"/>
                                <w:szCs w:val="34"/>
                              </w:rPr>
                              <w:t xml:space="preserve">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7CF87D" id="_x0000_s1131" type="#_x0000_t202" style="position:absolute;left:0;text-align:left;margin-left:258pt;margin-top:3.4pt;width:51pt;height:39pt;z-index:252119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" filled="f" stroked="f" strokeweight=".5pt">
                <v:textbox>
                  <w:txbxContent>
                    <w:p w14:paraId="12D75529" w14:textId="77777777" w:rsidR="0069689E" w:rsidRPr="0069689E" w:rsidRDefault="0069689E" w:rsidP="0069689E">
                      <w:pPr>
                        <w:jc w:val="both"/>
                        <w:rPr>
                          <w:rFonts w:ascii="UD デジタル 教科書体 NK-B" w:eastAsia="UD デジタル 教科書体 NK-B"/>
                          <w:b/>
                          <w:bCs/>
                          <w:color w:val="FFFFFF"/>
                          <w:sz w:val="34"/>
                          <w:szCs w:val="34"/>
                        </w:rPr>
                      </w:pPr>
                      <w:r w:rsidRPr="0069689E">
                        <w:rPr>
                          <w:rFonts w:ascii="UD デジタル 教科書体 NK-B" w:eastAsia="UD デジタル 教科書体 NK-B"/>
                          <w:b/>
                          <w:bCs/>
                          <w:color w:val="FFFFFF"/>
                          <w:sz w:val="34"/>
                          <w:szCs w:val="34"/>
                        </w:rPr>
                        <w:ruby>
                          <w:rubyPr>
                            <w:rubyAlign w:val="distributeSpace"/>
                            <w:hps w:val="12"/>
                            <w:hpsRaise w:val="32"/>
                            <w:hpsBaseText w:val="34"/>
                            <w:lid w:val="ja-JP"/>
                          </w:rubyPr>
                          <w:rt>
                            <w:r w:rsidR="0069689E" w:rsidRPr="0069689E"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  <w:sz w:val="12"/>
                                <w:szCs w:val="34"/>
                              </w:rPr>
                              <w:t>ひょうほん</w:t>
                            </w:r>
                          </w:rt>
                          <w:rubyBase>
                            <w:r w:rsidR="0069689E" w:rsidRPr="0069689E"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  <w:sz w:val="34"/>
                                <w:szCs w:val="34"/>
                              </w:rPr>
                              <w:t>標本</w:t>
                            </w:r>
                          </w:rubyBase>
                        </w:ruby>
                      </w:r>
                      <w:r w:rsidRPr="0069689E">
                        <w:rPr>
                          <w:rFonts w:ascii="UD デジタル 教科書体 NK-B" w:eastAsia="UD デジタル 教科書体 NK-B" w:hint="eastAsia"/>
                          <w:b/>
                          <w:bCs/>
                          <w:color w:val="FFFFFF"/>
                          <w:sz w:val="34"/>
                          <w:szCs w:val="34"/>
                        </w:rPr>
                        <w:t xml:space="preserve">　</w:t>
                      </w:r>
                    </w:p>
                  </w:txbxContent>
                </v:textbox>
              </v:shape>
            </w:pict>
          </mc:Fallback>
        </mc:AlternateContent>
      </w:r>
      <w:r w:rsidR="002A4EB2" w:rsidRPr="00E71ECB">
        <w:rPr>
          <w:rFonts w:ascii="UD デジタル 教科書体 NK-B" w:eastAsia="UD デジタル 教科書体 NK-B" w:hint="eastAsia"/>
          <w:noProof/>
        </w:rPr>
        <w:drawing>
          <wp:anchor distT="0" distB="0" distL="114300" distR="114300" simplePos="0" relativeHeight="252201984" behindDoc="0" locked="0" layoutInCell="1" allowOverlap="1" wp14:anchorId="3E7FF6EA" wp14:editId="65ECF6A7">
            <wp:simplePos x="0" y="0"/>
            <wp:positionH relativeFrom="column">
              <wp:posOffset>5151755</wp:posOffset>
            </wp:positionH>
            <wp:positionV relativeFrom="paragraph">
              <wp:posOffset>306705</wp:posOffset>
            </wp:positionV>
            <wp:extent cx="757555" cy="757555"/>
            <wp:effectExtent l="0" t="0" r="4445" b="4445"/>
            <wp:wrapNone/>
            <wp:docPr id="1219357794" name="図 1219357794" descr="グラフ&#10;&#10;中程度の精度で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8340184" name="図 1988340184" descr="グラフ&#10;&#10;中程度の精度で自動的に生成された説明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555" cy="757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6411" w:rsidRPr="00A56411">
        <w:rPr>
          <w:rFonts w:ascii="UD デジタル 教科書体 N-R" w:eastAsia="UD デジタル 教科書体 N-R" w:hAnsi="游明朝" w:cs="Times New Roman"/>
          <w:color w:val="FF5050"/>
          <w:sz w:val="21"/>
          <w:szCs w:val="21"/>
        </w:rPr>
        <w:tab/>
      </w:r>
    </w:p>
    <w:p w14:paraId="03413BB9" w14:textId="0DE7F33E" w:rsidR="0069689E" w:rsidRPr="0069689E" w:rsidRDefault="00A14FF1" w:rsidP="002434A8">
      <w:pPr>
        <w:tabs>
          <w:tab w:val="left" w:pos="1584"/>
        </w:tabs>
        <w:spacing w:before="0" w:after="160" w:line="278" w:lineRule="auto"/>
        <w:rPr>
          <w:rFonts w:ascii="UD デジタル 教科書体 N-R" w:eastAsia="UD デジタル 教科書体 N-R" w:hAnsi="游明朝" w:cs="Times New Roman"/>
          <w:sz w:val="21"/>
          <w:szCs w:val="21"/>
        </w:rPr>
      </w:pPr>
      <w:r w:rsidRPr="0069689E">
        <w:rPr>
          <w:rFonts w:ascii="UD デジタル 教科書体 N-R" w:eastAsia="UD デジタル 教科書体 N-R" w:hAnsi="游明朝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20064" behindDoc="0" locked="0" layoutInCell="1" allowOverlap="1" wp14:anchorId="06738880" wp14:editId="70C7AC7F">
                <wp:simplePos x="0" y="0"/>
                <wp:positionH relativeFrom="column">
                  <wp:posOffset>3177540</wp:posOffset>
                </wp:positionH>
                <wp:positionV relativeFrom="paragraph">
                  <wp:posOffset>307340</wp:posOffset>
                </wp:positionV>
                <wp:extent cx="944880" cy="495300"/>
                <wp:effectExtent l="0" t="0" r="0" b="0"/>
                <wp:wrapNone/>
                <wp:docPr id="276249215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4880" cy="495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20D8AF" w14:textId="77777777" w:rsidR="0069689E" w:rsidRPr="0069689E" w:rsidRDefault="0069689E" w:rsidP="0069689E">
                            <w:pPr>
                              <w:jc w:val="both"/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  <w:sz w:val="34"/>
                                <w:szCs w:val="34"/>
                              </w:rPr>
                            </w:pPr>
                            <w:r w:rsidRPr="0069689E"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  <w:sz w:val="34"/>
                                <w:szCs w:val="3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2"/>
                                  <w:hpsBaseText w:val="34"/>
                                  <w:lid w:val="ja-JP"/>
                                </w:rubyPr>
                                <w:rt>
                                  <w:r w:rsidR="0069689E" w:rsidRPr="0069689E">
                                    <w:rPr>
                                      <w:rFonts w:ascii="UD デジタル 教科書体 NK-B" w:eastAsia="UD デジタル 教科書体 NK-B"/>
                                      <w:b/>
                                      <w:bCs/>
                                      <w:color w:val="FFFFFF"/>
                                      <w:sz w:val="12"/>
                                      <w:szCs w:val="34"/>
                                    </w:rPr>
                                    <w:t>かず</w:t>
                                  </w:r>
                                </w:rt>
                                <w:rubyBase>
                                  <w:r w:rsidR="0069689E" w:rsidRPr="0069689E">
                                    <w:rPr>
                                      <w:rFonts w:ascii="UD デジタル 教科書体 NK-B" w:eastAsia="UD デジタル 教科書体 NK-B"/>
                                      <w:b/>
                                      <w:bCs/>
                                      <w:color w:val="FFFFFF"/>
                                      <w:sz w:val="34"/>
                                      <w:szCs w:val="34"/>
                                    </w:rPr>
                                    <w:t>数</w:t>
                                  </w:r>
                                </w:rubyBase>
                              </w:ruby>
                            </w:r>
                            <w:r w:rsidRPr="0069689E">
                              <w:rPr>
                                <w:rFonts w:ascii="UD デジタル 教科書体 NK-B" w:eastAsia="UD デジタル 教科書体 NK-B" w:hint="eastAsia"/>
                                <w:b/>
                                <w:bCs/>
                                <w:color w:val="FFFFFF"/>
                                <w:sz w:val="34"/>
                                <w:szCs w:val="34"/>
                              </w:rPr>
                              <w:t>や</w:t>
                            </w:r>
                            <w:r w:rsidRPr="0069689E"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  <w:sz w:val="34"/>
                                <w:szCs w:val="3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2"/>
                                  <w:hpsBaseText w:val="34"/>
                                  <w:lid w:val="ja-JP"/>
                                </w:rubyPr>
                                <w:rt>
                                  <w:r w:rsidR="0069689E" w:rsidRPr="0069689E">
                                    <w:rPr>
                                      <w:rFonts w:ascii="UD デジタル 教科書体 NK-B" w:eastAsia="UD デジタル 教科書体 NK-B"/>
                                      <w:b/>
                                      <w:bCs/>
                                      <w:color w:val="FFFFFF"/>
                                      <w:sz w:val="12"/>
                                      <w:szCs w:val="34"/>
                                    </w:rPr>
                                    <w:t>りょう</w:t>
                                  </w:r>
                                </w:rt>
                                <w:rubyBase>
                                  <w:r w:rsidR="0069689E" w:rsidRPr="0069689E">
                                    <w:rPr>
                                      <w:rFonts w:ascii="UD デジタル 教科書体 NK-B" w:eastAsia="UD デジタル 教科書体 NK-B"/>
                                      <w:b/>
                                      <w:bCs/>
                                      <w:color w:val="FFFFFF"/>
                                      <w:sz w:val="34"/>
                                      <w:szCs w:val="34"/>
                                    </w:rPr>
                                    <w:t>量</w:t>
                                  </w:r>
                                </w:rubyBase>
                              </w:ruby>
                            </w:r>
                            <w:r w:rsidRPr="0069689E">
                              <w:rPr>
                                <w:rFonts w:ascii="UD デジタル 教科書体 NK-B" w:eastAsia="UD デジタル 教科書体 NK-B" w:hint="eastAsia"/>
                                <w:b/>
                                <w:bCs/>
                                <w:color w:val="FFFFFF"/>
                                <w:sz w:val="34"/>
                                <w:szCs w:val="34"/>
                              </w:rPr>
                              <w:t xml:space="preserve">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738880" id="_x0000_s1132" type="#_x0000_t202" style="position:absolute;margin-left:250.2pt;margin-top:24.2pt;width:74.4pt;height:39pt;z-index:252120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" filled="f" stroked="f" strokeweight=".5pt">
                <v:textbox>
                  <w:txbxContent>
                    <w:p w14:paraId="5C20D8AF" w14:textId="77777777" w:rsidR="0069689E" w:rsidRPr="0069689E" w:rsidRDefault="0069689E" w:rsidP="0069689E">
                      <w:pPr>
                        <w:jc w:val="both"/>
                        <w:rPr>
                          <w:rFonts w:ascii="UD デジタル 教科書体 NK-B" w:eastAsia="UD デジタル 教科書体 NK-B"/>
                          <w:b/>
                          <w:bCs/>
                          <w:color w:val="FFFFFF"/>
                          <w:sz w:val="34"/>
                          <w:szCs w:val="34"/>
                        </w:rPr>
                      </w:pPr>
                      <w:r w:rsidRPr="0069689E">
                        <w:rPr>
                          <w:rFonts w:ascii="UD デジタル 教科書体 NK-B" w:eastAsia="UD デジタル 教科書体 NK-B"/>
                          <w:b/>
                          <w:bCs/>
                          <w:color w:val="FFFFFF"/>
                          <w:sz w:val="34"/>
                          <w:szCs w:val="34"/>
                        </w:rPr>
                        <w:ruby>
                          <w:rubyPr>
                            <w:rubyAlign w:val="distributeSpace"/>
                            <w:hps w:val="12"/>
                            <w:hpsRaise w:val="32"/>
                            <w:hpsBaseText w:val="34"/>
                            <w:lid w:val="ja-JP"/>
                          </w:rubyPr>
                          <w:rt>
                            <w:r w:rsidR="0069689E" w:rsidRPr="0069689E"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  <w:sz w:val="12"/>
                                <w:szCs w:val="34"/>
                              </w:rPr>
                              <w:t>かず</w:t>
                            </w:r>
                          </w:rt>
                          <w:rubyBase>
                            <w:r w:rsidR="0069689E" w:rsidRPr="0069689E"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  <w:sz w:val="34"/>
                                <w:szCs w:val="34"/>
                              </w:rPr>
                              <w:t>数</w:t>
                            </w:r>
                          </w:rubyBase>
                        </w:ruby>
                      </w:r>
                      <w:r w:rsidRPr="0069689E">
                        <w:rPr>
                          <w:rFonts w:ascii="UD デジタル 教科書体 NK-B" w:eastAsia="UD デジタル 教科書体 NK-B" w:hint="eastAsia"/>
                          <w:b/>
                          <w:bCs/>
                          <w:color w:val="FFFFFF"/>
                          <w:sz w:val="34"/>
                          <w:szCs w:val="34"/>
                        </w:rPr>
                        <w:t>や</w:t>
                      </w:r>
                      <w:r w:rsidRPr="0069689E">
                        <w:rPr>
                          <w:rFonts w:ascii="UD デジタル 教科書体 NK-B" w:eastAsia="UD デジタル 教科書体 NK-B"/>
                          <w:b/>
                          <w:bCs/>
                          <w:color w:val="FFFFFF"/>
                          <w:sz w:val="34"/>
                          <w:szCs w:val="34"/>
                        </w:rPr>
                        <w:ruby>
                          <w:rubyPr>
                            <w:rubyAlign w:val="distributeSpace"/>
                            <w:hps w:val="12"/>
                            <w:hpsRaise w:val="32"/>
                            <w:hpsBaseText w:val="34"/>
                            <w:lid w:val="ja-JP"/>
                          </w:rubyPr>
                          <w:rt>
                            <w:r w:rsidR="0069689E" w:rsidRPr="0069689E"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  <w:sz w:val="12"/>
                                <w:szCs w:val="34"/>
                              </w:rPr>
                              <w:t>りょう</w:t>
                            </w:r>
                          </w:rt>
                          <w:rubyBase>
                            <w:r w:rsidR="0069689E" w:rsidRPr="0069689E"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  <w:sz w:val="34"/>
                                <w:szCs w:val="34"/>
                              </w:rPr>
                              <w:t>量</w:t>
                            </w:r>
                          </w:rubyBase>
                        </w:ruby>
                      </w:r>
                      <w:r w:rsidRPr="0069689E">
                        <w:rPr>
                          <w:rFonts w:ascii="UD デジタル 教科書体 NK-B" w:eastAsia="UD デジタル 教科書体 NK-B" w:hint="eastAsia"/>
                          <w:b/>
                          <w:bCs/>
                          <w:color w:val="FFFFFF"/>
                          <w:sz w:val="34"/>
                          <w:szCs w:val="34"/>
                        </w:rPr>
                        <w:t xml:space="preserve">　</w:t>
                      </w:r>
                    </w:p>
                  </w:txbxContent>
                </v:textbox>
              </v:shape>
            </w:pict>
          </mc:Fallback>
        </mc:AlternateContent>
      </w:r>
      <w:r w:rsidRPr="0069689E">
        <w:rPr>
          <w:rFonts w:ascii="UD デジタル 教科書体 N-R" w:eastAsia="UD デジタル 教科書体 N-R" w:hAnsi="游明朝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21088" behindDoc="0" locked="0" layoutInCell="1" allowOverlap="1" wp14:anchorId="02CCAA35" wp14:editId="166B5B08">
                <wp:simplePos x="0" y="0"/>
                <wp:positionH relativeFrom="column">
                  <wp:posOffset>465455</wp:posOffset>
                </wp:positionH>
                <wp:positionV relativeFrom="paragraph">
                  <wp:posOffset>293370</wp:posOffset>
                </wp:positionV>
                <wp:extent cx="594360" cy="533400"/>
                <wp:effectExtent l="0" t="0" r="0" b="0"/>
                <wp:wrapNone/>
                <wp:docPr id="1246853399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4360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4FFF50D" w14:textId="77777777" w:rsidR="0069689E" w:rsidRPr="0069689E" w:rsidRDefault="0069689E" w:rsidP="0069689E">
                            <w:pPr>
                              <w:jc w:val="both"/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  <w:sz w:val="34"/>
                                <w:szCs w:val="34"/>
                              </w:rPr>
                            </w:pPr>
                            <w:r w:rsidRPr="0069689E"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  <w:sz w:val="34"/>
                                <w:szCs w:val="34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2"/>
                                  <w:hpsBaseText w:val="34"/>
                                  <w:lid w:val="ja-JP"/>
                                </w:rubyPr>
                                <w:rt>
                                  <w:r w:rsidR="0069689E" w:rsidRPr="0069689E">
                                    <w:rPr>
                                      <w:rFonts w:ascii="UD デジタル 教科書体 NK-B" w:eastAsia="UD デジタル 教科書体 NK-B"/>
                                      <w:b/>
                                      <w:bCs/>
                                      <w:color w:val="FFFFFF"/>
                                      <w:sz w:val="12"/>
                                      <w:szCs w:val="34"/>
                                    </w:rPr>
                                    <w:t>ひょう</w:t>
                                  </w:r>
                                </w:rt>
                                <w:rubyBase>
                                  <w:r w:rsidR="0069689E" w:rsidRPr="0069689E">
                                    <w:rPr>
                                      <w:rFonts w:ascii="UD デジタル 教科書体 NK-B" w:eastAsia="UD デジタル 教科書体 NK-B"/>
                                      <w:b/>
                                      <w:bCs/>
                                      <w:color w:val="FFFFFF"/>
                                      <w:sz w:val="34"/>
                                      <w:szCs w:val="34"/>
                                    </w:rPr>
                                    <w:t>表</w:t>
                                  </w:r>
                                </w:rubyBase>
                              </w:ruby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CCAA35" id="_x0000_s1133" type="#_x0000_t202" style="position:absolute;margin-left:36.65pt;margin-top:23.1pt;width:46.8pt;height:42pt;z-index:252121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" filled="f" stroked="f" strokeweight=".5pt">
                <v:textbox>
                  <w:txbxContent>
                    <w:p w14:paraId="04FFF50D" w14:textId="77777777" w:rsidR="0069689E" w:rsidRPr="0069689E" w:rsidRDefault="0069689E" w:rsidP="0069689E">
                      <w:pPr>
                        <w:jc w:val="both"/>
                        <w:rPr>
                          <w:rFonts w:ascii="UD デジタル 教科書体 NK-B" w:eastAsia="UD デジタル 教科書体 NK-B"/>
                          <w:b/>
                          <w:bCs/>
                          <w:color w:val="FFFFFF"/>
                          <w:sz w:val="34"/>
                          <w:szCs w:val="34"/>
                        </w:rPr>
                      </w:pPr>
                      <w:r w:rsidRPr="0069689E">
                        <w:rPr>
                          <w:rFonts w:ascii="UD デジタル 教科書体 NK-B" w:eastAsia="UD デジタル 教科書体 NK-B"/>
                          <w:b/>
                          <w:bCs/>
                          <w:color w:val="FFFFFF"/>
                          <w:sz w:val="34"/>
                          <w:szCs w:val="34"/>
                        </w:rPr>
                        <w:ruby>
                          <w:rubyPr>
                            <w:rubyAlign w:val="distributeSpace"/>
                            <w:hps w:val="12"/>
                            <w:hpsRaise w:val="32"/>
                            <w:hpsBaseText w:val="34"/>
                            <w:lid w:val="ja-JP"/>
                          </w:rubyPr>
                          <w:rt>
                            <w:r w:rsidR="0069689E" w:rsidRPr="0069689E"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  <w:sz w:val="12"/>
                                <w:szCs w:val="34"/>
                              </w:rPr>
                              <w:t>ひょう</w:t>
                            </w:r>
                          </w:rt>
                          <w:rubyBase>
                            <w:r w:rsidR="0069689E" w:rsidRPr="0069689E"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  <w:sz w:val="34"/>
                                <w:szCs w:val="34"/>
                              </w:rPr>
                              <w:t>表</w:t>
                            </w:r>
                          </w:rubyBase>
                        </w:ruby>
                      </w:r>
                    </w:p>
                  </w:txbxContent>
                </v:textbox>
              </v:shape>
            </w:pict>
          </mc:Fallback>
        </mc:AlternateContent>
      </w:r>
    </w:p>
    <w:p w14:paraId="23E28A59" w14:textId="5189D10C" w:rsidR="0069689E" w:rsidRDefault="0069689E" w:rsidP="0069689E">
      <w:pPr>
        <w:spacing w:before="0" w:after="160" w:line="278" w:lineRule="auto"/>
        <w:ind w:left="360"/>
        <w:rPr>
          <w:rFonts w:ascii="UD デジタル 教科書体 N-R" w:eastAsia="UD デジタル 教科書体 N-R" w:hAnsi="游明朝" w:cs="Times New Roman"/>
          <w:sz w:val="21"/>
          <w:szCs w:val="21"/>
        </w:rPr>
      </w:pPr>
    </w:p>
    <w:p w14:paraId="789CD29D" w14:textId="63D91A96" w:rsidR="0069689E" w:rsidRPr="0069689E" w:rsidRDefault="00A14FF1" w:rsidP="002434A8">
      <w:pPr>
        <w:tabs>
          <w:tab w:val="center" w:pos="5282"/>
        </w:tabs>
        <w:spacing w:before="0" w:after="160" w:line="278" w:lineRule="auto"/>
        <w:ind w:left="360"/>
        <w:rPr>
          <w:rFonts w:ascii="UD デジタル 教科書体 N-R" w:eastAsia="UD デジタル 教科書体 N-R" w:hAnsi="游明朝" w:cs="Times New Roman"/>
          <w:sz w:val="21"/>
          <w:szCs w:val="21"/>
        </w:rPr>
      </w:pPr>
      <w:r w:rsidRPr="0069689E">
        <w:rPr>
          <w:rFonts w:ascii="UD デジタル 教科書体 N-R" w:eastAsia="UD デジタル 教科書体 N-R" w:hAnsi="游明朝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32352" behindDoc="0" locked="0" layoutInCell="1" allowOverlap="1" wp14:anchorId="584C4302" wp14:editId="6148810C">
                <wp:simplePos x="0" y="0"/>
                <wp:positionH relativeFrom="column">
                  <wp:posOffset>1199515</wp:posOffset>
                </wp:positionH>
                <wp:positionV relativeFrom="paragraph">
                  <wp:posOffset>262890</wp:posOffset>
                </wp:positionV>
                <wp:extent cx="441960" cy="495300"/>
                <wp:effectExtent l="0" t="0" r="0" b="0"/>
                <wp:wrapNone/>
                <wp:docPr id="1922530098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41960" cy="495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DEB138B" w14:textId="77777777" w:rsidR="0069689E" w:rsidRPr="0069689E" w:rsidRDefault="0069689E" w:rsidP="0069689E">
                            <w:pPr>
                              <w:jc w:val="both"/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</w:rPr>
                            </w:pPr>
                            <w:r w:rsidRPr="0069689E"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69689E" w:rsidRPr="0069689E">
                                    <w:rPr>
                                      <w:rFonts w:ascii="UD デジタル 教科書体 NK-B" w:eastAsia="UD デジタル 教科書体 NK-B"/>
                                      <w:b/>
                                      <w:bCs/>
                                      <w:color w:val="FFFFFF"/>
                                      <w:sz w:val="8"/>
                                    </w:rPr>
                                    <w:t>ひょう</w:t>
                                  </w:r>
                                </w:rt>
                                <w:rubyBase>
                                  <w:r w:rsidR="0069689E" w:rsidRPr="0069689E">
                                    <w:rPr>
                                      <w:rFonts w:ascii="UD デジタル 教科書体 NK-B" w:eastAsia="UD デジタル 教科書体 NK-B"/>
                                      <w:b/>
                                      <w:bCs/>
                                      <w:color w:val="FFFFFF"/>
                                    </w:rPr>
                                    <w:t>表</w:t>
                                  </w:r>
                                </w:rubyBase>
                              </w:ruby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4C4302" id="_x0000_s1134" type="#_x0000_t202" style="position:absolute;left:0;text-align:left;margin-left:94.45pt;margin-top:20.7pt;width:34.8pt;height:39pt;z-index:25213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" filled="f" stroked="f" strokeweight=".5pt">
                <v:textbox>
                  <w:txbxContent>
                    <w:p w14:paraId="1DEB138B" w14:textId="77777777" w:rsidR="0069689E" w:rsidRPr="0069689E" w:rsidRDefault="0069689E" w:rsidP="0069689E">
                      <w:pPr>
                        <w:jc w:val="both"/>
                        <w:rPr>
                          <w:rFonts w:ascii="UD デジタル 教科書体 NK-B" w:eastAsia="UD デジタル 教科書体 NK-B"/>
                          <w:b/>
                          <w:bCs/>
                          <w:color w:val="FFFFFF"/>
                        </w:rPr>
                      </w:pPr>
                      <w:r w:rsidRPr="0069689E">
                        <w:rPr>
                          <w:rFonts w:ascii="UD デジタル 教科書体 NK-B" w:eastAsia="UD デジタル 教科書体 NK-B"/>
                          <w:b/>
                          <w:bCs/>
                          <w:color w:val="FFFFFF"/>
                        </w:rPr>
                        <w:ruby>
                          <w:rubyPr>
                            <w:rubyAlign w:val="distributeSpace"/>
                            <w:hps w:val="8"/>
                            <w:hpsRaise w:val="20"/>
                            <w:hpsBaseText w:val="22"/>
                            <w:lid w:val="ja-JP"/>
                          </w:rubyPr>
                          <w:rt>
                            <w:r w:rsidR="0069689E" w:rsidRPr="0069689E"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  <w:sz w:val="8"/>
                              </w:rPr>
                              <w:t>ひょう</w:t>
                            </w:r>
                          </w:rt>
                          <w:rubyBase>
                            <w:r w:rsidR="0069689E" w:rsidRPr="0069689E"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</w:rPr>
                              <w:t>表</w:t>
                            </w:r>
                          </w:rubyBase>
                        </w:ruby>
                      </w:r>
                    </w:p>
                  </w:txbxContent>
                </v:textbox>
              </v:shape>
            </w:pict>
          </mc:Fallback>
        </mc:AlternateContent>
      </w:r>
      <w:r w:rsidR="0069689E" w:rsidRPr="0069689E">
        <w:rPr>
          <w:rFonts w:ascii="UD デジタル 教科書体 N-R" w:eastAsia="UD デジタル 教科書体 N-R" w:hAnsi="游明朝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31328" behindDoc="0" locked="0" layoutInCell="1" allowOverlap="1" wp14:anchorId="23427079" wp14:editId="1ADDCA3B">
                <wp:simplePos x="0" y="0"/>
                <wp:positionH relativeFrom="column">
                  <wp:posOffset>549275</wp:posOffset>
                </wp:positionH>
                <wp:positionV relativeFrom="paragraph">
                  <wp:posOffset>269240</wp:posOffset>
                </wp:positionV>
                <wp:extent cx="807720" cy="449580"/>
                <wp:effectExtent l="0" t="0" r="0" b="7620"/>
                <wp:wrapNone/>
                <wp:docPr id="1265331930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7720" cy="449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BA9A3C9" w14:textId="77777777" w:rsidR="0069689E" w:rsidRPr="0069689E" w:rsidRDefault="0069689E" w:rsidP="0069689E">
                            <w:pPr>
                              <w:jc w:val="both"/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  <w:sz w:val="21"/>
                                <w:szCs w:val="21"/>
                              </w:rPr>
                            </w:pPr>
                            <w:r w:rsidRPr="0069689E"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  <w:sz w:val="21"/>
                                <w:szCs w:val="21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69689E" w:rsidRPr="0069689E">
                                    <w:rPr>
                                      <w:rFonts w:ascii="UD デジタル 教科書体 NK-B" w:eastAsia="UD デジタル 教科書体 NK-B"/>
                                      <w:b/>
                                      <w:bCs/>
                                      <w:color w:val="FFFFFF"/>
                                      <w:sz w:val="8"/>
                                      <w:szCs w:val="21"/>
                                    </w:rPr>
                                    <w:t>かず</w:t>
                                  </w:r>
                                </w:rt>
                                <w:rubyBase>
                                  <w:r w:rsidR="0069689E" w:rsidRPr="0069689E">
                                    <w:rPr>
                                      <w:rFonts w:ascii="UD デジタル 教科書体 NK-B" w:eastAsia="UD デジタル 教科書体 NK-B"/>
                                      <w:b/>
                                      <w:bCs/>
                                      <w:color w:val="FFFFFF"/>
                                      <w:sz w:val="21"/>
                                      <w:szCs w:val="21"/>
                                    </w:rPr>
                                    <w:t>数</w:t>
                                  </w:r>
                                </w:rubyBase>
                              </w:ruby>
                            </w:r>
                            <w:r w:rsidRPr="0069689E">
                              <w:rPr>
                                <w:rFonts w:ascii="UD デジタル 教科書体 NK-B" w:eastAsia="UD デジタル 教科書体 NK-B" w:hint="eastAsia"/>
                                <w:b/>
                                <w:bCs/>
                                <w:color w:val="FFFFFF"/>
                                <w:sz w:val="21"/>
                                <w:szCs w:val="21"/>
                              </w:rPr>
                              <w:t>や</w:t>
                            </w:r>
                            <w:r w:rsidRPr="0069689E"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  <w:sz w:val="21"/>
                                <w:szCs w:val="21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18"/>
                                  <w:hpsBaseText w:val="21"/>
                                  <w:lid w:val="ja-JP"/>
                                </w:rubyPr>
                                <w:rt>
                                  <w:r w:rsidR="0069689E" w:rsidRPr="0069689E">
                                    <w:rPr>
                                      <w:rFonts w:ascii="UD デジタル 教科書体 NK-B" w:eastAsia="UD デジタル 教科書体 NK-B"/>
                                      <w:b/>
                                      <w:bCs/>
                                      <w:color w:val="FFFFFF"/>
                                      <w:sz w:val="8"/>
                                      <w:szCs w:val="21"/>
                                    </w:rPr>
                                    <w:t>りょう</w:t>
                                  </w:r>
                                </w:rt>
                                <w:rubyBase>
                                  <w:r w:rsidR="0069689E" w:rsidRPr="0069689E">
                                    <w:rPr>
                                      <w:rFonts w:ascii="UD デジタル 教科書体 NK-B" w:eastAsia="UD デジタル 教科書体 NK-B"/>
                                      <w:b/>
                                      <w:bCs/>
                                      <w:color w:val="FFFFFF"/>
                                      <w:sz w:val="21"/>
                                      <w:szCs w:val="21"/>
                                    </w:rPr>
                                    <w:t>量</w:t>
                                  </w:r>
                                </w:rubyBase>
                              </w:ruby>
                            </w:r>
                            <w:r w:rsidRPr="0069689E">
                              <w:rPr>
                                <w:rFonts w:ascii="UD デジタル 教科書体 NK-B" w:eastAsia="UD デジタル 教科書体 NK-B" w:hint="eastAsia"/>
                                <w:b/>
                                <w:bCs/>
                                <w:color w:val="FFFFFF"/>
                                <w:sz w:val="21"/>
                                <w:szCs w:val="21"/>
                              </w:rPr>
                              <w:t xml:space="preserve">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427079" id="_x0000_s1135" type="#_x0000_t202" style="position:absolute;left:0;text-align:left;margin-left:43.25pt;margin-top:21.2pt;width:63.6pt;height:35.4pt;z-index:25213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" filled="f" stroked="f" strokeweight=".5pt">
                <v:textbox>
                  <w:txbxContent>
                    <w:p w14:paraId="4BA9A3C9" w14:textId="77777777" w:rsidR="0069689E" w:rsidRPr="0069689E" w:rsidRDefault="0069689E" w:rsidP="0069689E">
                      <w:pPr>
                        <w:jc w:val="both"/>
                        <w:rPr>
                          <w:rFonts w:ascii="UD デジタル 教科書体 NK-B" w:eastAsia="UD デジタル 教科書体 NK-B"/>
                          <w:b/>
                          <w:bCs/>
                          <w:color w:val="FFFFFF"/>
                          <w:sz w:val="21"/>
                          <w:szCs w:val="21"/>
                        </w:rPr>
                      </w:pPr>
                      <w:r w:rsidRPr="0069689E">
                        <w:rPr>
                          <w:rFonts w:ascii="UD デジタル 教科書体 NK-B" w:eastAsia="UD デジタル 教科書体 NK-B"/>
                          <w:b/>
                          <w:bCs/>
                          <w:color w:val="FFFFFF"/>
                          <w:sz w:val="21"/>
                          <w:szCs w:val="21"/>
                        </w:rPr>
                        <w:ruby>
                          <w:rubyPr>
                            <w:rubyAlign w:val="distributeSpace"/>
                            <w:hps w:val="8"/>
                            <w:hpsRaise w:val="18"/>
                            <w:hpsBaseText w:val="21"/>
                            <w:lid w:val="ja-JP"/>
                          </w:rubyPr>
                          <w:rt>
                            <w:r w:rsidR="0069689E" w:rsidRPr="0069689E"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  <w:sz w:val="8"/>
                                <w:szCs w:val="21"/>
                              </w:rPr>
                              <w:t>かず</w:t>
                            </w:r>
                          </w:rt>
                          <w:rubyBase>
                            <w:r w:rsidR="0069689E" w:rsidRPr="0069689E"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  <w:sz w:val="21"/>
                                <w:szCs w:val="21"/>
                              </w:rPr>
                              <w:t>数</w:t>
                            </w:r>
                          </w:rubyBase>
                        </w:ruby>
                      </w:r>
                      <w:r w:rsidRPr="0069689E">
                        <w:rPr>
                          <w:rFonts w:ascii="UD デジタル 教科書体 NK-B" w:eastAsia="UD デジタル 教科書体 NK-B" w:hint="eastAsia"/>
                          <w:b/>
                          <w:bCs/>
                          <w:color w:val="FFFFFF"/>
                          <w:sz w:val="21"/>
                          <w:szCs w:val="21"/>
                        </w:rPr>
                        <w:t>や</w:t>
                      </w:r>
                      <w:r w:rsidRPr="0069689E">
                        <w:rPr>
                          <w:rFonts w:ascii="UD デジタル 教科書体 NK-B" w:eastAsia="UD デジタル 教科書体 NK-B"/>
                          <w:b/>
                          <w:bCs/>
                          <w:color w:val="FFFFFF"/>
                          <w:sz w:val="21"/>
                          <w:szCs w:val="21"/>
                        </w:rPr>
                        <w:ruby>
                          <w:rubyPr>
                            <w:rubyAlign w:val="distributeSpace"/>
                            <w:hps w:val="8"/>
                            <w:hpsRaise w:val="18"/>
                            <w:hpsBaseText w:val="21"/>
                            <w:lid w:val="ja-JP"/>
                          </w:rubyPr>
                          <w:rt>
                            <w:r w:rsidR="0069689E" w:rsidRPr="0069689E"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  <w:sz w:val="8"/>
                                <w:szCs w:val="21"/>
                              </w:rPr>
                              <w:t>りょう</w:t>
                            </w:r>
                          </w:rt>
                          <w:rubyBase>
                            <w:r w:rsidR="0069689E" w:rsidRPr="0069689E"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  <w:sz w:val="21"/>
                                <w:szCs w:val="21"/>
                              </w:rPr>
                              <w:t>量</w:t>
                            </w:r>
                          </w:rubyBase>
                        </w:ruby>
                      </w:r>
                      <w:r w:rsidRPr="0069689E">
                        <w:rPr>
                          <w:rFonts w:ascii="UD デジタル 教科書体 NK-B" w:eastAsia="UD デジタル 教科書体 NK-B" w:hint="eastAsia"/>
                          <w:b/>
                          <w:bCs/>
                          <w:color w:val="FFFFFF"/>
                          <w:sz w:val="21"/>
                          <w:szCs w:val="21"/>
                        </w:rPr>
                        <w:t xml:space="preserve">　</w:t>
                      </w:r>
                    </w:p>
                  </w:txbxContent>
                </v:textbox>
              </v:shape>
            </w:pict>
          </mc:Fallback>
        </mc:AlternateContent>
      </w:r>
      <w:r w:rsidR="002434A8">
        <w:rPr>
          <w:rFonts w:ascii="UD デジタル 教科書体 N-R" w:eastAsia="UD デジタル 教科書体 N-R" w:hAnsi="游明朝" w:cs="Times New Roman"/>
          <w:sz w:val="21"/>
          <w:szCs w:val="21"/>
        </w:rPr>
        <w:tab/>
      </w:r>
    </w:p>
    <w:tbl>
      <w:tblPr>
        <w:tblStyle w:val="1f8"/>
        <w:tblW w:w="0" w:type="auto"/>
        <w:tblInd w:w="360" w:type="dxa"/>
        <w:tblLook w:val="04A0" w:firstRow="1" w:lastRow="0" w:firstColumn="1" w:lastColumn="0" w:noHBand="0" w:noVBand="1"/>
      </w:tblPr>
      <w:tblGrid>
        <w:gridCol w:w="486"/>
        <w:gridCol w:w="850"/>
        <w:gridCol w:w="3050"/>
        <w:gridCol w:w="5448"/>
      </w:tblGrid>
      <w:tr w:rsidR="0069689E" w:rsidRPr="0069689E" w14:paraId="767BCDC7" w14:textId="77777777" w:rsidTr="00BD3024">
        <w:tc>
          <w:tcPr>
            <w:tcW w:w="486" w:type="dxa"/>
            <w:tcBorders>
              <w:bottom w:val="single" w:sz="4" w:space="0" w:color="auto"/>
              <w:right w:val="nil"/>
            </w:tcBorders>
            <w:vAlign w:val="center"/>
          </w:tcPr>
          <w:p w14:paraId="3348C9E6" w14:textId="77777777" w:rsidR="0069689E" w:rsidRPr="0069689E" w:rsidRDefault="0069689E" w:rsidP="0069689E">
            <w:pPr>
              <w:rPr>
                <w:rFonts w:ascii="UD デジタル 教科書体 NK-B" w:eastAsia="UD デジタル 教科書体 NK-B" w:hAnsi="ＭＳ ゴシック" w:cs="Times New Roman"/>
              </w:rPr>
            </w:pPr>
            <w:r w:rsidRPr="0069689E">
              <w:rPr>
                <w:rFonts w:ascii="UD デジタル 教科書体 NK-B" w:eastAsia="UD デジタル 教科書体 NK-B" w:hAnsi="ＭＳ ゴシック" w:cs="Times New Roman" w:hint="eastAsia"/>
              </w:rPr>
              <w:ruby>
                <w:rubyPr>
                  <w:rubyAlign w:val="distributeSpace"/>
                  <w:hps w:val="8"/>
                  <w:hpsRaise w:val="22"/>
                  <w:hpsBaseText w:val="24"/>
                  <w:lid w:val="ja-JP"/>
                </w:rubyPr>
                <w:rt>
                  <w:r w:rsidR="0069689E" w:rsidRPr="0069689E">
                    <w:rPr>
                      <w:rFonts w:ascii="UD デジタル 教科書体 NK-B" w:eastAsia="UD デジタル 教科書体 NK-B" w:hAnsi="ＭＳ ゴシック" w:cs="Times New Roman" w:hint="eastAsia"/>
                      <w:sz w:val="8"/>
                    </w:rPr>
                    <w:t>れい</w:t>
                  </w:r>
                </w:rt>
                <w:rubyBase>
                  <w:r w:rsidR="0069689E" w:rsidRPr="0069689E">
                    <w:rPr>
                      <w:rFonts w:ascii="UD デジタル 教科書体 NK-B" w:eastAsia="UD デジタル 教科書体 NK-B" w:hAnsi="ＭＳ ゴシック" w:cs="Times New Roman" w:hint="eastAsia"/>
                    </w:rPr>
                    <w:t>例</w:t>
                  </w:r>
                </w:rubyBase>
              </w:ruby>
            </w:r>
          </w:p>
        </w:tc>
        <w:tc>
          <w:tcPr>
            <w:tcW w:w="9348" w:type="dxa"/>
            <w:gridSpan w:val="3"/>
            <w:tcBorders>
              <w:left w:val="nil"/>
              <w:bottom w:val="single" w:sz="4" w:space="0" w:color="auto"/>
            </w:tcBorders>
            <w:vAlign w:val="center"/>
          </w:tcPr>
          <w:p w14:paraId="0A764683" w14:textId="77777777" w:rsidR="0069689E" w:rsidRPr="0069689E" w:rsidRDefault="0069689E" w:rsidP="00BD3024">
            <w:pPr>
              <w:spacing w:beforeLines="50" w:before="120" w:line="40" w:lineRule="atLeast"/>
              <w:jc w:val="both"/>
              <w:rPr>
                <w:rFonts w:ascii="UD デジタル 教科書体 NK-B" w:eastAsia="UD デジタル 教科書体 NK-B" w:hAnsi="ＭＳ ゴシック" w:cs="Times New Roman"/>
              </w:rPr>
            </w:pPr>
            <w:r w:rsidRPr="0069689E">
              <w:rPr>
                <w:rFonts w:ascii="UD デジタル 教科書体 NK-B" w:eastAsia="UD デジタル 教科書体 NK-B" w:hAnsi="ＭＳ ゴシック" w:cs="Times New Roman" w:hint="eastAsia"/>
                <w:noProof/>
                <w:sz w:val="21"/>
                <w:szCs w:val="21"/>
              </w:rPr>
              <w:drawing>
                <wp:anchor distT="0" distB="0" distL="114300" distR="114300" simplePos="0" relativeHeight="252127232" behindDoc="0" locked="0" layoutInCell="1" allowOverlap="1" wp14:anchorId="0382B738" wp14:editId="48BB913F">
                  <wp:simplePos x="0" y="0"/>
                  <wp:positionH relativeFrom="column">
                    <wp:posOffset>-1657985</wp:posOffset>
                  </wp:positionH>
                  <wp:positionV relativeFrom="paragraph">
                    <wp:posOffset>52705</wp:posOffset>
                  </wp:positionV>
                  <wp:extent cx="1649730" cy="289560"/>
                  <wp:effectExtent l="0" t="19050" r="7620" b="34290"/>
                  <wp:wrapSquare wrapText="bothSides"/>
                  <wp:docPr id="1480968042" name="図表 4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76" r:lo="rId77" r:qs="rId78" r:cs="rId79"/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69689E">
              <w:rPr>
                <w:rFonts w:ascii="UD デジタル 教科書体 NK-B" w:eastAsia="UD デジタル 教科書体 NK-B" w:hAnsi="ＭＳ ゴシック" w:cs="ＭＳ 明朝" w:hint="eastAsia"/>
              </w:rPr>
              <w:t>の</w:t>
            </w:r>
            <w:r w:rsidRPr="0069689E">
              <w:rPr>
                <w:rFonts w:ascii="UD デジタル 教科書体 NK-B" w:eastAsia="UD デジタル 教科書体 NK-B" w:hAnsi="ＭＳ ゴシック" w:cs="ＭＳ 明朝" w:hint="eastAsia"/>
              </w:rPr>
              <w:ruby>
                <w:rubyPr>
                  <w:rubyAlign w:val="distributeSpace"/>
                  <w:hps w:val="8"/>
                  <w:hpsRaise w:val="22"/>
                  <w:hpsBaseText w:val="24"/>
                  <w:lid w:val="ja-JP"/>
                </w:rubyPr>
                <w:rt>
                  <w:r w:rsidR="0069689E" w:rsidRPr="0069689E">
                    <w:rPr>
                      <w:rFonts w:ascii="UD デジタル 教科書体 NK-B" w:eastAsia="UD デジタル 教科書体 NK-B" w:hAnsi="ＭＳ ゴシック" w:cs="ＭＳ 明朝" w:hint="eastAsia"/>
                      <w:sz w:val="8"/>
                    </w:rPr>
                    <w:t>く</w:t>
                  </w:r>
                </w:rt>
                <w:rubyBase>
                  <w:r w:rsidR="0069689E" w:rsidRPr="0069689E">
                    <w:rPr>
                      <w:rFonts w:ascii="UD デジタル 教科書体 NK-B" w:eastAsia="UD デジタル 教科書体 NK-B" w:hAnsi="ＭＳ ゴシック" w:cs="ＭＳ 明朝" w:hint="eastAsia"/>
                    </w:rPr>
                    <w:t>組</w:t>
                  </w:r>
                </w:rubyBase>
              </w:ruby>
            </w:r>
            <w:r w:rsidRPr="0069689E">
              <w:rPr>
                <w:rFonts w:ascii="UD デジタル 教科書体 NK-B" w:eastAsia="UD デジタル 教科書体 NK-B" w:hAnsi="ＭＳ ゴシック" w:cs="ＭＳ 明朝" w:hint="eastAsia"/>
              </w:rPr>
              <w:t>み</w:t>
            </w:r>
            <w:r w:rsidRPr="0069689E">
              <w:rPr>
                <w:rFonts w:ascii="UD デジタル 教科書体 NK-B" w:eastAsia="UD デジタル 教科書体 NK-B" w:hAnsi="ＭＳ ゴシック" w:cs="ＭＳ 明朝" w:hint="eastAsia"/>
              </w:rPr>
              <w:ruby>
                <w:rubyPr>
                  <w:rubyAlign w:val="distributeSpace"/>
                  <w:hps w:val="8"/>
                  <w:hpsRaise w:val="22"/>
                  <w:hpsBaseText w:val="24"/>
                  <w:lid w:val="ja-JP"/>
                </w:rubyPr>
                <w:rt>
                  <w:r w:rsidR="0069689E" w:rsidRPr="0069689E">
                    <w:rPr>
                      <w:rFonts w:ascii="UD デジタル 教科書体 NK-B" w:eastAsia="UD デジタル 教科書体 NK-B" w:hAnsi="ＭＳ ゴシック" w:cs="ＭＳ 明朝" w:hint="eastAsia"/>
                      <w:sz w:val="8"/>
                    </w:rPr>
                    <w:t>あ</w:t>
                  </w:r>
                </w:rt>
                <w:rubyBase>
                  <w:r w:rsidR="0069689E" w:rsidRPr="0069689E">
                    <w:rPr>
                      <w:rFonts w:ascii="UD デジタル 教科書体 NK-B" w:eastAsia="UD デジタル 教科書体 NK-B" w:hAnsi="ＭＳ ゴシック" w:cs="ＭＳ 明朝" w:hint="eastAsia"/>
                    </w:rPr>
                    <w:t>合</w:t>
                  </w:r>
                </w:rubyBase>
              </w:ruby>
            </w:r>
            <w:r w:rsidRPr="0069689E">
              <w:rPr>
                <w:rFonts w:ascii="UD デジタル 教科書体 NK-B" w:eastAsia="UD デジタル 教科書体 NK-B" w:hAnsi="ＭＳ ゴシック" w:cs="ＭＳ 明朝" w:hint="eastAsia"/>
              </w:rPr>
              <w:t>わせ</w:t>
            </w:r>
          </w:p>
        </w:tc>
      </w:tr>
      <w:tr w:rsidR="0069689E" w:rsidRPr="0069689E" w14:paraId="340868AA" w14:textId="77777777" w:rsidTr="00E02028">
        <w:trPr>
          <w:trHeight w:val="411"/>
        </w:trPr>
        <w:tc>
          <w:tcPr>
            <w:tcW w:w="9834" w:type="dxa"/>
            <w:gridSpan w:val="4"/>
            <w:tcBorders>
              <w:bottom w:val="dashed" w:sz="4" w:space="0" w:color="auto"/>
            </w:tcBorders>
          </w:tcPr>
          <w:p w14:paraId="0692425C" w14:textId="25382842" w:rsidR="0069689E" w:rsidRPr="0069689E" w:rsidRDefault="0069689E" w:rsidP="0069689E">
            <w:pPr>
              <w:rPr>
                <w:rFonts w:ascii="UD デジタル 教科書体 NK-B" w:eastAsia="UD デジタル 教科書体 NK-B" w:hAnsi="ＭＳ ゴシック" w:cs="Times New Roman"/>
              </w:rPr>
            </w:pPr>
            <w:r w:rsidRPr="0069689E">
              <w:rPr>
                <w:rFonts w:ascii="UD デジタル 教科書体 N-R" w:eastAsia="UD デジタル 教科書体 N-R" w:hAnsi="游明朝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33376" behindDoc="0" locked="0" layoutInCell="1" allowOverlap="1" wp14:anchorId="5EC0022C" wp14:editId="30CE1B21">
                      <wp:simplePos x="0" y="0"/>
                      <wp:positionH relativeFrom="column">
                        <wp:posOffset>34925</wp:posOffset>
                      </wp:positionH>
                      <wp:positionV relativeFrom="paragraph">
                        <wp:posOffset>200660</wp:posOffset>
                      </wp:positionV>
                      <wp:extent cx="632460" cy="495300"/>
                      <wp:effectExtent l="0" t="0" r="0" b="0"/>
                      <wp:wrapNone/>
                      <wp:docPr id="980565265" name="テキスト ボックス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32460" cy="4953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AB4F918" w14:textId="77777777" w:rsidR="0069689E" w:rsidRPr="0069689E" w:rsidRDefault="0069689E" w:rsidP="0069689E">
                                  <w:pPr>
                                    <w:jc w:val="both"/>
                                    <w:rPr>
                                      <w:rFonts w:ascii="UD デジタル 教科書体 NK-B" w:eastAsia="UD デジタル 教科書体 NK-B"/>
                                      <w:b/>
                                      <w:bCs/>
                                      <w:color w:val="FFFFFF"/>
                                    </w:rPr>
                                  </w:pPr>
                                  <w:r w:rsidRPr="0069689E">
                                    <w:rPr>
                                      <w:rFonts w:ascii="UD デジタル 教科書体 NK-B" w:eastAsia="UD デジタル 教科書体 NK-B"/>
                                      <w:b/>
                                      <w:bCs/>
                                      <w:color w:val="FFFFFF"/>
                                    </w:rPr>
                                    <w:ruby>
                                      <w:rubyPr>
                                        <w:rubyAlign w:val="distributeSpace"/>
                                        <w:hps w:val="8"/>
                                        <w:hpsRaise w:val="20"/>
                                        <w:hpsBaseText w:val="22"/>
                                        <w:lid w:val="ja-JP"/>
                                      </w:rubyPr>
                                      <w:rt>
                                        <w:r w:rsidR="0069689E" w:rsidRPr="0069689E">
                                          <w:rPr>
                                            <w:rFonts w:ascii="UD デジタル 教科書体 NK-B" w:eastAsia="UD デジタル 教科書体 NK-B"/>
                                            <w:b/>
                                            <w:bCs/>
                                            <w:color w:val="FFFFFF"/>
                                            <w:sz w:val="8"/>
                                          </w:rPr>
                                          <w:t>かず</w:t>
                                        </w:r>
                                      </w:rt>
                                      <w:rubyBase>
                                        <w:r w:rsidR="0069689E" w:rsidRPr="0069689E">
                                          <w:rPr>
                                            <w:rFonts w:ascii="UD デジタル 教科書体 NK-B" w:eastAsia="UD デジタル 教科書体 NK-B"/>
                                            <w:b/>
                                            <w:bCs/>
                                            <w:color w:val="FFFFFF"/>
                                          </w:rPr>
                                          <w:t>数</w:t>
                                        </w:r>
                                      </w:rubyBase>
                                    </w:ruby>
                                  </w:r>
                                  <w:r w:rsidRPr="0069689E">
                                    <w:rPr>
                                      <w:rFonts w:ascii="UD デジタル 教科書体 NK-B" w:eastAsia="UD デジタル 教科書体 NK-B" w:hint="eastAsia"/>
                                      <w:b/>
                                      <w:bCs/>
                                      <w:color w:val="FFFFFF"/>
                                    </w:rPr>
                                    <w:t>や</w:t>
                                  </w:r>
                                  <w:r w:rsidRPr="0069689E">
                                    <w:rPr>
                                      <w:rFonts w:ascii="UD デジタル 教科書体 NK-B" w:eastAsia="UD デジタル 教科書体 NK-B"/>
                                      <w:b/>
                                      <w:bCs/>
                                      <w:color w:val="FFFFFF"/>
                                    </w:rPr>
                                    <w:ruby>
                                      <w:rubyPr>
                                        <w:rubyAlign w:val="distributeSpace"/>
                                        <w:hps w:val="8"/>
                                        <w:hpsRaise w:val="20"/>
                                        <w:hpsBaseText w:val="22"/>
                                        <w:lid w:val="ja-JP"/>
                                      </w:rubyPr>
                                      <w:rt>
                                        <w:r w:rsidR="0069689E" w:rsidRPr="0069689E">
                                          <w:rPr>
                                            <w:rFonts w:ascii="UD デジタル 教科書体 NK-B" w:eastAsia="UD デジタル 教科書体 NK-B"/>
                                            <w:b/>
                                            <w:bCs/>
                                            <w:color w:val="FFFFFF"/>
                                            <w:sz w:val="8"/>
                                          </w:rPr>
                                          <w:t>りょう</w:t>
                                        </w:r>
                                      </w:rt>
                                      <w:rubyBase>
                                        <w:r w:rsidR="0069689E" w:rsidRPr="0069689E">
                                          <w:rPr>
                                            <w:rFonts w:ascii="UD デジタル 教科書体 NK-B" w:eastAsia="UD デジタル 教科書体 NK-B"/>
                                            <w:b/>
                                            <w:bCs/>
                                            <w:color w:val="FFFFFF"/>
                                          </w:rPr>
                                          <w:t>量</w:t>
                                        </w:r>
                                      </w:rubyBase>
                                    </w:ruby>
                                  </w:r>
                                  <w:r w:rsidRPr="0069689E">
                                    <w:rPr>
                                      <w:rFonts w:ascii="UD デジタル 教科書体 NK-B" w:eastAsia="UD デジタル 教科書体 NK-B" w:hint="eastAsia"/>
                                      <w:b/>
                                      <w:bCs/>
                                      <w:color w:val="FFFFFF"/>
                                    </w:rPr>
                                    <w:t xml:space="preserve">　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C0022C" id="_x0000_s1136" type="#_x0000_t202" style="position:absolute;margin-left:2.75pt;margin-top:15.8pt;width:49.8pt;height:39pt;z-index:25213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" filled="f" stroked="f" strokeweight=".5pt">
                      <v:textbox>
                        <w:txbxContent>
                          <w:p w14:paraId="2AB4F918" w14:textId="77777777" w:rsidR="0069689E" w:rsidRPr="0069689E" w:rsidRDefault="0069689E" w:rsidP="0069689E">
                            <w:pPr>
                              <w:jc w:val="both"/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</w:rPr>
                            </w:pPr>
                            <w:r w:rsidRPr="0069689E"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69689E" w:rsidRPr="0069689E">
                                    <w:rPr>
                                      <w:rFonts w:ascii="UD デジタル 教科書体 NK-B" w:eastAsia="UD デジタル 教科書体 NK-B"/>
                                      <w:b/>
                                      <w:bCs/>
                                      <w:color w:val="FFFFFF"/>
                                      <w:sz w:val="8"/>
                                    </w:rPr>
                                    <w:t>かず</w:t>
                                  </w:r>
                                </w:rt>
                                <w:rubyBase>
                                  <w:r w:rsidR="0069689E" w:rsidRPr="0069689E">
                                    <w:rPr>
                                      <w:rFonts w:ascii="UD デジタル 教科書体 NK-B" w:eastAsia="UD デジタル 教科書体 NK-B"/>
                                      <w:b/>
                                      <w:bCs/>
                                      <w:color w:val="FFFFFF"/>
                                    </w:rPr>
                                    <w:t>数</w:t>
                                  </w:r>
                                </w:rubyBase>
                              </w:ruby>
                            </w:r>
                            <w:r w:rsidRPr="0069689E">
                              <w:rPr>
                                <w:rFonts w:ascii="UD デジタル 教科書体 NK-B" w:eastAsia="UD デジタル 教科書体 NK-B" w:hint="eastAsia"/>
                                <w:b/>
                                <w:bCs/>
                                <w:color w:val="FFFFFF"/>
                              </w:rPr>
                              <w:t>や</w:t>
                            </w:r>
                            <w:r w:rsidRPr="0069689E"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0"/>
                                  <w:hpsBaseText w:val="22"/>
                                  <w:lid w:val="ja-JP"/>
                                </w:rubyPr>
                                <w:rt>
                                  <w:r w:rsidR="0069689E" w:rsidRPr="0069689E">
                                    <w:rPr>
                                      <w:rFonts w:ascii="UD デジタル 教科書体 NK-B" w:eastAsia="UD デジタル 教科書体 NK-B"/>
                                      <w:b/>
                                      <w:bCs/>
                                      <w:color w:val="FFFFFF"/>
                                      <w:sz w:val="8"/>
                                    </w:rPr>
                                    <w:t>りょう</w:t>
                                  </w:r>
                                </w:rt>
                                <w:rubyBase>
                                  <w:r w:rsidR="0069689E" w:rsidRPr="0069689E">
                                    <w:rPr>
                                      <w:rFonts w:ascii="UD デジタル 教科書体 NK-B" w:eastAsia="UD デジタル 教科書体 NK-B"/>
                                      <w:b/>
                                      <w:bCs/>
                                      <w:color w:val="FFFFFF"/>
                                    </w:rPr>
                                    <w:t>量</w:t>
                                  </w:r>
                                </w:rubyBase>
                              </w:ruby>
                            </w:r>
                            <w:r w:rsidRPr="0069689E">
                              <w:rPr>
                                <w:rFonts w:ascii="UD デジタル 教科書体 NK-B" w:eastAsia="UD デジタル 教科書体 NK-B" w:hint="eastAsia"/>
                                <w:b/>
                                <w:bCs/>
                                <w:color w:val="FFFFFF"/>
                              </w:rPr>
                              <w:t xml:space="preserve">　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9689E">
              <w:rPr>
                <w:rFonts w:ascii="UD デジタル 教科書体 NK-B" w:eastAsia="UD デジタル 教科書体 NK-B" w:hAnsi="ＭＳ ゴシック" w:cs="ＭＳ 明朝" w:hint="eastAsia"/>
              </w:rPr>
              <w:t>『</w:t>
            </w:r>
            <w:r w:rsidRPr="0069689E">
              <w:rPr>
                <w:rFonts w:ascii="UD デジタル 教科書体 NK-B" w:eastAsia="UD デジタル 教科書体 NK-B" w:hAnsi="ＭＳ ゴシック" w:cs="ＭＳ 明朝"/>
              </w:rPr>
              <w:ruby>
                <w:rubyPr>
                  <w:rubyAlign w:val="distributeSpace"/>
                  <w:hps w:val="8"/>
                  <w:hpsRaise w:val="22"/>
                  <w:hpsBaseText w:val="24"/>
                  <w:lid w:val="ja-JP"/>
                </w:rubyPr>
                <w:rt>
                  <w:r w:rsidR="0069689E" w:rsidRPr="0069689E">
                    <w:rPr>
                      <w:rFonts w:ascii="UD デジタル 教科書体 NK-B" w:eastAsia="UD デジタル 教科書体 NK-B" w:hAnsi="ＭＳ ゴシック" w:cs="ＭＳ 明朝"/>
                      <w:sz w:val="8"/>
                    </w:rPr>
                    <w:t>ぼうし</w:t>
                  </w:r>
                </w:rt>
                <w:rubyBase>
                  <w:r w:rsidR="0069689E" w:rsidRPr="0069689E">
                    <w:rPr>
                      <w:rFonts w:ascii="UD デジタル 教科書体 NK-B" w:eastAsia="UD デジタル 教科書体 NK-B" w:hAnsi="ＭＳ ゴシック" w:cs="ＭＳ 明朝"/>
                    </w:rPr>
                    <w:t>帽子</w:t>
                  </w:r>
                </w:rubyBase>
              </w:ruby>
            </w:r>
            <w:r w:rsidRPr="0069689E">
              <w:rPr>
                <w:rFonts w:ascii="UD デジタル 教科書体 NK-B" w:eastAsia="UD デジタル 教科書体 NK-B" w:hAnsi="ＭＳ ゴシック" w:cs="ＭＳ 明朝" w:hint="eastAsia"/>
              </w:rPr>
              <w:t>の</w:t>
            </w:r>
            <w:r w:rsidRPr="0069689E">
              <w:rPr>
                <w:rFonts w:ascii="UD デジタル 教科書体 NK-B" w:eastAsia="UD デジタル 教科書体 NK-B" w:hAnsi="ＭＳ ゴシック" w:cs="ＭＳ 明朝"/>
              </w:rPr>
              <w:ruby>
                <w:rubyPr>
                  <w:rubyAlign w:val="distributeSpace"/>
                  <w:hps w:val="8"/>
                  <w:hpsRaise w:val="22"/>
                  <w:hpsBaseText w:val="24"/>
                  <w:lid w:val="ja-JP"/>
                </w:rubyPr>
                <w:rt>
                  <w:r w:rsidR="0069689E" w:rsidRPr="0069689E">
                    <w:rPr>
                      <w:rFonts w:ascii="UD デジタル 教科書体 NK-B" w:eastAsia="UD デジタル 教科書体 NK-B" w:hAnsi="ＭＳ ゴシック" w:cs="ＭＳ 明朝"/>
                      <w:sz w:val="8"/>
                    </w:rPr>
                    <w:t>いろ</w:t>
                  </w:r>
                </w:rt>
                <w:rubyBase>
                  <w:r w:rsidR="0069689E" w:rsidRPr="0069689E">
                    <w:rPr>
                      <w:rFonts w:ascii="UD デジタル 教科書体 NK-B" w:eastAsia="UD デジタル 教科書体 NK-B" w:hAnsi="ＭＳ ゴシック" w:cs="ＭＳ 明朝"/>
                    </w:rPr>
                    <w:t>色</w:t>
                  </w:r>
                </w:rubyBase>
              </w:ruby>
            </w:r>
            <w:r w:rsidRPr="0069689E">
              <w:rPr>
                <w:rFonts w:ascii="UD デジタル 教科書体 NK-B" w:eastAsia="UD デジタル 教科書体 NK-B" w:hAnsi="ＭＳ ゴシック" w:cs="ＭＳ 明朝" w:hint="eastAsia"/>
              </w:rPr>
              <w:t>による</w:t>
            </w:r>
            <w:r w:rsidRPr="0069689E">
              <w:rPr>
                <w:rFonts w:ascii="UD デジタル 教科書体 NK-B" w:eastAsia="UD デジタル 教科書体 NK-B" w:hAnsi="ＭＳ ゴシック" w:cs="ＭＳ 明朝"/>
              </w:rPr>
              <w:ruby>
                <w:rubyPr>
                  <w:rubyAlign w:val="distributeSpace"/>
                  <w:hps w:val="8"/>
                  <w:hpsRaise w:val="22"/>
                  <w:hpsBaseText w:val="24"/>
                  <w:lid w:val="ja-JP"/>
                </w:rubyPr>
                <w:rt>
                  <w:r w:rsidR="0069689E" w:rsidRPr="0069689E">
                    <w:rPr>
                      <w:rFonts w:ascii="UD デジタル 教科書体 NK-B" w:eastAsia="UD デジタル 教科書体 NK-B" w:hAnsi="ＭＳ ゴシック" w:cs="ＭＳ 明朝"/>
                      <w:sz w:val="8"/>
                    </w:rPr>
                    <w:t>あたま</w:t>
                  </w:r>
                </w:rt>
                <w:rubyBase>
                  <w:r w:rsidR="0069689E" w:rsidRPr="0069689E">
                    <w:rPr>
                      <w:rFonts w:ascii="UD デジタル 教科書体 NK-B" w:eastAsia="UD デジタル 教科書体 NK-B" w:hAnsi="ＭＳ ゴシック" w:cs="ＭＳ 明朝"/>
                    </w:rPr>
                    <w:t>頭</w:t>
                  </w:r>
                </w:rubyBase>
              </w:ruby>
            </w:r>
            <w:r w:rsidRPr="0069689E">
              <w:rPr>
                <w:rFonts w:ascii="UD デジタル 教科書体 NK-B" w:eastAsia="UD デジタル 教科書体 NK-B" w:hAnsi="ＭＳ ゴシック" w:cs="ＭＳ 明朝" w:hint="eastAsia"/>
              </w:rPr>
              <w:t>の</w:t>
            </w:r>
            <w:r w:rsidRPr="0069689E">
              <w:rPr>
                <w:rFonts w:ascii="UD デジタル 教科書体 NK-B" w:eastAsia="UD デジタル 教科書体 NK-B" w:hAnsi="ＭＳ ゴシック" w:cs="ＭＳ 明朝"/>
              </w:rPr>
              <w:ruby>
                <w:rubyPr>
                  <w:rubyAlign w:val="distributeSpace"/>
                  <w:hps w:val="8"/>
                  <w:hpsRaise w:val="22"/>
                  <w:hpsBaseText w:val="24"/>
                  <w:lid w:val="ja-JP"/>
                </w:rubyPr>
                <w:rt>
                  <w:r w:rsidR="0069689E" w:rsidRPr="0069689E">
                    <w:rPr>
                      <w:rFonts w:ascii="UD デジタル 教科書体 NK-B" w:eastAsia="UD デジタル 教科書体 NK-B" w:hAnsi="ＭＳ ゴシック" w:cs="ＭＳ 明朝"/>
                      <w:sz w:val="8"/>
                    </w:rPr>
                    <w:t>おんど</w:t>
                  </w:r>
                </w:rt>
                <w:rubyBase>
                  <w:r w:rsidR="0069689E" w:rsidRPr="0069689E">
                    <w:rPr>
                      <w:rFonts w:ascii="UD デジタル 教科書体 NK-B" w:eastAsia="UD デジタル 教科書体 NK-B" w:hAnsi="ＭＳ ゴシック" w:cs="ＭＳ 明朝"/>
                    </w:rPr>
                    <w:t>温度</w:t>
                  </w:r>
                </w:rubyBase>
              </w:ruby>
            </w:r>
            <w:r w:rsidRPr="0069689E">
              <w:rPr>
                <w:rFonts w:ascii="UD デジタル 教科書体 NK-B" w:eastAsia="UD デジタル 教科書体 NK-B" w:hAnsi="ＭＳ ゴシック" w:cs="ＭＳ 明朝" w:hint="eastAsia"/>
              </w:rPr>
              <w:t>のちがい』の</w:t>
            </w:r>
            <w:r w:rsidRPr="0069689E">
              <w:rPr>
                <w:rFonts w:ascii="UD デジタル 教科書体 NK-B" w:eastAsia="UD デジタル 教科書体 NK-B" w:hAnsi="ＭＳ ゴシック" w:cs="ＭＳ 明朝"/>
              </w:rPr>
              <w:ruby>
                <w:rubyPr>
                  <w:rubyAlign w:val="distributeSpace"/>
                  <w:hps w:val="8"/>
                  <w:hpsRaise w:val="22"/>
                  <w:hpsBaseText w:val="24"/>
                  <w:lid w:val="ja-JP"/>
                </w:rubyPr>
                <w:rt>
                  <w:r w:rsidR="0069689E" w:rsidRPr="0069689E">
                    <w:rPr>
                      <w:rFonts w:ascii="UD デジタル 教科書体 NK-B" w:eastAsia="UD デジタル 教科書体 NK-B" w:hAnsi="ＭＳ ゴシック" w:cs="ＭＳ 明朝"/>
                      <w:sz w:val="8"/>
                    </w:rPr>
                    <w:t>けっか</w:t>
                  </w:r>
                </w:rt>
                <w:rubyBase>
                  <w:r w:rsidR="0069689E" w:rsidRPr="0069689E">
                    <w:rPr>
                      <w:rFonts w:ascii="UD デジタル 教科書体 NK-B" w:eastAsia="UD デジタル 教科書体 NK-B" w:hAnsi="ＭＳ ゴシック" w:cs="ＭＳ 明朝"/>
                    </w:rPr>
                    <w:t>結果</w:t>
                  </w:r>
                </w:rubyBase>
              </w:ruby>
            </w:r>
            <w:r w:rsidRPr="0069689E">
              <w:rPr>
                <w:rFonts w:ascii="UD デジタル 教科書体 NK-B" w:eastAsia="UD デジタル 教科書体 NK-B" w:hAnsi="ＭＳ ゴシック" w:cs="ＭＳ 明朝" w:hint="eastAsia"/>
              </w:rPr>
              <w:t>の</w:t>
            </w:r>
            <w:r w:rsidRPr="0069689E">
              <w:rPr>
                <w:rFonts w:ascii="UD デジタル 教科書体 NK-B" w:eastAsia="UD デジタル 教科書体 NK-B" w:hAnsi="ＭＳ ゴシック" w:cs="ＭＳ 明朝"/>
              </w:rPr>
              <w:ruby>
                <w:rubyPr>
                  <w:rubyAlign w:val="distributeSpace"/>
                  <w:hps w:val="8"/>
                  <w:hpsRaise w:val="22"/>
                  <w:hpsBaseText w:val="24"/>
                  <w:lid w:val="ja-JP"/>
                </w:rubyPr>
                <w:rt>
                  <w:r w:rsidR="0069689E" w:rsidRPr="0069689E">
                    <w:rPr>
                      <w:rFonts w:ascii="UD デジタル 教科書体 NK-B" w:eastAsia="UD デジタル 教科書体 NK-B" w:hAnsi="ＭＳ ゴシック" w:cs="ＭＳ 明朝"/>
                      <w:sz w:val="8"/>
                    </w:rPr>
                    <w:t>せいり</w:t>
                  </w:r>
                </w:rt>
                <w:rubyBase>
                  <w:r w:rsidR="0069689E" w:rsidRPr="0069689E">
                    <w:rPr>
                      <w:rFonts w:ascii="UD デジタル 教科書体 NK-B" w:eastAsia="UD デジタル 教科書体 NK-B" w:hAnsi="ＭＳ ゴシック" w:cs="ＭＳ 明朝"/>
                    </w:rPr>
                    <w:t>整理</w:t>
                  </w:r>
                </w:rubyBase>
              </w:ruby>
            </w:r>
          </w:p>
        </w:tc>
      </w:tr>
      <w:tr w:rsidR="0069689E" w:rsidRPr="0069689E" w14:paraId="3AF147B6" w14:textId="77777777" w:rsidTr="00E02028">
        <w:trPr>
          <w:trHeight w:val="1186"/>
        </w:trPr>
        <w:tc>
          <w:tcPr>
            <w:tcW w:w="1336" w:type="dxa"/>
            <w:gridSpan w:val="2"/>
            <w:tcBorders>
              <w:bottom w:val="single" w:sz="4" w:space="0" w:color="auto"/>
              <w:right w:val="nil"/>
            </w:tcBorders>
          </w:tcPr>
          <w:p w14:paraId="41A3FFCC" w14:textId="2114F802" w:rsidR="0069689E" w:rsidRPr="0069689E" w:rsidRDefault="0069689E" w:rsidP="0069689E">
            <w:pPr>
              <w:rPr>
                <w:rFonts w:ascii="UD デジタル 教科書体 NK-B" w:eastAsia="UD デジタル 教科書体 NK-B" w:hAnsi="ＭＳ ゴシック" w:cs="Times New Roman"/>
              </w:rPr>
            </w:pPr>
            <w:r w:rsidRPr="0069689E">
              <w:rPr>
                <w:rFonts w:ascii="UD デジタル 教科書体 N-R" w:eastAsia="UD デジタル 教科書体 N-R" w:hAnsi="游明朝" w:cs="Times New Roman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2135424" behindDoc="0" locked="0" layoutInCell="1" allowOverlap="1" wp14:anchorId="7AB39300" wp14:editId="0D735A3E">
                      <wp:simplePos x="0" y="0"/>
                      <wp:positionH relativeFrom="column">
                        <wp:posOffset>130175</wp:posOffset>
                      </wp:positionH>
                      <wp:positionV relativeFrom="paragraph">
                        <wp:posOffset>1074420</wp:posOffset>
                      </wp:positionV>
                      <wp:extent cx="308610" cy="495300"/>
                      <wp:effectExtent l="0" t="0" r="0" b="0"/>
                      <wp:wrapNone/>
                      <wp:docPr id="1931404395" name="テキスト ボックス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08610" cy="4953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7651F21" w14:textId="77777777" w:rsidR="0069689E" w:rsidRPr="0069689E" w:rsidRDefault="0069689E" w:rsidP="0069689E">
                                  <w:pPr>
                                    <w:jc w:val="both"/>
                                    <w:rPr>
                                      <w:rFonts w:ascii="UD デジタル 教科書体 NK-B" w:eastAsia="UD デジタル 教科書体 NK-B"/>
                                      <w:b/>
                                      <w:bCs/>
                                      <w:color w:val="FFFFFF"/>
                                    </w:rPr>
                                  </w:pPr>
                                  <w:r w:rsidRPr="0069689E">
                                    <w:rPr>
                                      <w:rFonts w:ascii="UD デジタル 教科書体 NK-B" w:eastAsia="UD デジタル 教科書体 NK-B"/>
                                      <w:b/>
                                      <w:bCs/>
                                      <w:color w:val="FFFFFF"/>
                                    </w:rPr>
                                    <w:ruby>
                                      <w:rubyPr>
                                        <w:rubyAlign w:val="distributeSpace"/>
                                        <w:hps w:val="8"/>
                                        <w:hpsRaise w:val="22"/>
                                        <w:hpsBaseText w:val="22"/>
                                        <w:lid w:val="ja-JP"/>
                                      </w:rubyPr>
                                      <w:rt>
                                        <w:r w:rsidR="0069689E" w:rsidRPr="0069689E">
                                          <w:rPr>
                                            <w:rFonts w:ascii="UD デジタル 教科書体 NK-B" w:eastAsia="UD デジタル 教科書体 NK-B"/>
                                            <w:b/>
                                            <w:bCs/>
                                            <w:color w:val="FFFFFF"/>
                                            <w:sz w:val="8"/>
                                          </w:rPr>
                                          <w:t>ひょう</w:t>
                                        </w:r>
                                      </w:rt>
                                      <w:rubyBase>
                                        <w:r w:rsidR="0069689E" w:rsidRPr="0069689E">
                                          <w:rPr>
                                            <w:rFonts w:ascii="UD デジタル 教科書体 NK-B" w:eastAsia="UD デジタル 教科書体 NK-B"/>
                                            <w:b/>
                                            <w:bCs/>
                                            <w:color w:val="FFFFFF"/>
                                          </w:rPr>
                                          <w:t>表</w:t>
                                        </w:r>
                                      </w:rubyBase>
                                    </w:ruby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AB39300" id="_x0000_s1137" type="#_x0000_t202" style="position:absolute;margin-left:10.25pt;margin-top:84.6pt;width:24.3pt;height:39pt;z-index:25213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" filled="f" stroked="f" strokeweight=".5pt">
                      <v:textbox>
                        <w:txbxContent>
                          <w:p w14:paraId="47651F21" w14:textId="77777777" w:rsidR="0069689E" w:rsidRPr="0069689E" w:rsidRDefault="0069689E" w:rsidP="0069689E">
                            <w:pPr>
                              <w:jc w:val="both"/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</w:rPr>
                            </w:pPr>
                            <w:r w:rsidRPr="0069689E">
                              <w:rPr>
                                <w:rFonts w:ascii="UD デジタル 教科書体 NK-B" w:eastAsia="UD デジタル 教科書体 NK-B"/>
                                <w:b/>
                                <w:bCs/>
                                <w:color w:val="FFFFFF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2"/>
                                  <w:hpsBaseText w:val="22"/>
                                  <w:lid w:val="ja-JP"/>
                                </w:rubyPr>
                                <w:rt>
                                  <w:r w:rsidR="0069689E" w:rsidRPr="0069689E">
                                    <w:rPr>
                                      <w:rFonts w:ascii="UD デジタル 教科書体 NK-B" w:eastAsia="UD デジタル 教科書体 NK-B"/>
                                      <w:b/>
                                      <w:bCs/>
                                      <w:color w:val="FFFFFF"/>
                                      <w:sz w:val="8"/>
                                    </w:rPr>
                                    <w:t>ひょう</w:t>
                                  </w:r>
                                </w:rt>
                                <w:rubyBase>
                                  <w:r w:rsidR="0069689E" w:rsidRPr="0069689E">
                                    <w:rPr>
                                      <w:rFonts w:ascii="UD デジタル 教科書体 NK-B" w:eastAsia="UD デジタル 教科書体 NK-B"/>
                                      <w:b/>
                                      <w:bCs/>
                                      <w:color w:val="FFFFFF"/>
                                    </w:rPr>
                                    <w:t>表</w:t>
                                  </w:r>
                                </w:rubyBase>
                              </w:ruby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69689E">
              <w:rPr>
                <w:rFonts w:ascii="UD デジタル 教科書体 NK-B" w:eastAsia="UD デジタル 教科書体 NK-B" w:hAnsi="ＭＳ ゴシック" w:cs="Times New Roman" w:hint="eastAsia"/>
                <w:noProof/>
                <w:sz w:val="21"/>
                <w:szCs w:val="21"/>
              </w:rPr>
              <w:drawing>
                <wp:inline distT="0" distB="0" distL="0" distR="0" wp14:anchorId="713C8B20" wp14:editId="074E57AA">
                  <wp:extent cx="670560" cy="365760"/>
                  <wp:effectExtent l="0" t="0" r="0" b="15240"/>
                  <wp:docPr id="762618905" name="図表 4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81" r:lo="rId82" r:qs="rId83" r:cs="rId84"/>
                    </a:graphicData>
                  </a:graphic>
                </wp:inline>
              </w:drawing>
            </w:r>
          </w:p>
        </w:tc>
        <w:tc>
          <w:tcPr>
            <w:tcW w:w="8498" w:type="dxa"/>
            <w:gridSpan w:val="2"/>
            <w:tcBorders>
              <w:left w:val="nil"/>
              <w:bottom w:val="single" w:sz="4" w:space="0" w:color="auto"/>
            </w:tcBorders>
          </w:tcPr>
          <w:p w14:paraId="4B991E3C" w14:textId="656F2C5E" w:rsidR="0069689E" w:rsidRPr="0069689E" w:rsidRDefault="0069689E" w:rsidP="0069689E">
            <w:pPr>
              <w:ind w:firstLineChars="100" w:firstLine="240"/>
              <w:rPr>
                <w:rFonts w:ascii="UD デジタル 教科書体 NK-B" w:eastAsia="UD デジタル 教科書体 NK-B" w:hAnsi="ＭＳ ゴシック" w:cs="ＭＳ 明朝"/>
              </w:rPr>
            </w:pPr>
            <w:r w:rsidRPr="0069689E">
              <w:rPr>
                <w:rFonts w:ascii="UD デジタル 教科書体 NK-B" w:eastAsia="UD デジタル 教科書体 NK-B" w:hAnsi="ＭＳ ゴシック" w:cs="ＭＳ 明朝"/>
              </w:rPr>
              <w:ruby>
                <w:rubyPr>
                  <w:rubyAlign w:val="distributeSpace"/>
                  <w:hps w:val="8"/>
                  <w:hpsRaise w:val="22"/>
                  <w:hpsBaseText w:val="24"/>
                  <w:lid w:val="ja-JP"/>
                </w:rubyPr>
                <w:rt>
                  <w:r w:rsidR="0069689E" w:rsidRPr="0069689E">
                    <w:rPr>
                      <w:rFonts w:ascii="UD デジタル 教科書体 NK-B" w:eastAsia="UD デジタル 教科書体 NK-B" w:hAnsi="ＭＳ ゴシック" w:cs="ＭＳ 明朝"/>
                      <w:sz w:val="8"/>
                    </w:rPr>
                    <w:t>くろ</w:t>
                  </w:r>
                </w:rt>
                <w:rubyBase>
                  <w:r w:rsidR="0069689E" w:rsidRPr="0069689E">
                    <w:rPr>
                      <w:rFonts w:ascii="UD デジタル 教科書体 NK-B" w:eastAsia="UD デジタル 教科書体 NK-B" w:hAnsi="ＭＳ ゴシック" w:cs="ＭＳ 明朝"/>
                    </w:rPr>
                    <w:t>黒</w:t>
                  </w:r>
                </w:rubyBase>
              </w:ruby>
            </w:r>
            <w:r w:rsidR="007E647D">
              <w:rPr>
                <w:rFonts w:ascii="UD デジタル 教科書体 NK-B" w:eastAsia="UD デジタル 教科書体 NK-B" w:hAnsi="ＭＳ ゴシック" w:cs="ＭＳ 明朝"/>
              </w:rPr>
              <w:ruby>
                <w:rubyPr>
                  <w:rubyAlign w:val="distributeSpace"/>
                  <w:hps w:val="8"/>
                  <w:hpsRaise w:val="22"/>
                  <w:hpsBaseText w:val="24"/>
                  <w:lid w:val="ja-JP"/>
                </w:rubyPr>
                <w:rt>
                  <w:r w:rsidR="007E647D" w:rsidRPr="007E647D">
                    <w:rPr>
                      <w:rFonts w:ascii="UD デジタル 教科書体 NK-B" w:eastAsia="UD デジタル 教科書体 NK-B" w:hAnsi="ＭＳ ゴシック" w:cs="ＭＳ 明朝"/>
                      <w:sz w:val="8"/>
                    </w:rPr>
                    <w:t>ぼうし</w:t>
                  </w:r>
                </w:rt>
                <w:rubyBase>
                  <w:r w:rsidR="007E647D">
                    <w:rPr>
                      <w:rFonts w:ascii="UD デジタル 教科書体 NK-B" w:eastAsia="UD デジタル 教科書体 NK-B" w:hAnsi="ＭＳ ゴシック" w:cs="ＭＳ 明朝"/>
                    </w:rPr>
                    <w:t>帽子</w:t>
                  </w:r>
                </w:rubyBase>
              </w:ruby>
            </w:r>
            <w:r w:rsidRPr="0069689E">
              <w:rPr>
                <w:rFonts w:ascii="UD デジタル 教科書体 NK-B" w:eastAsia="UD デジタル 教科書体 NK-B" w:hAnsi="ＭＳ ゴシック" w:cs="ＭＳ 明朝" w:hint="eastAsia"/>
              </w:rPr>
              <w:t xml:space="preserve">　　１０</w:t>
            </w:r>
            <w:r w:rsidRPr="0069689E">
              <w:rPr>
                <w:rFonts w:ascii="UD デジタル 教科書体 NK-B" w:eastAsia="UD デジタル 教科書体 NK-B" w:hAnsi="ＭＳ ゴシック" w:cs="ＭＳ 明朝"/>
              </w:rPr>
              <w:ruby>
                <w:rubyPr>
                  <w:rubyAlign w:val="distributeSpace"/>
                  <w:hps w:val="8"/>
                  <w:hpsRaise w:val="22"/>
                  <w:hpsBaseText w:val="24"/>
                  <w:lid w:val="ja-JP"/>
                </w:rubyPr>
                <w:rt>
                  <w:r w:rsidR="0069689E" w:rsidRPr="0069689E">
                    <w:rPr>
                      <w:rFonts w:ascii="UD デジタル 教科書体 NK-B" w:eastAsia="UD デジタル 教科書体 NK-B" w:hAnsi="ＭＳ ゴシック" w:cs="ＭＳ 明朝"/>
                      <w:sz w:val="8"/>
                    </w:rPr>
                    <w:t>ぷんご</w:t>
                  </w:r>
                </w:rt>
                <w:rubyBase>
                  <w:r w:rsidR="0069689E" w:rsidRPr="0069689E">
                    <w:rPr>
                      <w:rFonts w:ascii="UD デジタル 教科書体 NK-B" w:eastAsia="UD デジタル 教科書体 NK-B" w:hAnsi="ＭＳ ゴシック" w:cs="ＭＳ 明朝"/>
                    </w:rPr>
                    <w:t>分後</w:t>
                  </w:r>
                </w:rubyBase>
              </w:ruby>
            </w:r>
            <w:r w:rsidRPr="0069689E">
              <w:rPr>
                <w:rFonts w:ascii="UD デジタル 教科書体 NK-B" w:eastAsia="UD デジタル 教科書体 NK-B" w:hAnsi="ＭＳ ゴシック" w:cs="ＭＳ 明朝" w:hint="eastAsia"/>
              </w:rPr>
              <w:t xml:space="preserve">　３０</w:t>
            </w:r>
            <w:r w:rsidRPr="0069689E">
              <w:rPr>
                <w:rFonts w:ascii="UD デジタル 教科書体 NK-B" w:eastAsia="UD デジタル 教科書体 NK-B" w:hAnsi="ＭＳ ゴシック" w:cs="Times New Roman" w:hint="eastAsia"/>
              </w:rPr>
              <w:t xml:space="preserve"> </w:t>
            </w:r>
            <w:r w:rsidRPr="0069689E">
              <w:rPr>
                <w:rFonts w:ascii="UD デジタル 教科書体 NK-B" w:eastAsia="UD デジタル 教科書体 NK-B" w:hAnsi="ＭＳ ゴシック" w:cs="Cambria Math" w:hint="eastAsia"/>
              </w:rPr>
              <w:t>℃</w:t>
            </w:r>
            <w:r w:rsidRPr="0069689E">
              <w:rPr>
                <w:rFonts w:ascii="UD デジタル 教科書体 NK-B" w:eastAsia="UD デジタル 教科書体 NK-B" w:hAnsi="ＭＳ ゴシック" w:cs="ＭＳ 明朝" w:hint="eastAsia"/>
              </w:rPr>
              <w:t xml:space="preserve">　　　２０</w:t>
            </w:r>
            <w:r w:rsidRPr="0069689E">
              <w:rPr>
                <w:rFonts w:ascii="UD デジタル 教科書体 NK-B" w:eastAsia="UD デジタル 教科書体 NK-B" w:hAnsi="ＭＳ ゴシック" w:cs="ＭＳ 明朝"/>
              </w:rPr>
              <w:ruby>
                <w:rubyPr>
                  <w:rubyAlign w:val="distributeSpace"/>
                  <w:hps w:val="8"/>
                  <w:hpsRaise w:val="22"/>
                  <w:hpsBaseText w:val="24"/>
                  <w:lid w:val="ja-JP"/>
                </w:rubyPr>
                <w:rt>
                  <w:r w:rsidR="0069689E" w:rsidRPr="0069689E">
                    <w:rPr>
                      <w:rFonts w:ascii="UD デジタル 教科書体 NK-B" w:eastAsia="UD デジタル 教科書体 NK-B" w:hAnsi="ＭＳ ゴシック" w:cs="ＭＳ 明朝"/>
                      <w:sz w:val="8"/>
                    </w:rPr>
                    <w:t>ぷんご</w:t>
                  </w:r>
                </w:rt>
                <w:rubyBase>
                  <w:r w:rsidR="0069689E" w:rsidRPr="0069689E">
                    <w:rPr>
                      <w:rFonts w:ascii="UD デジタル 教科書体 NK-B" w:eastAsia="UD デジタル 教科書体 NK-B" w:hAnsi="ＭＳ ゴシック" w:cs="ＭＳ 明朝"/>
                    </w:rPr>
                    <w:t>分後</w:t>
                  </w:r>
                </w:rubyBase>
              </w:ruby>
            </w:r>
            <w:r w:rsidRPr="0069689E">
              <w:rPr>
                <w:rFonts w:ascii="UD デジタル 教科書体 NK-B" w:eastAsia="UD デジタル 教科書体 NK-B" w:hAnsi="ＭＳ ゴシック" w:cs="ＭＳ 明朝" w:hint="eastAsia"/>
              </w:rPr>
              <w:t xml:space="preserve">　３３</w:t>
            </w:r>
            <w:r w:rsidRPr="0069689E">
              <w:rPr>
                <w:rFonts w:ascii="UD デジタル 教科書体 NK-B" w:eastAsia="UD デジタル 教科書体 NK-B" w:hAnsi="ＭＳ ゴシック" w:cs="Times New Roman" w:hint="eastAsia"/>
              </w:rPr>
              <w:t xml:space="preserve"> </w:t>
            </w:r>
            <w:r w:rsidRPr="0069689E">
              <w:rPr>
                <w:rFonts w:ascii="UD デジタル 教科書体 NK-B" w:eastAsia="UD デジタル 教科書体 NK-B" w:hAnsi="ＭＳ ゴシック" w:cs="Cambria Math" w:hint="eastAsia"/>
              </w:rPr>
              <w:t>℃</w:t>
            </w:r>
            <w:r w:rsidRPr="0069689E">
              <w:rPr>
                <w:rFonts w:ascii="UD デジタル 教科書体 NK-B" w:eastAsia="UD デジタル 教科書体 NK-B" w:hAnsi="ＭＳ ゴシック" w:cs="ＭＳ 明朝" w:hint="eastAsia"/>
              </w:rPr>
              <w:t xml:space="preserve">　</w:t>
            </w:r>
          </w:p>
          <w:p w14:paraId="4C29B791" w14:textId="599AC3E1" w:rsidR="0069689E" w:rsidRPr="0069689E" w:rsidRDefault="001C718E" w:rsidP="0069689E">
            <w:pPr>
              <w:rPr>
                <w:rFonts w:ascii="UD デジタル 教科書体 NK-B" w:eastAsia="UD デジタル 教科書体 NK-B" w:hAnsi="ＭＳ ゴシック" w:cs="Times New Roman"/>
              </w:rPr>
            </w:pPr>
            <w:r w:rsidRPr="0069689E">
              <w:rPr>
                <w:rFonts w:ascii="UD デジタル 教科書体 NK-B" w:eastAsia="UD デジタル 教科書体 NK-B" w:hAnsi="ＭＳ ゴシック" w:cs="ＭＳ 明朝"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128256" behindDoc="0" locked="0" layoutInCell="1" allowOverlap="1" wp14:anchorId="6238B801" wp14:editId="15717236">
                      <wp:simplePos x="0" y="0"/>
                      <wp:positionH relativeFrom="column">
                        <wp:posOffset>1107440</wp:posOffset>
                      </wp:positionH>
                      <wp:positionV relativeFrom="paragraph">
                        <wp:posOffset>109855</wp:posOffset>
                      </wp:positionV>
                      <wp:extent cx="3078480" cy="701040"/>
                      <wp:effectExtent l="571500" t="38100" r="26670" b="22860"/>
                      <wp:wrapNone/>
                      <wp:docPr id="1935305032" name="吹き出し: 角を丸めた四角形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078480" cy="701040"/>
                              </a:xfrm>
                              <a:prstGeom prst="wedgeRoundRectCallout">
                                <a:avLst>
                                  <a:gd name="adj1" fmla="val -68509"/>
                                  <a:gd name="adj2" fmla="val -54820"/>
                                  <a:gd name="adj3" fmla="val 16667"/>
                                </a:avLst>
                              </a:prstGeom>
                              <a:solidFill>
                                <a:sysClr val="window" lastClr="FFFFFF"/>
                              </a:solidFill>
                              <a:ln w="15875" cap="flat" cmpd="sng" algn="ctr">
                                <a:solidFill>
                                  <a:srgbClr val="FF505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69C34711" w14:textId="7FA36B68" w:rsidR="0069689E" w:rsidRPr="001C718E" w:rsidRDefault="001C718E" w:rsidP="001C718E">
                                  <w:pPr>
                                    <w:spacing w:before="100" w:beforeAutospacing="1" w:after="100" w:afterAutospacing="1" w:line="440" w:lineRule="exact"/>
                                    <w:jc w:val="center"/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</w:pPr>
                                  <w:r w:rsidRPr="001C718E">
                                    <w:rPr>
                                      <w:rFonts w:ascii="UD デジタル 教科書体 NK-B" w:eastAsia="UD デジタル 教科書体 NK-B" w:hAnsi="ＭＳ ゴシック" w:cs="ＭＳ 明朝" w:hint="eastAsia"/>
                                      <w:sz w:val="28"/>
                                      <w:szCs w:val="28"/>
                                    </w:rPr>
                                    <w:t>「</w:t>
                                  </w:r>
                                  <w:r>
                                    <w:rPr>
                                      <w:rFonts w:ascii="UD デジタル 教科書体 NK-B" w:eastAsia="UD デジタル 教科書体 NK-B" w:hAnsi="ＭＳ ゴシック"/>
                                      <w:sz w:val="28"/>
                                      <w:szCs w:val="28"/>
                                    </w:rPr>
                                    <w:ruby>
                                      <w:rubyPr>
                                        <w:rubyAlign w:val="distributeSpace"/>
                                        <w:hps w:val="8"/>
                                        <w:hpsRaise w:val="26"/>
                                        <w:hpsBaseText w:val="28"/>
                                        <w:lid w:val="ja-JP"/>
                                      </w:rubyPr>
                                      <w:rt>
                                        <w:r w:rsidR="001C718E" w:rsidRPr="001C718E">
                                          <w:rPr>
                                            <w:rFonts w:ascii="UD デジタル 教科書体 NK-B" w:eastAsia="UD デジタル 教科書体 NK-B" w:hAnsi="ＭＳ ゴシック"/>
                                            <w:sz w:val="8"/>
                                            <w:szCs w:val="28"/>
                                          </w:rPr>
                                          <w:t>あたた</w:t>
                                        </w:r>
                                      </w:rt>
                                      <w:rubyBase>
                                        <w:r w:rsidR="001C718E">
                                          <w:rPr>
                                            <w:rFonts w:ascii="UD デジタル 教科書体 NK-B" w:eastAsia="UD デジタル 教科書体 NK-B" w:hAnsi="ＭＳ ゴシック"/>
                                            <w:sz w:val="28"/>
                                            <w:szCs w:val="28"/>
                                          </w:rPr>
                                          <w:t>温</w:t>
                                        </w:r>
                                      </w:rubyBase>
                                    </w:ruby>
                                  </w:r>
                                  <w:r w:rsidRPr="001C718E">
                                    <w:rPr>
                                      <w:rFonts w:ascii="UD デジタル 教科書体 NK-B" w:eastAsia="UD デジタル 教科書体 NK-B" w:hAnsi="ＭＳ ゴシック" w:hint="eastAsia"/>
                                      <w:sz w:val="28"/>
                                      <w:szCs w:val="28"/>
                                    </w:rPr>
                                    <w:t>かい</w:t>
                                  </w:r>
                                  <w:r w:rsidRPr="001C718E">
                                    <w:rPr>
                                      <w:rFonts w:ascii="UD デジタル 教科書体 NK-B" w:eastAsia="UD デジタル 教科書体 NK-B" w:hAnsi="ＭＳ ゴシック" w:cs="ＭＳ 明朝" w:hint="eastAsia"/>
                                      <w:sz w:val="28"/>
                                      <w:szCs w:val="28"/>
                                    </w:rPr>
                                    <w:t>」・「</w:t>
                                  </w:r>
                                  <w:r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28"/>
                                      <w:szCs w:val="28"/>
                                    </w:rPr>
                                    <w:ruby>
                                      <w:rubyPr>
                                        <w:rubyAlign w:val="distributeSpace"/>
                                        <w:hps w:val="8"/>
                                        <w:hpsRaise w:val="26"/>
                                        <w:hpsBaseText w:val="28"/>
                                        <w:lid w:val="ja-JP"/>
                                      </w:rubyPr>
                                      <w:rt>
                                        <w:r w:rsidR="001C718E" w:rsidRPr="001C718E">
                                          <w:rPr>
                                            <w:rFonts w:ascii="UD デジタル 教科書体 NK-B" w:eastAsia="UD デジタル 教科書体 NK-B" w:hAnsi="ＭＳ ゴシック" w:cs="ＭＳ 明朝"/>
                                            <w:sz w:val="8"/>
                                            <w:szCs w:val="28"/>
                                          </w:rPr>
                                          <w:t>つめ</w:t>
                                        </w:r>
                                      </w:rt>
                                      <w:rubyBase>
                                        <w:r w:rsidR="001C718E">
                                          <w:rPr>
                                            <w:rFonts w:ascii="UD デジタル 教科書体 NK-B" w:eastAsia="UD デジタル 教科書体 NK-B" w:hAnsi="ＭＳ ゴシック" w:cs="ＭＳ 明朝"/>
                                            <w:sz w:val="28"/>
                                            <w:szCs w:val="28"/>
                                          </w:rPr>
                                          <w:t>冷</w:t>
                                        </w:r>
                                      </w:rubyBase>
                                    </w:ruby>
                                  </w:r>
                                  <w:r w:rsidRPr="001C718E">
                                    <w:rPr>
                                      <w:rFonts w:ascii="UD デジタル 教科書体 NK-B" w:eastAsia="UD デジタル 教科書体 NK-B" w:hAnsi="ＭＳ ゴシック" w:cs="ＭＳ 明朝" w:hint="eastAsia"/>
                                      <w:sz w:val="28"/>
                                      <w:szCs w:val="28"/>
                                    </w:rPr>
                                    <w:t>たい」という</w:t>
                                  </w:r>
                                  <w:r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28"/>
                                      <w:szCs w:val="28"/>
                                    </w:rPr>
                                    <w:ruby>
                                      <w:rubyPr>
                                        <w:rubyAlign w:val="distributeSpace"/>
                                        <w:hps w:val="8"/>
                                        <w:hpsRaise w:val="26"/>
                                        <w:hpsBaseText w:val="28"/>
                                        <w:lid w:val="ja-JP"/>
                                      </w:rubyPr>
                                      <w:rt>
                                        <w:r w:rsidR="001C718E" w:rsidRPr="001C718E">
                                          <w:rPr>
                                            <w:rFonts w:ascii="UD デジタル 教科書体 NK-B" w:eastAsia="UD デジタル 教科書体 NK-B" w:hAnsi="ＭＳ ゴシック" w:cs="ＭＳ 明朝"/>
                                            <w:sz w:val="8"/>
                                            <w:szCs w:val="28"/>
                                          </w:rPr>
                                          <w:t>かん</w:t>
                                        </w:r>
                                      </w:rt>
                                      <w:rubyBase>
                                        <w:r w:rsidR="001C718E">
                                          <w:rPr>
                                            <w:rFonts w:ascii="UD デジタル 教科書体 NK-B" w:eastAsia="UD デジタル 教科書体 NK-B" w:hAnsi="ＭＳ ゴシック" w:cs="ＭＳ 明朝"/>
                                            <w:sz w:val="28"/>
                                            <w:szCs w:val="28"/>
                                          </w:rPr>
                                          <w:t>感</w:t>
                                        </w:r>
                                      </w:rubyBase>
                                    </w:ruby>
                                  </w:r>
                                  <w:r w:rsidRPr="001C718E">
                                    <w:rPr>
                                      <w:rFonts w:ascii="UD デジタル 教科書体 NK-B" w:eastAsia="UD デジタル 教科書体 NK-B" w:hAnsi="ＭＳ ゴシック" w:cs="ＭＳ 明朝" w:hint="eastAsia"/>
                                      <w:sz w:val="28"/>
                                      <w:szCs w:val="28"/>
                                    </w:rPr>
                                    <w:t>じ</w:t>
                                  </w:r>
                                  <w:r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28"/>
                                      <w:szCs w:val="28"/>
                                    </w:rPr>
                                    <w:ruby>
                                      <w:rubyPr>
                                        <w:rubyAlign w:val="distributeSpace"/>
                                        <w:hps w:val="8"/>
                                        <w:hpsRaise w:val="26"/>
                                        <w:hpsBaseText w:val="28"/>
                                        <w:lid w:val="ja-JP"/>
                                      </w:rubyPr>
                                      <w:rt>
                                        <w:r w:rsidR="001C718E" w:rsidRPr="001C718E">
                                          <w:rPr>
                                            <w:rFonts w:ascii="UD デジタル 教科書体 NK-B" w:eastAsia="UD デジタル 教科書体 NK-B" w:hAnsi="ＭＳ ゴシック" w:cs="ＭＳ 明朝"/>
                                            <w:sz w:val="8"/>
                                            <w:szCs w:val="28"/>
                                          </w:rPr>
                                          <w:t>かた</w:t>
                                        </w:r>
                                      </w:rt>
                                      <w:rubyBase>
                                        <w:r w:rsidR="001C718E">
                                          <w:rPr>
                                            <w:rFonts w:ascii="UD デジタル 教科書体 NK-B" w:eastAsia="UD デジタル 教科書体 NK-B" w:hAnsi="ＭＳ ゴシック" w:cs="ＭＳ 明朝"/>
                                            <w:sz w:val="28"/>
                                            <w:szCs w:val="28"/>
                                          </w:rPr>
                                          <w:t>方</w:t>
                                        </w:r>
                                      </w:rubyBase>
                                    </w:ruby>
                                  </w:r>
                                  <w:r w:rsidRPr="001C718E">
                                    <w:rPr>
                                      <w:rFonts w:ascii="UD デジタル 教科書体 NK-B" w:eastAsia="UD デジタル 教科書体 NK-B" w:hAnsi="ＭＳ ゴシック" w:cs="ＭＳ 明朝" w:hint="eastAsia"/>
                                      <w:sz w:val="28"/>
                                      <w:szCs w:val="28"/>
                                    </w:rPr>
                                    <w:t>の</w:t>
                                  </w:r>
                                  <w:r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28"/>
                                      <w:szCs w:val="28"/>
                                    </w:rPr>
                                    <w:ruby>
                                      <w:rubyPr>
                                        <w:rubyAlign w:val="distributeSpace"/>
                                        <w:hps w:val="8"/>
                                        <w:hpsRaise w:val="26"/>
                                        <w:hpsBaseText w:val="28"/>
                                        <w:lid w:val="ja-JP"/>
                                      </w:rubyPr>
                                      <w:rt>
                                        <w:r w:rsidR="001C718E" w:rsidRPr="001C718E">
                                          <w:rPr>
                                            <w:rFonts w:ascii="UD デジタル 教科書体 NK-B" w:eastAsia="UD デジタル 教科書体 NK-B" w:hAnsi="ＭＳ ゴシック" w:cs="ＭＳ 明朝"/>
                                            <w:sz w:val="8"/>
                                            <w:szCs w:val="28"/>
                                          </w:rPr>
                                          <w:t>どあ</w:t>
                                        </w:r>
                                      </w:rt>
                                      <w:rubyBase>
                                        <w:r w:rsidR="001C718E">
                                          <w:rPr>
                                            <w:rFonts w:ascii="UD デジタル 教科書体 NK-B" w:eastAsia="UD デジタル 教科書体 NK-B" w:hAnsi="ＭＳ ゴシック" w:cs="ＭＳ 明朝"/>
                                            <w:sz w:val="28"/>
                                            <w:szCs w:val="28"/>
                                          </w:rPr>
                                          <w:t>度合</w:t>
                                        </w:r>
                                      </w:rubyBase>
                                    </w:ruby>
                                  </w:r>
                                  <w:r w:rsidRPr="001C718E">
                                    <w:rPr>
                                      <w:rFonts w:ascii="UD デジタル 教科書体 NK-B" w:eastAsia="UD デジタル 教科書体 NK-B" w:hAnsi="ＭＳ ゴシック" w:cs="ＭＳ 明朝" w:hint="eastAsia"/>
                                      <w:sz w:val="28"/>
                                      <w:szCs w:val="28"/>
                                    </w:rPr>
                                    <w:t>いを</w:t>
                                  </w:r>
                                  <w:r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28"/>
                                      <w:szCs w:val="28"/>
                                    </w:rPr>
                                    <w:ruby>
                                      <w:rubyPr>
                                        <w:rubyAlign w:val="distributeSpace"/>
                                        <w:hps w:val="8"/>
                                        <w:hpsRaise w:val="26"/>
                                        <w:hpsBaseText w:val="28"/>
                                        <w:lid w:val="ja-JP"/>
                                      </w:rubyPr>
                                      <w:rt>
                                        <w:r w:rsidR="001C718E" w:rsidRPr="001C718E">
                                          <w:rPr>
                                            <w:rFonts w:ascii="UD デジタル 教科書体 NK-B" w:eastAsia="UD デジタル 教科書体 NK-B" w:hAnsi="ＭＳ ゴシック" w:cs="ＭＳ 明朝"/>
                                            <w:sz w:val="8"/>
                                            <w:szCs w:val="28"/>
                                          </w:rPr>
                                          <w:t>すうじ</w:t>
                                        </w:r>
                                      </w:rt>
                                      <w:rubyBase>
                                        <w:r w:rsidR="001C718E">
                                          <w:rPr>
                                            <w:rFonts w:ascii="UD デジタル 教科書体 NK-B" w:eastAsia="UD デジタル 教科書体 NK-B" w:hAnsi="ＭＳ ゴシック" w:cs="ＭＳ 明朝"/>
                                            <w:sz w:val="28"/>
                                            <w:szCs w:val="28"/>
                                          </w:rPr>
                                          <w:t>数字</w:t>
                                        </w:r>
                                      </w:rubyBase>
                                    </w:ruby>
                                  </w:r>
                                  <w:r w:rsidRPr="001C718E">
                                    <w:rPr>
                                      <w:rFonts w:ascii="UD デジタル 教科書体 NK-B" w:eastAsia="UD デジタル 教科書体 NK-B" w:hAnsi="ＭＳ ゴシック" w:cs="ＭＳ 明朝" w:hint="eastAsia"/>
                                      <w:sz w:val="28"/>
                                      <w:szCs w:val="28"/>
                                    </w:rPr>
                                    <w:t>でくわしく</w:t>
                                  </w:r>
                                  <w:r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28"/>
                                      <w:szCs w:val="28"/>
                                    </w:rPr>
                                    <w:ruby>
                                      <w:rubyPr>
                                        <w:rubyAlign w:val="distributeSpace"/>
                                        <w:hps w:val="8"/>
                                        <w:hpsRaise w:val="26"/>
                                        <w:hpsBaseText w:val="28"/>
                                        <w:lid w:val="ja-JP"/>
                                      </w:rubyPr>
                                      <w:rt>
                                        <w:r w:rsidR="001C718E" w:rsidRPr="001C718E">
                                          <w:rPr>
                                            <w:rFonts w:ascii="UD デジタル 教科書体 NK-B" w:eastAsia="UD デジタル 教科書体 NK-B" w:hAnsi="ＭＳ ゴシック" w:cs="ＭＳ 明朝"/>
                                            <w:sz w:val="8"/>
                                            <w:szCs w:val="28"/>
                                          </w:rPr>
                                          <w:t>あらわ</w:t>
                                        </w:r>
                                      </w:rt>
                                      <w:rubyBase>
                                        <w:r w:rsidR="001C718E">
                                          <w:rPr>
                                            <w:rFonts w:ascii="UD デジタル 教科書体 NK-B" w:eastAsia="UD デジタル 教科書体 NK-B" w:hAnsi="ＭＳ ゴシック" w:cs="ＭＳ 明朝"/>
                                            <w:sz w:val="28"/>
                                            <w:szCs w:val="28"/>
                                          </w:rPr>
                                          <w:t>表</w:t>
                                        </w:r>
                                      </w:rubyBase>
                                    </w:ruby>
                                  </w:r>
                                  <w:r w:rsidRPr="001C718E">
                                    <w:rPr>
                                      <w:rFonts w:ascii="UD デジタル 教科書体 NK-B" w:eastAsia="UD デジタル 教科書体 NK-B" w:hAnsi="ＭＳ ゴシック" w:cs="ＭＳ 明朝" w:hint="eastAsia"/>
                                      <w:sz w:val="28"/>
                                      <w:szCs w:val="28"/>
                                    </w:rPr>
                                    <w:t>せるね。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238B801" id="吹き出し: 角を丸めた四角形 8" o:spid="_x0000_s1138" type="#_x0000_t62" style="position:absolute;margin-left:87.2pt;margin-top:8.65pt;width:242.4pt;height:55.2pt;z-index:25212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" adj="-3998,-1041" fillcolor="window" strokecolor="#ff5050" strokeweight="1.25pt">
                      <v:textbox>
                        <w:txbxContent>
                          <w:p w14:paraId="69C34711" w14:textId="7FA36B68" w:rsidR="0069689E" w:rsidRPr="001C718E" w:rsidRDefault="001C718E" w:rsidP="001C718E">
                            <w:pPr>
                              <w:spacing w:before="100" w:beforeAutospacing="1" w:after="100" w:afterAutospacing="1" w:line="440" w:lineRule="exact"/>
                              <w:jc w:val="center"/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</w:pPr>
                            <w:r w:rsidRPr="001C718E">
                              <w:rPr>
                                <w:rFonts w:ascii="UD デジタル 教科書体 NK-B" w:eastAsia="UD デジタル 教科書体 NK-B" w:hAnsi="ＭＳ ゴシック" w:cs="ＭＳ 明朝" w:hint="eastAsia"/>
                                <w:sz w:val="28"/>
                                <w:szCs w:val="28"/>
                              </w:rPr>
                              <w:t>「</w:t>
                            </w:r>
                            <w:r>
                              <w:rPr>
                                <w:rFonts w:ascii="UD デジタル 教科書体 NK-B" w:eastAsia="UD デジタル 教科書体 NK-B" w:hAnsi="ＭＳ ゴシック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1C718E" w:rsidRPr="001C718E">
                                    <w:rPr>
                                      <w:rFonts w:ascii="UD デジタル 教科書体 NK-B" w:eastAsia="UD デジタル 教科書体 NK-B" w:hAnsi="ＭＳ ゴシック"/>
                                      <w:sz w:val="8"/>
                                      <w:szCs w:val="28"/>
                                    </w:rPr>
                                    <w:t>あたた</w:t>
                                  </w:r>
                                </w:rt>
                                <w:rubyBase>
                                  <w:r w:rsidR="001C718E">
                                    <w:rPr>
                                      <w:rFonts w:ascii="UD デジタル 教科書体 NK-B" w:eastAsia="UD デジタル 教科書体 NK-B" w:hAnsi="ＭＳ ゴシック"/>
                                      <w:sz w:val="28"/>
                                      <w:szCs w:val="28"/>
                                    </w:rPr>
                                    <w:t>温</w:t>
                                  </w:r>
                                </w:rubyBase>
                              </w:ruby>
                            </w:r>
                            <w:r w:rsidRPr="001C718E">
                              <w:rPr>
                                <w:rFonts w:ascii="UD デジタル 教科書体 NK-B" w:eastAsia="UD デジタル 教科書体 NK-B" w:hAnsi="ＭＳ ゴシック" w:hint="eastAsia"/>
                                <w:sz w:val="28"/>
                                <w:szCs w:val="28"/>
                              </w:rPr>
                              <w:t>かい</w:t>
                            </w:r>
                            <w:r w:rsidRPr="001C718E">
                              <w:rPr>
                                <w:rFonts w:ascii="UD デジタル 教科書体 NK-B" w:eastAsia="UD デジタル 教科書体 NK-B" w:hAnsi="ＭＳ ゴシック" w:cs="ＭＳ 明朝" w:hint="eastAsia"/>
                                <w:sz w:val="28"/>
                                <w:szCs w:val="28"/>
                              </w:rPr>
                              <w:t>」・「</w:t>
                            </w:r>
                            <w:r>
                              <w:rPr>
                                <w:rFonts w:ascii="UD デジタル 教科書体 NK-B" w:eastAsia="UD デジタル 教科書体 NK-B" w:hAnsi="ＭＳ ゴシック" w:cs="ＭＳ 明朝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1C718E" w:rsidRPr="001C718E"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8"/>
                                      <w:szCs w:val="28"/>
                                    </w:rPr>
                                    <w:t>つめ</w:t>
                                  </w:r>
                                </w:rt>
                                <w:rubyBase>
                                  <w:r w:rsidR="001C718E"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28"/>
                                      <w:szCs w:val="28"/>
                                    </w:rPr>
                                    <w:t>冷</w:t>
                                  </w:r>
                                </w:rubyBase>
                              </w:ruby>
                            </w:r>
                            <w:r w:rsidRPr="001C718E">
                              <w:rPr>
                                <w:rFonts w:ascii="UD デジタル 教科書体 NK-B" w:eastAsia="UD デジタル 教科書体 NK-B" w:hAnsi="ＭＳ ゴシック" w:cs="ＭＳ 明朝" w:hint="eastAsia"/>
                                <w:sz w:val="28"/>
                                <w:szCs w:val="28"/>
                              </w:rPr>
                              <w:t>たい」という</w:t>
                            </w:r>
                            <w:r>
                              <w:rPr>
                                <w:rFonts w:ascii="UD デジタル 教科書体 NK-B" w:eastAsia="UD デジタル 教科書体 NK-B" w:hAnsi="ＭＳ ゴシック" w:cs="ＭＳ 明朝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1C718E" w:rsidRPr="001C718E"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8"/>
                                      <w:szCs w:val="28"/>
                                    </w:rPr>
                                    <w:t>かん</w:t>
                                  </w:r>
                                </w:rt>
                                <w:rubyBase>
                                  <w:r w:rsidR="001C718E"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28"/>
                                      <w:szCs w:val="28"/>
                                    </w:rPr>
                                    <w:t>感</w:t>
                                  </w:r>
                                </w:rubyBase>
                              </w:ruby>
                            </w:r>
                            <w:r w:rsidRPr="001C718E">
                              <w:rPr>
                                <w:rFonts w:ascii="UD デジタル 教科書体 NK-B" w:eastAsia="UD デジタル 教科書体 NK-B" w:hAnsi="ＭＳ ゴシック" w:cs="ＭＳ 明朝" w:hint="eastAsia"/>
                                <w:sz w:val="28"/>
                                <w:szCs w:val="28"/>
                              </w:rPr>
                              <w:t>じ</w:t>
                            </w:r>
                            <w:r>
                              <w:rPr>
                                <w:rFonts w:ascii="UD デジタル 教科書体 NK-B" w:eastAsia="UD デジタル 教科書体 NK-B" w:hAnsi="ＭＳ ゴシック" w:cs="ＭＳ 明朝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1C718E" w:rsidRPr="001C718E"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8"/>
                                      <w:szCs w:val="28"/>
                                    </w:rPr>
                                    <w:t>かた</w:t>
                                  </w:r>
                                </w:rt>
                                <w:rubyBase>
                                  <w:r w:rsidR="001C718E"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28"/>
                                      <w:szCs w:val="28"/>
                                    </w:rPr>
                                    <w:t>方</w:t>
                                  </w:r>
                                </w:rubyBase>
                              </w:ruby>
                            </w:r>
                            <w:r w:rsidRPr="001C718E">
                              <w:rPr>
                                <w:rFonts w:ascii="UD デジタル 教科書体 NK-B" w:eastAsia="UD デジタル 教科書体 NK-B" w:hAnsi="ＭＳ ゴシック" w:cs="ＭＳ 明朝" w:hint="eastAsia"/>
                                <w:sz w:val="28"/>
                                <w:szCs w:val="28"/>
                              </w:rPr>
                              <w:t>の</w:t>
                            </w:r>
                            <w:r>
                              <w:rPr>
                                <w:rFonts w:ascii="UD デジタル 教科書体 NK-B" w:eastAsia="UD デジタル 教科書体 NK-B" w:hAnsi="ＭＳ ゴシック" w:cs="ＭＳ 明朝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1C718E" w:rsidRPr="001C718E"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8"/>
                                      <w:szCs w:val="28"/>
                                    </w:rPr>
                                    <w:t>どあ</w:t>
                                  </w:r>
                                </w:rt>
                                <w:rubyBase>
                                  <w:r w:rsidR="001C718E"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28"/>
                                      <w:szCs w:val="28"/>
                                    </w:rPr>
                                    <w:t>度合</w:t>
                                  </w:r>
                                </w:rubyBase>
                              </w:ruby>
                            </w:r>
                            <w:r w:rsidRPr="001C718E">
                              <w:rPr>
                                <w:rFonts w:ascii="UD デジタル 教科書体 NK-B" w:eastAsia="UD デジタル 教科書体 NK-B" w:hAnsi="ＭＳ ゴシック" w:cs="ＭＳ 明朝" w:hint="eastAsia"/>
                                <w:sz w:val="28"/>
                                <w:szCs w:val="28"/>
                              </w:rPr>
                              <w:t>いを</w:t>
                            </w:r>
                            <w:r>
                              <w:rPr>
                                <w:rFonts w:ascii="UD デジタル 教科書体 NK-B" w:eastAsia="UD デジタル 教科書体 NK-B" w:hAnsi="ＭＳ ゴシック" w:cs="ＭＳ 明朝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1C718E" w:rsidRPr="001C718E"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8"/>
                                      <w:szCs w:val="28"/>
                                    </w:rPr>
                                    <w:t>すうじ</w:t>
                                  </w:r>
                                </w:rt>
                                <w:rubyBase>
                                  <w:r w:rsidR="001C718E"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28"/>
                                      <w:szCs w:val="28"/>
                                    </w:rPr>
                                    <w:t>数字</w:t>
                                  </w:r>
                                </w:rubyBase>
                              </w:ruby>
                            </w:r>
                            <w:r w:rsidRPr="001C718E">
                              <w:rPr>
                                <w:rFonts w:ascii="UD デジタル 教科書体 NK-B" w:eastAsia="UD デジタル 教科書体 NK-B" w:hAnsi="ＭＳ ゴシック" w:cs="ＭＳ 明朝" w:hint="eastAsia"/>
                                <w:sz w:val="28"/>
                                <w:szCs w:val="28"/>
                              </w:rPr>
                              <w:t>でくわしく</w:t>
                            </w:r>
                            <w:r>
                              <w:rPr>
                                <w:rFonts w:ascii="UD デジタル 教科書体 NK-B" w:eastAsia="UD デジタル 教科書体 NK-B" w:hAnsi="ＭＳ ゴシック" w:cs="ＭＳ 明朝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1C718E" w:rsidRPr="001C718E"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8"/>
                                      <w:szCs w:val="28"/>
                                    </w:rPr>
                                    <w:t>あらわ</w:t>
                                  </w:r>
                                </w:rt>
                                <w:rubyBase>
                                  <w:r w:rsidR="001C718E"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28"/>
                                      <w:szCs w:val="28"/>
                                    </w:rPr>
                                    <w:t>表</w:t>
                                  </w:r>
                                </w:rubyBase>
                              </w:ruby>
                            </w:r>
                            <w:r w:rsidRPr="001C718E">
                              <w:rPr>
                                <w:rFonts w:ascii="UD デジタル 教科書体 NK-B" w:eastAsia="UD デジタル 教科書体 NK-B" w:hAnsi="ＭＳ ゴシック" w:cs="ＭＳ 明朝" w:hint="eastAsia"/>
                                <w:sz w:val="28"/>
                                <w:szCs w:val="28"/>
                              </w:rPr>
                              <w:t>せるね。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579B46A8" w14:textId="77777777" w:rsidR="0069689E" w:rsidRDefault="0069689E" w:rsidP="0069689E">
            <w:pPr>
              <w:rPr>
                <w:rFonts w:ascii="UD デジタル 教科書体 NK-B" w:eastAsia="UD デジタル 教科書体 NK-B" w:hAnsi="ＭＳ ゴシック" w:cs="Times New Roman"/>
              </w:rPr>
            </w:pPr>
          </w:p>
          <w:p w14:paraId="4283004C" w14:textId="77777777" w:rsidR="0069689E" w:rsidRPr="006B008F" w:rsidRDefault="0069689E" w:rsidP="0069689E">
            <w:pPr>
              <w:rPr>
                <w:rFonts w:ascii="UD デジタル 教科書体 NK-B" w:eastAsia="UD デジタル 教科書体 NK-B" w:hAnsi="ＭＳ ゴシック" w:cs="Times New Roman"/>
              </w:rPr>
            </w:pPr>
          </w:p>
          <w:p w14:paraId="7774125C" w14:textId="77777777" w:rsidR="0069689E" w:rsidRPr="0069689E" w:rsidRDefault="0069689E" w:rsidP="0069689E">
            <w:pPr>
              <w:rPr>
                <w:rFonts w:ascii="UD デジタル 教科書体 NK-B" w:eastAsia="UD デジタル 教科書体 NK-B" w:hAnsi="ＭＳ ゴシック" w:cs="Times New Roman"/>
              </w:rPr>
            </w:pPr>
          </w:p>
        </w:tc>
      </w:tr>
      <w:tr w:rsidR="0069689E" w:rsidRPr="0069689E" w14:paraId="04F55978" w14:textId="77777777" w:rsidTr="00E02028">
        <w:tblPrEx>
          <w:tblCellMar>
            <w:left w:w="99" w:type="dxa"/>
            <w:right w:w="99" w:type="dxa"/>
          </w:tblCellMar>
        </w:tblPrEx>
        <w:trPr>
          <w:trHeight w:val="4543"/>
        </w:trPr>
        <w:tc>
          <w:tcPr>
            <w:tcW w:w="4386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14:paraId="5558E75C" w14:textId="24EC8772" w:rsidR="0069689E" w:rsidRPr="0069689E" w:rsidRDefault="0069689E" w:rsidP="0069689E">
            <w:pPr>
              <w:rPr>
                <w:rFonts w:ascii="UD デジタル 教科書体 NK-B" w:eastAsia="UD デジタル 教科書体 NK-B" w:hAnsi="ＭＳ ゴシック" w:cs="Times New Roman"/>
              </w:rPr>
            </w:pPr>
            <w:r w:rsidRPr="0069689E">
              <w:rPr>
                <w:rFonts w:ascii="UD デジタル 教科書体 NK-B" w:eastAsia="UD デジタル 教科書体 NK-B" w:hAnsi="ＭＳ ゴシック" w:cs="Times New Roman" w:hint="eastAsia"/>
                <w:noProof/>
                <w:sz w:val="21"/>
                <w:szCs w:val="21"/>
              </w:rPr>
              <w:drawing>
                <wp:inline distT="0" distB="0" distL="0" distR="0" wp14:anchorId="248FA4A8" wp14:editId="35AC9241">
                  <wp:extent cx="617220" cy="327660"/>
                  <wp:effectExtent l="0" t="0" r="0" b="15240"/>
                  <wp:docPr id="2137505652" name="図表 4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86" r:lo="rId87" r:qs="rId88" r:cs="rId89"/>
                    </a:graphicData>
                  </a:graphic>
                </wp:inline>
              </w:drawing>
            </w:r>
          </w:p>
          <w:tbl>
            <w:tblPr>
              <w:tblStyle w:val="1f8"/>
              <w:tblW w:w="0" w:type="auto"/>
              <w:tblLook w:val="04A0" w:firstRow="1" w:lastRow="0" w:firstColumn="1" w:lastColumn="0" w:noHBand="0" w:noVBand="1"/>
            </w:tblPr>
            <w:tblGrid>
              <w:gridCol w:w="776"/>
              <w:gridCol w:w="1124"/>
              <w:gridCol w:w="1139"/>
              <w:gridCol w:w="1139"/>
            </w:tblGrid>
            <w:tr w:rsidR="0069689E" w:rsidRPr="0069689E" w14:paraId="0192DA64" w14:textId="77777777" w:rsidTr="00E02028">
              <w:trPr>
                <w:trHeight w:val="567"/>
              </w:trPr>
              <w:tc>
                <w:tcPr>
                  <w:tcW w:w="945" w:type="dxa"/>
                  <w:vAlign w:val="center"/>
                </w:tcPr>
                <w:p w14:paraId="4EB090E2" w14:textId="77777777" w:rsidR="0069689E" w:rsidRPr="0069689E" w:rsidRDefault="0069689E" w:rsidP="0069689E">
                  <w:pPr>
                    <w:jc w:val="center"/>
                    <w:rPr>
                      <w:rFonts w:ascii="UD デジタル 教科書体 NK-B" w:eastAsia="UD デジタル 教科書体 NK-B" w:hAnsi="ＭＳ ゴシック" w:cs="Times New Roman"/>
                    </w:rPr>
                  </w:pPr>
                  <w:r w:rsidRPr="0069689E">
                    <w:rPr>
                      <w:rFonts w:ascii="UD デジタル 教科書体 NK-B" w:eastAsia="UD デジタル 教科書体 NK-B" w:hAnsi="ＭＳ ゴシック" w:cs="ＭＳ 明朝"/>
                    </w:rPr>
                    <w:ruby>
                      <w:rubyPr>
                        <w:rubyAlign w:val="distributeSpace"/>
                        <w:hps w:val="8"/>
                        <w:hpsRaise w:val="20"/>
                        <w:hpsBaseText w:val="24"/>
                        <w:lid w:val="ja-JP"/>
                      </w:rubyPr>
                      <w:rt>
                        <w:r w:rsidR="0069689E" w:rsidRPr="0069689E">
                          <w:rPr>
                            <w:rFonts w:ascii="UD デジタル 教科書体 NK-B" w:eastAsia="UD デジタル 教科書体 NK-B" w:hAnsi="ＭＳ ゴシック" w:cs="ＭＳ 明朝"/>
                            <w:sz w:val="8"/>
                          </w:rPr>
                          <w:t>ぼうし</w:t>
                        </w:r>
                      </w:rt>
                      <w:rubyBase>
                        <w:r w:rsidR="0069689E" w:rsidRPr="0069689E">
                          <w:rPr>
                            <w:rFonts w:ascii="UD デジタル 教科書体 NK-B" w:eastAsia="UD デジタル 教科書体 NK-B" w:hAnsi="ＭＳ ゴシック" w:cs="ＭＳ 明朝"/>
                          </w:rPr>
                          <w:t>帽子</w:t>
                        </w:r>
                      </w:rubyBase>
                    </w:ruby>
                  </w:r>
                </w:p>
              </w:tc>
              <w:tc>
                <w:tcPr>
                  <w:tcW w:w="895" w:type="dxa"/>
                  <w:vAlign w:val="center"/>
                </w:tcPr>
                <w:p w14:paraId="66B30D7C" w14:textId="77777777" w:rsidR="0069689E" w:rsidRPr="0069689E" w:rsidRDefault="0069689E" w:rsidP="0069689E">
                  <w:pPr>
                    <w:jc w:val="both"/>
                    <w:rPr>
                      <w:rFonts w:ascii="UD デジタル 教科書体 NK-B" w:eastAsia="UD デジタル 教科書体 NK-B" w:hAnsi="ＭＳ ゴシック" w:cs="Times New Roman"/>
                    </w:rPr>
                  </w:pPr>
                  <w:r w:rsidRPr="0069689E">
                    <w:rPr>
                      <w:rFonts w:ascii="UD デジタル 教科書体 NK-B" w:eastAsia="UD デジタル 教科書体 NK-B" w:hAnsi="ＭＳ ゴシック" w:cs="ＭＳ 明朝" w:hint="eastAsia"/>
                    </w:rPr>
                    <w:t>はじめ</w:t>
                  </w:r>
                </w:p>
              </w:tc>
              <w:tc>
                <w:tcPr>
                  <w:tcW w:w="1169" w:type="dxa"/>
                  <w:vAlign w:val="center"/>
                </w:tcPr>
                <w:p w14:paraId="7E1930A6" w14:textId="77777777" w:rsidR="0069689E" w:rsidRPr="0069689E" w:rsidRDefault="0069689E" w:rsidP="0069689E">
                  <w:pPr>
                    <w:jc w:val="both"/>
                    <w:rPr>
                      <w:rFonts w:ascii="UD デジタル 教科書体 NK-B" w:eastAsia="UD デジタル 教科書体 NK-B" w:hAnsi="ＭＳ ゴシック" w:cs="Times New Roman"/>
                    </w:rPr>
                  </w:pPr>
                  <w:r w:rsidRPr="0069689E">
                    <w:rPr>
                      <w:rFonts w:ascii="UD デジタル 教科書体 NK-B" w:eastAsia="UD デジタル 教科書体 NK-B" w:hAnsi="ＭＳ ゴシック" w:cs="Times New Roman" w:hint="eastAsia"/>
                    </w:rPr>
                    <w:t>10</w:t>
                  </w:r>
                  <w:r w:rsidRPr="0069689E">
                    <w:rPr>
                      <w:rFonts w:ascii="UD デジタル 教科書体 NK-B" w:eastAsia="UD デジタル 教科書体 NK-B" w:hAnsi="ＭＳ ゴシック" w:cs="ＭＳ 明朝"/>
                    </w:rPr>
                    <w:ruby>
                      <w:rubyPr>
                        <w:rubyAlign w:val="distributeSpace"/>
                        <w:hps w:val="8"/>
                        <w:hpsRaise w:val="20"/>
                        <w:hpsBaseText w:val="24"/>
                        <w:lid w:val="ja-JP"/>
                      </w:rubyPr>
                      <w:rt>
                        <w:r w:rsidR="0069689E" w:rsidRPr="0069689E">
                          <w:rPr>
                            <w:rFonts w:ascii="UD デジタル 教科書体 NK-B" w:eastAsia="UD デジタル 教科書体 NK-B" w:hAnsi="ＭＳ ゴシック" w:cs="ＭＳ 明朝"/>
                            <w:sz w:val="8"/>
                          </w:rPr>
                          <w:t>ぷんご</w:t>
                        </w:r>
                      </w:rt>
                      <w:rubyBase>
                        <w:r w:rsidR="0069689E" w:rsidRPr="0069689E">
                          <w:rPr>
                            <w:rFonts w:ascii="UD デジタル 教科書体 NK-B" w:eastAsia="UD デジタル 教科書体 NK-B" w:hAnsi="ＭＳ ゴシック" w:cs="ＭＳ 明朝"/>
                          </w:rPr>
                          <w:t>分後</w:t>
                        </w:r>
                      </w:rubyBase>
                    </w:ruby>
                  </w:r>
                </w:p>
              </w:tc>
              <w:tc>
                <w:tcPr>
                  <w:tcW w:w="1169" w:type="dxa"/>
                  <w:vAlign w:val="center"/>
                </w:tcPr>
                <w:p w14:paraId="276C5202" w14:textId="77777777" w:rsidR="0069689E" w:rsidRPr="0069689E" w:rsidRDefault="0069689E" w:rsidP="0069689E">
                  <w:pPr>
                    <w:jc w:val="both"/>
                    <w:rPr>
                      <w:rFonts w:ascii="UD デジタル 教科書体 NK-B" w:eastAsia="UD デジタル 教科書体 NK-B" w:hAnsi="ＭＳ ゴシック" w:cs="Times New Roman"/>
                    </w:rPr>
                  </w:pPr>
                  <w:r w:rsidRPr="0069689E">
                    <w:rPr>
                      <w:rFonts w:ascii="UD デジタル 教科書体 NK-B" w:eastAsia="UD デジタル 教科書体 NK-B" w:hAnsi="ＭＳ ゴシック" w:cs="Times New Roman" w:hint="eastAsia"/>
                    </w:rPr>
                    <w:t>20</w:t>
                  </w:r>
                  <w:r w:rsidRPr="0069689E">
                    <w:rPr>
                      <w:rFonts w:ascii="UD デジタル 教科書体 NK-B" w:eastAsia="UD デジタル 教科書体 NK-B" w:hAnsi="ＭＳ ゴシック" w:cs="ＭＳ 明朝"/>
                    </w:rPr>
                    <w:ruby>
                      <w:rubyPr>
                        <w:rubyAlign w:val="distributeSpace"/>
                        <w:hps w:val="8"/>
                        <w:hpsRaise w:val="20"/>
                        <w:hpsBaseText w:val="24"/>
                        <w:lid w:val="ja-JP"/>
                      </w:rubyPr>
                      <w:rt>
                        <w:r w:rsidR="0069689E" w:rsidRPr="0069689E">
                          <w:rPr>
                            <w:rFonts w:ascii="UD デジタル 教科書体 NK-B" w:eastAsia="UD デジタル 教科書体 NK-B" w:hAnsi="ＭＳ ゴシック" w:cs="ＭＳ 明朝"/>
                            <w:sz w:val="8"/>
                          </w:rPr>
                          <w:t>ぷんご</w:t>
                        </w:r>
                      </w:rt>
                      <w:rubyBase>
                        <w:r w:rsidR="0069689E" w:rsidRPr="0069689E">
                          <w:rPr>
                            <w:rFonts w:ascii="UD デジタル 教科書体 NK-B" w:eastAsia="UD デジタル 教科書体 NK-B" w:hAnsi="ＭＳ ゴシック" w:cs="ＭＳ 明朝"/>
                          </w:rPr>
                          <w:t>分後</w:t>
                        </w:r>
                      </w:rubyBase>
                    </w:ruby>
                  </w:r>
                </w:p>
              </w:tc>
            </w:tr>
            <w:tr w:rsidR="0069689E" w:rsidRPr="0069689E" w14:paraId="1D01E824" w14:textId="77777777" w:rsidTr="00E02028">
              <w:trPr>
                <w:trHeight w:val="567"/>
              </w:trPr>
              <w:tc>
                <w:tcPr>
                  <w:tcW w:w="945" w:type="dxa"/>
                  <w:vAlign w:val="center"/>
                </w:tcPr>
                <w:p w14:paraId="79D0E2A0" w14:textId="77777777" w:rsidR="0069689E" w:rsidRPr="0069689E" w:rsidRDefault="0069689E" w:rsidP="0069689E">
                  <w:pPr>
                    <w:jc w:val="center"/>
                    <w:rPr>
                      <w:rFonts w:ascii="UD デジタル 教科書体 NK-B" w:eastAsia="UD デジタル 教科書体 NK-B" w:hAnsi="ＭＳ ゴシック" w:cs="Times New Roman"/>
                    </w:rPr>
                  </w:pPr>
                  <w:r w:rsidRPr="0069689E">
                    <w:rPr>
                      <w:rFonts w:ascii="UD デジタル 教科書体 NK-B" w:eastAsia="UD デジタル 教科書体 NK-B" w:hAnsi="ＭＳ ゴシック" w:cs="ＭＳ 明朝"/>
                    </w:rPr>
                    <w:ruby>
                      <w:rubyPr>
                        <w:rubyAlign w:val="distributeSpace"/>
                        <w:hps w:val="8"/>
                        <w:hpsRaise w:val="20"/>
                        <w:hpsBaseText w:val="24"/>
                        <w:lid w:val="ja-JP"/>
                      </w:rubyPr>
                      <w:rt>
                        <w:r w:rsidR="0069689E" w:rsidRPr="0069689E">
                          <w:rPr>
                            <w:rFonts w:ascii="UD デジタル 教科書体 NK-B" w:eastAsia="UD デジタル 教科書体 NK-B" w:hAnsi="ＭＳ ゴシック" w:cs="ＭＳ 明朝"/>
                            <w:sz w:val="8"/>
                          </w:rPr>
                          <w:t>あか</w:t>
                        </w:r>
                      </w:rt>
                      <w:rubyBase>
                        <w:r w:rsidR="0069689E" w:rsidRPr="0069689E">
                          <w:rPr>
                            <w:rFonts w:ascii="UD デジタル 教科書体 NK-B" w:eastAsia="UD デジタル 教科書体 NK-B" w:hAnsi="ＭＳ ゴシック" w:cs="ＭＳ 明朝"/>
                          </w:rPr>
                          <w:t>赤</w:t>
                        </w:r>
                      </w:rubyBase>
                    </w:ruby>
                  </w:r>
                </w:p>
              </w:tc>
              <w:tc>
                <w:tcPr>
                  <w:tcW w:w="895" w:type="dxa"/>
                  <w:vAlign w:val="center"/>
                </w:tcPr>
                <w:p w14:paraId="5D930C16" w14:textId="77777777" w:rsidR="0069689E" w:rsidRPr="0069689E" w:rsidRDefault="0069689E" w:rsidP="0069689E">
                  <w:pPr>
                    <w:jc w:val="both"/>
                    <w:rPr>
                      <w:rFonts w:ascii="UD デジタル 教科書体 NK-B" w:eastAsia="UD デジタル 教科書体 NK-B" w:hAnsi="ＭＳ ゴシック" w:cs="Times New Roman"/>
                    </w:rPr>
                  </w:pPr>
                  <w:r w:rsidRPr="0069689E">
                    <w:rPr>
                      <w:rFonts w:ascii="UD デジタル 教科書体 NK-B" w:eastAsia="UD デジタル 教科書体 NK-B" w:hAnsi="ＭＳ ゴシック" w:cs="Times New Roman" w:hint="eastAsia"/>
                    </w:rPr>
                    <w:t xml:space="preserve">27.0 </w:t>
                  </w:r>
                  <w:r w:rsidRPr="0069689E">
                    <w:rPr>
                      <w:rFonts w:ascii="UD デジタル 教科書体 NK-B" w:eastAsia="UD デジタル 教科書体 NK-B" w:hAnsi="ＭＳ ゴシック" w:cs="Cambria Math" w:hint="eastAsia"/>
                    </w:rPr>
                    <w:t>℃</w:t>
                  </w:r>
                </w:p>
              </w:tc>
              <w:tc>
                <w:tcPr>
                  <w:tcW w:w="1169" w:type="dxa"/>
                  <w:vAlign w:val="center"/>
                </w:tcPr>
                <w:p w14:paraId="6D438606" w14:textId="77777777" w:rsidR="0069689E" w:rsidRPr="0069689E" w:rsidRDefault="0069689E" w:rsidP="0069689E">
                  <w:pPr>
                    <w:jc w:val="both"/>
                    <w:rPr>
                      <w:rFonts w:ascii="UD デジタル 教科書体 NK-B" w:eastAsia="UD デジタル 教科書体 NK-B" w:hAnsi="ＭＳ ゴシック" w:cs="Times New Roman"/>
                    </w:rPr>
                  </w:pPr>
                  <w:r w:rsidRPr="0069689E">
                    <w:rPr>
                      <w:rFonts w:ascii="UD デジタル 教科書体 NK-B" w:eastAsia="UD デジタル 教科書体 NK-B" w:hAnsi="ＭＳ ゴシック" w:cs="Times New Roman" w:hint="eastAsia"/>
                    </w:rPr>
                    <w:t xml:space="preserve">29.0 </w:t>
                  </w:r>
                  <w:r w:rsidRPr="0069689E">
                    <w:rPr>
                      <w:rFonts w:ascii="UD デジタル 教科書体 NK-B" w:eastAsia="UD デジタル 教科書体 NK-B" w:hAnsi="ＭＳ ゴシック" w:cs="Cambria Math" w:hint="eastAsia"/>
                    </w:rPr>
                    <w:t>℃</w:t>
                  </w:r>
                </w:p>
              </w:tc>
              <w:tc>
                <w:tcPr>
                  <w:tcW w:w="1169" w:type="dxa"/>
                  <w:vAlign w:val="center"/>
                </w:tcPr>
                <w:p w14:paraId="527992CF" w14:textId="77777777" w:rsidR="0069689E" w:rsidRPr="0069689E" w:rsidRDefault="0069689E" w:rsidP="0069689E">
                  <w:pPr>
                    <w:jc w:val="both"/>
                    <w:rPr>
                      <w:rFonts w:ascii="UD デジタル 教科書体 NK-B" w:eastAsia="UD デジタル 教科書体 NK-B" w:hAnsi="ＭＳ ゴシック" w:cs="Times New Roman"/>
                    </w:rPr>
                  </w:pPr>
                  <w:r w:rsidRPr="0069689E">
                    <w:rPr>
                      <w:rFonts w:ascii="UD デジタル 教科書体 NK-B" w:eastAsia="UD デジタル 教科書体 NK-B" w:hAnsi="ＭＳ ゴシック" w:cs="Times New Roman" w:hint="eastAsia"/>
                    </w:rPr>
                    <w:t xml:space="preserve">30.0 </w:t>
                  </w:r>
                  <w:r w:rsidRPr="0069689E">
                    <w:rPr>
                      <w:rFonts w:ascii="UD デジタル 教科書体 NK-B" w:eastAsia="UD デジタル 教科書体 NK-B" w:hAnsi="ＭＳ ゴシック" w:cs="Cambria Math" w:hint="eastAsia"/>
                    </w:rPr>
                    <w:t>℃</w:t>
                  </w:r>
                </w:p>
              </w:tc>
            </w:tr>
            <w:tr w:rsidR="0069689E" w:rsidRPr="0069689E" w14:paraId="178B5247" w14:textId="77777777" w:rsidTr="00E02028">
              <w:trPr>
                <w:trHeight w:val="567"/>
              </w:trPr>
              <w:tc>
                <w:tcPr>
                  <w:tcW w:w="945" w:type="dxa"/>
                  <w:vAlign w:val="center"/>
                </w:tcPr>
                <w:p w14:paraId="6D3377DB" w14:textId="77777777" w:rsidR="0069689E" w:rsidRPr="0069689E" w:rsidRDefault="0069689E" w:rsidP="0069689E">
                  <w:pPr>
                    <w:jc w:val="center"/>
                    <w:rPr>
                      <w:rFonts w:ascii="UD デジタル 教科書体 NK-B" w:eastAsia="UD デジタル 教科書体 NK-B" w:hAnsi="ＭＳ ゴシック" w:cs="Times New Roman"/>
                    </w:rPr>
                  </w:pPr>
                  <w:r w:rsidRPr="0069689E">
                    <w:rPr>
                      <w:rFonts w:ascii="UD デジタル 教科書体 NK-B" w:eastAsia="UD デジタル 教科書体 NK-B" w:hAnsi="ＭＳ ゴシック" w:cs="ＭＳ 明朝"/>
                    </w:rPr>
                    <w:ruby>
                      <w:rubyPr>
                        <w:rubyAlign w:val="distributeSpace"/>
                        <w:hps w:val="8"/>
                        <w:hpsRaise w:val="20"/>
                        <w:hpsBaseText w:val="24"/>
                        <w:lid w:val="ja-JP"/>
                      </w:rubyPr>
                      <w:rt>
                        <w:r w:rsidR="0069689E" w:rsidRPr="0069689E">
                          <w:rPr>
                            <w:rFonts w:ascii="UD デジタル 教科書体 NK-B" w:eastAsia="UD デジタル 教科書体 NK-B" w:hAnsi="ＭＳ ゴシック" w:cs="ＭＳ 明朝"/>
                            <w:sz w:val="8"/>
                          </w:rPr>
                          <w:t>しろ</w:t>
                        </w:r>
                      </w:rt>
                      <w:rubyBase>
                        <w:r w:rsidR="0069689E" w:rsidRPr="0069689E">
                          <w:rPr>
                            <w:rFonts w:ascii="UD デジタル 教科書体 NK-B" w:eastAsia="UD デジタル 教科書体 NK-B" w:hAnsi="ＭＳ ゴシック" w:cs="ＭＳ 明朝"/>
                          </w:rPr>
                          <w:t>白</w:t>
                        </w:r>
                      </w:rubyBase>
                    </w:ruby>
                  </w:r>
                </w:p>
              </w:tc>
              <w:tc>
                <w:tcPr>
                  <w:tcW w:w="895" w:type="dxa"/>
                  <w:vAlign w:val="center"/>
                </w:tcPr>
                <w:p w14:paraId="6A89F109" w14:textId="77777777" w:rsidR="0069689E" w:rsidRPr="0069689E" w:rsidRDefault="0069689E" w:rsidP="0069689E">
                  <w:pPr>
                    <w:jc w:val="both"/>
                    <w:rPr>
                      <w:rFonts w:ascii="UD デジタル 教科書体 NK-B" w:eastAsia="UD デジタル 教科書体 NK-B" w:hAnsi="ＭＳ ゴシック" w:cs="Times New Roman"/>
                    </w:rPr>
                  </w:pPr>
                  <w:r w:rsidRPr="0069689E">
                    <w:rPr>
                      <w:rFonts w:ascii="UD デジタル 教科書体 NK-B" w:eastAsia="UD デジタル 教科書体 NK-B" w:hAnsi="ＭＳ ゴシック" w:cs="Times New Roman" w:hint="eastAsia"/>
                    </w:rPr>
                    <w:t xml:space="preserve">27.0 </w:t>
                  </w:r>
                  <w:r w:rsidRPr="0069689E">
                    <w:rPr>
                      <w:rFonts w:ascii="UD デジタル 教科書体 NK-B" w:eastAsia="UD デジタル 教科書体 NK-B" w:hAnsi="ＭＳ ゴシック" w:cs="Cambria Math" w:hint="eastAsia"/>
                    </w:rPr>
                    <w:t>℃</w:t>
                  </w:r>
                </w:p>
              </w:tc>
              <w:tc>
                <w:tcPr>
                  <w:tcW w:w="1169" w:type="dxa"/>
                  <w:vAlign w:val="center"/>
                </w:tcPr>
                <w:p w14:paraId="48F0D670" w14:textId="77777777" w:rsidR="0069689E" w:rsidRPr="0069689E" w:rsidRDefault="0069689E" w:rsidP="0069689E">
                  <w:pPr>
                    <w:jc w:val="both"/>
                    <w:rPr>
                      <w:rFonts w:ascii="UD デジタル 教科書体 NK-B" w:eastAsia="UD デジタル 教科書体 NK-B" w:hAnsi="ＭＳ ゴシック" w:cs="Times New Roman"/>
                    </w:rPr>
                  </w:pPr>
                  <w:r w:rsidRPr="0069689E">
                    <w:rPr>
                      <w:rFonts w:ascii="UD デジタル 教科書体 NK-B" w:eastAsia="UD デジタル 教科書体 NK-B" w:hAnsi="ＭＳ ゴシック" w:cs="Times New Roman" w:hint="eastAsia"/>
                    </w:rPr>
                    <w:t xml:space="preserve">28.0 </w:t>
                  </w:r>
                  <w:r w:rsidRPr="0069689E">
                    <w:rPr>
                      <w:rFonts w:ascii="UD デジタル 教科書体 NK-B" w:eastAsia="UD デジタル 教科書体 NK-B" w:hAnsi="ＭＳ ゴシック" w:cs="Cambria Math" w:hint="eastAsia"/>
                    </w:rPr>
                    <w:t>℃</w:t>
                  </w:r>
                </w:p>
              </w:tc>
              <w:tc>
                <w:tcPr>
                  <w:tcW w:w="1169" w:type="dxa"/>
                  <w:vAlign w:val="center"/>
                </w:tcPr>
                <w:p w14:paraId="5A5F5D4E" w14:textId="77777777" w:rsidR="0069689E" w:rsidRPr="0069689E" w:rsidRDefault="0069689E" w:rsidP="0069689E">
                  <w:pPr>
                    <w:jc w:val="both"/>
                    <w:rPr>
                      <w:rFonts w:ascii="UD デジタル 教科書体 NK-B" w:eastAsia="UD デジタル 教科書体 NK-B" w:hAnsi="ＭＳ ゴシック" w:cs="Times New Roman"/>
                    </w:rPr>
                  </w:pPr>
                  <w:r w:rsidRPr="0069689E">
                    <w:rPr>
                      <w:rFonts w:ascii="UD デジタル 教科書体 NK-B" w:eastAsia="UD デジタル 教科書体 NK-B" w:hAnsi="ＭＳ ゴシック" w:cs="Times New Roman" w:hint="eastAsia"/>
                    </w:rPr>
                    <w:t xml:space="preserve">28.5 </w:t>
                  </w:r>
                  <w:r w:rsidRPr="0069689E">
                    <w:rPr>
                      <w:rFonts w:ascii="UD デジタル 教科書体 NK-B" w:eastAsia="UD デジタル 教科書体 NK-B" w:hAnsi="ＭＳ ゴシック" w:cs="Cambria Math" w:hint="eastAsia"/>
                    </w:rPr>
                    <w:t>℃</w:t>
                  </w:r>
                </w:p>
              </w:tc>
            </w:tr>
            <w:tr w:rsidR="0069689E" w:rsidRPr="0069689E" w14:paraId="0B37DECB" w14:textId="77777777" w:rsidTr="00E02028">
              <w:trPr>
                <w:trHeight w:val="567"/>
              </w:trPr>
              <w:tc>
                <w:tcPr>
                  <w:tcW w:w="945" w:type="dxa"/>
                  <w:vAlign w:val="center"/>
                </w:tcPr>
                <w:p w14:paraId="56E03892" w14:textId="77777777" w:rsidR="0069689E" w:rsidRPr="0069689E" w:rsidRDefault="0069689E" w:rsidP="0069689E">
                  <w:pPr>
                    <w:jc w:val="center"/>
                    <w:rPr>
                      <w:rFonts w:ascii="UD デジタル 教科書体 NK-B" w:eastAsia="UD デジタル 教科書体 NK-B" w:hAnsi="ＭＳ ゴシック" w:cs="Times New Roman"/>
                    </w:rPr>
                  </w:pPr>
                  <w:r w:rsidRPr="0069689E">
                    <w:rPr>
                      <w:rFonts w:ascii="UD デジタル 教科書体 NK-B" w:eastAsia="UD デジタル 教科書体 NK-B" w:hAnsi="ＭＳ ゴシック" w:cs="ＭＳ 明朝"/>
                    </w:rPr>
                    <w:ruby>
                      <w:rubyPr>
                        <w:rubyAlign w:val="distributeSpace"/>
                        <w:hps w:val="8"/>
                        <w:hpsRaise w:val="20"/>
                        <w:hpsBaseText w:val="24"/>
                        <w:lid w:val="ja-JP"/>
                      </w:rubyPr>
                      <w:rt>
                        <w:r w:rsidR="0069689E" w:rsidRPr="0069689E">
                          <w:rPr>
                            <w:rFonts w:ascii="UD デジタル 教科書体 NK-B" w:eastAsia="UD デジタル 教科書体 NK-B" w:hAnsi="ＭＳ ゴシック" w:cs="ＭＳ 明朝"/>
                            <w:sz w:val="8"/>
                          </w:rPr>
                          <w:t>くろ</w:t>
                        </w:r>
                      </w:rt>
                      <w:rubyBase>
                        <w:r w:rsidR="0069689E" w:rsidRPr="0069689E">
                          <w:rPr>
                            <w:rFonts w:ascii="UD デジタル 教科書体 NK-B" w:eastAsia="UD デジタル 教科書体 NK-B" w:hAnsi="ＭＳ ゴシック" w:cs="ＭＳ 明朝"/>
                          </w:rPr>
                          <w:t>黒</w:t>
                        </w:r>
                      </w:rubyBase>
                    </w:ruby>
                  </w:r>
                </w:p>
              </w:tc>
              <w:tc>
                <w:tcPr>
                  <w:tcW w:w="895" w:type="dxa"/>
                  <w:vAlign w:val="center"/>
                </w:tcPr>
                <w:p w14:paraId="72E71D84" w14:textId="77777777" w:rsidR="0069689E" w:rsidRPr="0069689E" w:rsidRDefault="0069689E" w:rsidP="0069689E">
                  <w:pPr>
                    <w:jc w:val="both"/>
                    <w:rPr>
                      <w:rFonts w:ascii="UD デジタル 教科書体 NK-B" w:eastAsia="UD デジタル 教科書体 NK-B" w:hAnsi="ＭＳ ゴシック" w:cs="Times New Roman"/>
                    </w:rPr>
                  </w:pPr>
                  <w:r w:rsidRPr="0069689E">
                    <w:rPr>
                      <w:rFonts w:ascii="UD デジタル 教科書体 NK-B" w:eastAsia="UD デジタル 教科書体 NK-B" w:hAnsi="ＭＳ ゴシック" w:cs="Times New Roman" w:hint="eastAsia"/>
                    </w:rPr>
                    <w:t xml:space="preserve">27.0 </w:t>
                  </w:r>
                  <w:r w:rsidRPr="0069689E">
                    <w:rPr>
                      <w:rFonts w:ascii="UD デジタル 教科書体 NK-B" w:eastAsia="UD デジタル 教科書体 NK-B" w:hAnsi="ＭＳ ゴシック" w:cs="Cambria Math" w:hint="eastAsia"/>
                    </w:rPr>
                    <w:t>℃</w:t>
                  </w:r>
                </w:p>
              </w:tc>
              <w:tc>
                <w:tcPr>
                  <w:tcW w:w="1169" w:type="dxa"/>
                  <w:vAlign w:val="center"/>
                </w:tcPr>
                <w:p w14:paraId="2764410C" w14:textId="77777777" w:rsidR="0069689E" w:rsidRPr="0069689E" w:rsidRDefault="0069689E" w:rsidP="0069689E">
                  <w:pPr>
                    <w:jc w:val="both"/>
                    <w:rPr>
                      <w:rFonts w:ascii="UD デジタル 教科書体 NK-B" w:eastAsia="UD デジタル 教科書体 NK-B" w:hAnsi="ＭＳ ゴシック" w:cs="Times New Roman"/>
                    </w:rPr>
                  </w:pPr>
                  <w:r w:rsidRPr="0069689E">
                    <w:rPr>
                      <w:rFonts w:ascii="UD デジタル 教科書体 NK-B" w:eastAsia="UD デジタル 教科書体 NK-B" w:hAnsi="ＭＳ ゴシック" w:cs="Times New Roman" w:hint="eastAsia"/>
                    </w:rPr>
                    <w:t xml:space="preserve">30.0 </w:t>
                  </w:r>
                  <w:r w:rsidRPr="0069689E">
                    <w:rPr>
                      <w:rFonts w:ascii="UD デジタル 教科書体 NK-B" w:eastAsia="UD デジタル 教科書体 NK-B" w:hAnsi="ＭＳ ゴシック" w:cs="Cambria Math" w:hint="eastAsia"/>
                    </w:rPr>
                    <w:t>℃</w:t>
                  </w:r>
                </w:p>
              </w:tc>
              <w:tc>
                <w:tcPr>
                  <w:tcW w:w="1169" w:type="dxa"/>
                  <w:vAlign w:val="center"/>
                </w:tcPr>
                <w:p w14:paraId="4C203902" w14:textId="77777777" w:rsidR="0069689E" w:rsidRPr="0069689E" w:rsidRDefault="0069689E" w:rsidP="0069689E">
                  <w:pPr>
                    <w:jc w:val="both"/>
                    <w:rPr>
                      <w:rFonts w:ascii="UD デジタル 教科書体 NK-B" w:eastAsia="UD デジタル 教科書体 NK-B" w:hAnsi="ＭＳ ゴシック" w:cs="Times New Roman"/>
                    </w:rPr>
                  </w:pPr>
                  <w:r w:rsidRPr="0069689E">
                    <w:rPr>
                      <w:rFonts w:ascii="UD デジタル 教科書体 NK-B" w:eastAsia="UD デジタル 教科書体 NK-B" w:hAnsi="ＭＳ ゴシック" w:cs="Times New Roman" w:hint="eastAsia"/>
                    </w:rPr>
                    <w:t xml:space="preserve">31.5 </w:t>
                  </w:r>
                  <w:r w:rsidRPr="0069689E">
                    <w:rPr>
                      <w:rFonts w:ascii="UD デジタル 教科書体 NK-B" w:eastAsia="UD デジタル 教科書体 NK-B" w:hAnsi="ＭＳ ゴシック" w:cs="Cambria Math" w:hint="eastAsia"/>
                    </w:rPr>
                    <w:t>℃</w:t>
                  </w:r>
                </w:p>
              </w:tc>
            </w:tr>
            <w:tr w:rsidR="0069689E" w:rsidRPr="0069689E" w14:paraId="7C0BF337" w14:textId="77777777" w:rsidTr="00E02028">
              <w:trPr>
                <w:trHeight w:val="567"/>
              </w:trPr>
              <w:tc>
                <w:tcPr>
                  <w:tcW w:w="945" w:type="dxa"/>
                  <w:vAlign w:val="center"/>
                </w:tcPr>
                <w:p w14:paraId="796AB5C9" w14:textId="77777777" w:rsidR="0069689E" w:rsidRPr="0069689E" w:rsidRDefault="0069689E" w:rsidP="0069689E">
                  <w:pPr>
                    <w:jc w:val="center"/>
                    <w:rPr>
                      <w:rFonts w:ascii="UD デジタル 教科書体 NK-B" w:eastAsia="UD デジタル 教科書体 NK-B" w:hAnsi="ＭＳ ゴシック" w:cs="ＭＳ 明朝"/>
                    </w:rPr>
                  </w:pPr>
                  <w:r w:rsidRPr="0069689E">
                    <w:rPr>
                      <w:rFonts w:ascii="UD デジタル 教科書体 NK-B" w:eastAsia="UD デジタル 教科書体 NK-B" w:hAnsi="ＭＳ ゴシック" w:cs="ＭＳ 明朝" w:hint="eastAsia"/>
                    </w:rPr>
                    <w:t>なし</w:t>
                  </w:r>
                </w:p>
              </w:tc>
              <w:tc>
                <w:tcPr>
                  <w:tcW w:w="895" w:type="dxa"/>
                  <w:vAlign w:val="center"/>
                </w:tcPr>
                <w:p w14:paraId="0DCCC806" w14:textId="77777777" w:rsidR="0069689E" w:rsidRPr="0069689E" w:rsidRDefault="0069689E" w:rsidP="0069689E">
                  <w:pPr>
                    <w:jc w:val="both"/>
                    <w:rPr>
                      <w:rFonts w:ascii="UD デジタル 教科書体 NK-B" w:eastAsia="UD デジタル 教科書体 NK-B" w:hAnsi="ＭＳ ゴシック" w:cs="Times New Roman"/>
                    </w:rPr>
                  </w:pPr>
                  <w:r w:rsidRPr="0069689E">
                    <w:rPr>
                      <w:rFonts w:ascii="UD デジタル 教科書体 NK-B" w:eastAsia="UD デジタル 教科書体 NK-B" w:hAnsi="ＭＳ ゴシック" w:cs="Times New Roman" w:hint="eastAsia"/>
                    </w:rPr>
                    <w:t xml:space="preserve">27.0 </w:t>
                  </w:r>
                  <w:r w:rsidRPr="0069689E">
                    <w:rPr>
                      <w:rFonts w:ascii="UD デジタル 教科書体 NK-B" w:eastAsia="UD デジタル 教科書体 NK-B" w:hAnsi="ＭＳ ゴシック" w:cs="Cambria Math" w:hint="eastAsia"/>
                    </w:rPr>
                    <w:t>℃</w:t>
                  </w:r>
                </w:p>
              </w:tc>
              <w:tc>
                <w:tcPr>
                  <w:tcW w:w="1169" w:type="dxa"/>
                  <w:vAlign w:val="center"/>
                </w:tcPr>
                <w:p w14:paraId="04224628" w14:textId="77777777" w:rsidR="0069689E" w:rsidRPr="0069689E" w:rsidRDefault="0069689E" w:rsidP="0069689E">
                  <w:pPr>
                    <w:jc w:val="both"/>
                    <w:rPr>
                      <w:rFonts w:ascii="UD デジタル 教科書体 NK-B" w:eastAsia="UD デジタル 教科書体 NK-B" w:hAnsi="ＭＳ ゴシック" w:cs="Times New Roman"/>
                    </w:rPr>
                  </w:pPr>
                  <w:r w:rsidRPr="0069689E">
                    <w:rPr>
                      <w:rFonts w:ascii="UD デジタル 教科書体 NK-B" w:eastAsia="UD デジタル 教科書体 NK-B" w:hAnsi="ＭＳ ゴシック" w:cs="Times New Roman" w:hint="eastAsia"/>
                    </w:rPr>
                    <w:t xml:space="preserve">28.6 </w:t>
                  </w:r>
                  <w:r w:rsidRPr="0069689E">
                    <w:rPr>
                      <w:rFonts w:ascii="UD デジタル 教科書体 NK-B" w:eastAsia="UD デジタル 教科書体 NK-B" w:hAnsi="ＭＳ ゴシック" w:cs="Cambria Math" w:hint="eastAsia"/>
                    </w:rPr>
                    <w:t>℃</w:t>
                  </w:r>
                </w:p>
              </w:tc>
              <w:tc>
                <w:tcPr>
                  <w:tcW w:w="1169" w:type="dxa"/>
                  <w:vAlign w:val="center"/>
                </w:tcPr>
                <w:p w14:paraId="31EA13F2" w14:textId="77777777" w:rsidR="0069689E" w:rsidRPr="0069689E" w:rsidRDefault="0069689E" w:rsidP="0069689E">
                  <w:pPr>
                    <w:jc w:val="both"/>
                    <w:rPr>
                      <w:rFonts w:ascii="UD デジタル 教科書体 NK-B" w:eastAsia="UD デジタル 教科書体 NK-B" w:hAnsi="ＭＳ ゴシック" w:cs="Times New Roman"/>
                    </w:rPr>
                  </w:pPr>
                  <w:r w:rsidRPr="0069689E">
                    <w:rPr>
                      <w:rFonts w:ascii="UD デジタル 教科書体 NK-B" w:eastAsia="UD デジタル 教科書体 NK-B" w:hAnsi="ＭＳ ゴシック" w:cs="Times New Roman" w:hint="eastAsia"/>
                    </w:rPr>
                    <w:t xml:space="preserve">29.4 </w:t>
                  </w:r>
                  <w:r w:rsidRPr="0069689E">
                    <w:rPr>
                      <w:rFonts w:ascii="UD デジタル 教科書体 NK-B" w:eastAsia="UD デジタル 教科書体 NK-B" w:hAnsi="ＭＳ ゴシック" w:cs="Cambria Math" w:hint="eastAsia"/>
                    </w:rPr>
                    <w:t>℃</w:t>
                  </w:r>
                </w:p>
              </w:tc>
            </w:tr>
          </w:tbl>
          <w:p w14:paraId="717E900B" w14:textId="6128FEEA" w:rsidR="0069689E" w:rsidRPr="0069689E" w:rsidRDefault="0069689E" w:rsidP="0069689E">
            <w:pPr>
              <w:rPr>
                <w:rFonts w:ascii="UD デジタル 教科書体 NK-B" w:eastAsia="UD デジタル 教科書体 NK-B" w:hAnsi="ＭＳ ゴシック" w:cs="Times New Roman"/>
              </w:rPr>
            </w:pPr>
            <w:r w:rsidRPr="0069689E">
              <w:rPr>
                <w:rFonts w:ascii="UD デジタル 教科書体 NK-B" w:eastAsia="UD デジタル 教科書体 NK-B" w:hAnsi="ＭＳ ゴシック" w:cs="Times New Roman"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129280" behindDoc="0" locked="0" layoutInCell="1" allowOverlap="1" wp14:anchorId="38739D8F" wp14:editId="148E47D8">
                      <wp:simplePos x="0" y="0"/>
                      <wp:positionH relativeFrom="column">
                        <wp:posOffset>163195</wp:posOffset>
                      </wp:positionH>
                      <wp:positionV relativeFrom="paragraph">
                        <wp:posOffset>108585</wp:posOffset>
                      </wp:positionV>
                      <wp:extent cx="2202180" cy="445770"/>
                      <wp:effectExtent l="0" t="19050" r="198120" b="11430"/>
                      <wp:wrapNone/>
                      <wp:docPr id="1363286003" name="吹き出し: 角を丸めた四角形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02180" cy="445770"/>
                              </a:xfrm>
                              <a:prstGeom prst="wedgeRoundRectCallout">
                                <a:avLst>
                                  <a:gd name="adj1" fmla="val 57713"/>
                                  <a:gd name="adj2" fmla="val -51453"/>
                                  <a:gd name="adj3" fmla="val 16667"/>
                                </a:avLst>
                              </a:prstGeom>
                              <a:solidFill>
                                <a:sysClr val="window" lastClr="FFFFFF"/>
                              </a:solidFill>
                              <a:ln w="15875" cap="flat" cmpd="sng" algn="ctr">
                                <a:solidFill>
                                  <a:srgbClr val="FF505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6CB73C60" w14:textId="14BBF899" w:rsidR="0069689E" w:rsidRPr="00C8421A" w:rsidRDefault="001C718E" w:rsidP="0069689E">
                                  <w:pPr>
                                    <w:spacing w:before="0" w:line="0" w:lineRule="atLeast"/>
                                    <w:contextualSpacing/>
                                    <w:jc w:val="center"/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28"/>
                                      <w:szCs w:val="28"/>
                                    </w:rPr>
                                    <w:ruby>
                                      <w:rubyPr>
                                        <w:rubyAlign w:val="distributeSpace"/>
                                        <w:hps w:val="8"/>
                                        <w:hpsRaise w:val="26"/>
                                        <w:hpsBaseText w:val="28"/>
                                        <w:lid w:val="ja-JP"/>
                                      </w:rubyPr>
                                      <w:rt>
                                        <w:r w:rsidR="001C718E" w:rsidRPr="001C718E">
                                          <w:rPr>
                                            <w:rFonts w:ascii="UD デジタル 教科書体 NK-B" w:eastAsia="UD デジタル 教科書体 NK-B" w:hAnsi="ＭＳ ゴシック" w:cs="ＭＳ 明朝"/>
                                            <w:sz w:val="8"/>
                                            <w:szCs w:val="28"/>
                                          </w:rPr>
                                          <w:t>くら</w:t>
                                        </w:r>
                                      </w:rt>
                                      <w:rubyBase>
                                        <w:r w:rsidR="001C718E">
                                          <w:rPr>
                                            <w:rFonts w:ascii="UD デジタル 教科書体 NK-B" w:eastAsia="UD デジタル 教科書体 NK-B" w:hAnsi="ＭＳ ゴシック" w:cs="ＭＳ 明朝"/>
                                            <w:sz w:val="28"/>
                                            <w:szCs w:val="28"/>
                                          </w:rPr>
                                          <w:t>比</w:t>
                                        </w:r>
                                      </w:rubyBase>
                                    </w:ruby>
                                  </w:r>
                                  <w:r w:rsidR="0069689E" w:rsidRPr="00C8421A">
                                    <w:rPr>
                                      <w:rFonts w:ascii="UD デジタル 教科書体 NK-B" w:eastAsia="UD デジタル 教科書体 NK-B" w:hAnsi="ＭＳ ゴシック" w:cs="ＭＳ 明朝" w:hint="eastAsia"/>
                                      <w:sz w:val="28"/>
                                      <w:szCs w:val="28"/>
                                    </w:rPr>
                                    <w:t>べやすくなったね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8739D8F" id="吹き出し: 角を丸めた四角形 9" o:spid="_x0000_s1139" type="#_x0000_t62" style="position:absolute;margin-left:12.85pt;margin-top:8.55pt;width:173.4pt;height:35.1pt;z-index:2521292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" adj="23266,-314" fillcolor="window" strokecolor="#ff5050" strokeweight="1.25pt">
                      <v:textbox>
                        <w:txbxContent>
                          <w:p w14:paraId="6CB73C60" w14:textId="14BBF899" w:rsidR="0069689E" w:rsidRPr="00C8421A" w:rsidRDefault="001C718E" w:rsidP="0069689E">
                            <w:pPr>
                              <w:spacing w:before="0" w:line="0" w:lineRule="atLeast"/>
                              <w:contextualSpacing/>
                              <w:jc w:val="center"/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ＭＳ ゴシック" w:cs="ＭＳ 明朝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1C718E" w:rsidRPr="001C718E"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8"/>
                                      <w:szCs w:val="28"/>
                                    </w:rPr>
                                    <w:t>くら</w:t>
                                  </w:r>
                                </w:rt>
                                <w:rubyBase>
                                  <w:r w:rsidR="001C718E"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28"/>
                                      <w:szCs w:val="28"/>
                                    </w:rPr>
                                    <w:t>比</w:t>
                                  </w:r>
                                </w:rubyBase>
                              </w:ruby>
                            </w:r>
                            <w:r w:rsidR="0069689E" w:rsidRPr="00C8421A">
                              <w:rPr>
                                <w:rFonts w:ascii="UD デジタル 教科書体 NK-B" w:eastAsia="UD デジタル 教科書体 NK-B" w:hAnsi="ＭＳ ゴシック" w:cs="ＭＳ 明朝" w:hint="eastAsia"/>
                                <w:sz w:val="28"/>
                                <w:szCs w:val="28"/>
                              </w:rPr>
                              <w:t>べやすくなったね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5448" w:type="dxa"/>
            <w:tcBorders>
              <w:top w:val="single" w:sz="4" w:space="0" w:color="auto"/>
              <w:left w:val="dashed" w:sz="4" w:space="0" w:color="auto"/>
              <w:bottom w:val="single" w:sz="4" w:space="0" w:color="auto"/>
            </w:tcBorders>
          </w:tcPr>
          <w:p w14:paraId="1F68FAFF" w14:textId="77777777" w:rsidR="0069689E" w:rsidRPr="0069689E" w:rsidRDefault="0069689E" w:rsidP="0069689E">
            <w:pPr>
              <w:rPr>
                <w:rFonts w:ascii="UD デジタル 教科書体 NK-B" w:eastAsia="UD デジタル 教科書体 NK-B" w:hAnsi="ＭＳ ゴシック" w:cs="Times New Roman"/>
              </w:rPr>
            </w:pPr>
            <w:r w:rsidRPr="0069689E">
              <w:rPr>
                <w:rFonts w:ascii="UD デジタル 教科書体 NK-B" w:eastAsia="UD デジタル 教科書体 NK-B" w:hAnsi="ＭＳ ゴシック" w:cs="Times New Roman" w:hint="eastAsia"/>
                <w:noProof/>
                <w:sz w:val="21"/>
                <w:szCs w:val="21"/>
              </w:rPr>
              <w:drawing>
                <wp:anchor distT="0" distB="0" distL="114300" distR="114300" simplePos="0" relativeHeight="252134400" behindDoc="0" locked="0" layoutInCell="1" allowOverlap="1" wp14:anchorId="5A0F72A3" wp14:editId="1DADB853">
                  <wp:simplePos x="0" y="0"/>
                  <wp:positionH relativeFrom="column">
                    <wp:posOffset>36830</wp:posOffset>
                  </wp:positionH>
                  <wp:positionV relativeFrom="paragraph">
                    <wp:posOffset>35560</wp:posOffset>
                  </wp:positionV>
                  <wp:extent cx="579120" cy="350520"/>
                  <wp:effectExtent l="38100" t="38100" r="49530" b="49530"/>
                  <wp:wrapNone/>
                  <wp:docPr id="1615817441" name="図表 4"/>
                  <wp:cNvGraphicFramePr/>
                  <a:graphic xmlns:a="http://schemas.openxmlformats.org/drawingml/2006/main">
                    <a:graphicData uri="http://schemas.openxmlformats.org/drawingml/2006/diagram">
                      <dgm:relIds xmlns:dgm="http://schemas.openxmlformats.org/drawingml/2006/diagram" xmlns:r="http://schemas.openxmlformats.org/officeDocument/2006/relationships" r:dm="rId91" r:lo="rId92" r:qs="rId93" r:cs="rId94"/>
                    </a:graphicData>
                  </a:graphic>
                </wp:anchor>
              </w:drawing>
            </w:r>
          </w:p>
          <w:p w14:paraId="1971CC00" w14:textId="08419855" w:rsidR="0069689E" w:rsidRPr="0069689E" w:rsidRDefault="0069689E" w:rsidP="0069689E">
            <w:pPr>
              <w:rPr>
                <w:rFonts w:ascii="UD デジタル 教科書体 NK-B" w:eastAsia="UD デジタル 教科書体 NK-B" w:hAnsi="ＭＳ ゴシック" w:cs="Times New Roman"/>
              </w:rPr>
            </w:pPr>
            <w:r w:rsidRPr="0069689E">
              <w:rPr>
                <w:rFonts w:ascii="UD デジタル 教科書体 NK-B" w:eastAsia="UD デジタル 教科書体 NK-B" w:hAnsi="Tw Cen MT" w:cs="Times New Roman" w:hint="eastAsia"/>
                <w:noProof/>
              </w:rPr>
              <w:drawing>
                <wp:anchor distT="0" distB="0" distL="114300" distR="114300" simplePos="0" relativeHeight="252143616" behindDoc="1" locked="0" layoutInCell="1" allowOverlap="1" wp14:anchorId="7359048A" wp14:editId="6790BCB3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159385</wp:posOffset>
                  </wp:positionV>
                  <wp:extent cx="3329940" cy="2004060"/>
                  <wp:effectExtent l="0" t="0" r="3810" b="15240"/>
                  <wp:wrapNone/>
                  <wp:docPr id="798604904" name="グラフ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CA72121-4607-47DE-C287-ADD0A471B5EB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6"/>
                    </a:graphicData>
                  </a:graphic>
                </wp:anchor>
              </w:drawing>
            </w:r>
          </w:p>
          <w:p w14:paraId="3DABDACA" w14:textId="58231363" w:rsidR="0069689E" w:rsidRPr="0069689E" w:rsidRDefault="0069689E" w:rsidP="0069689E">
            <w:pPr>
              <w:rPr>
                <w:rFonts w:ascii="UD デジタル 教科書体 NK-B" w:eastAsia="UD デジタル 教科書体 NK-B" w:hAnsi="ＭＳ ゴシック" w:cs="Times New Roman"/>
              </w:rPr>
            </w:pPr>
            <w:r w:rsidRPr="0069689E">
              <w:rPr>
                <w:rFonts w:ascii="UD デジタル 教科書体 NK-B" w:eastAsia="UD デジタル 教科書体 NK-B" w:hAnsi="ＭＳ ゴシック" w:cs="Times New Roman"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2130304" behindDoc="0" locked="0" layoutInCell="1" allowOverlap="1" wp14:anchorId="2C850B37" wp14:editId="1D7FB15B">
                      <wp:simplePos x="0" y="0"/>
                      <wp:positionH relativeFrom="column">
                        <wp:posOffset>342265</wp:posOffset>
                      </wp:positionH>
                      <wp:positionV relativeFrom="paragraph">
                        <wp:posOffset>1818640</wp:posOffset>
                      </wp:positionV>
                      <wp:extent cx="2788920" cy="457200"/>
                      <wp:effectExtent l="0" t="209550" r="11430" b="19050"/>
                      <wp:wrapNone/>
                      <wp:docPr id="1678485088" name="吹き出し: 角を丸めた四角形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788920" cy="457200"/>
                              </a:xfrm>
                              <a:prstGeom prst="wedgeRoundRectCallout">
                                <a:avLst>
                                  <a:gd name="adj1" fmla="val 35222"/>
                                  <a:gd name="adj2" fmla="val -93313"/>
                                  <a:gd name="adj3" fmla="val 16667"/>
                                </a:avLst>
                              </a:prstGeom>
                              <a:solidFill>
                                <a:sysClr val="window" lastClr="FFFFFF"/>
                              </a:solidFill>
                              <a:ln w="15875" cap="flat" cmpd="sng" algn="ctr">
                                <a:solidFill>
                                  <a:srgbClr val="FF5050"/>
                                </a:solidFill>
                                <a:prstDash val="solid"/>
                              </a:ln>
                              <a:effectLst/>
                            </wps:spPr>
                            <wps:txbx>
                              <w:txbxContent>
                                <w:p w14:paraId="68300E6E" w14:textId="0E96D19F" w:rsidR="0069689E" w:rsidRPr="00C8421A" w:rsidRDefault="001C718E" w:rsidP="0069689E">
                                  <w:pPr>
                                    <w:spacing w:before="0" w:line="240" w:lineRule="atLeast"/>
                                    <w:jc w:val="center"/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</w:pPr>
                                  <w:r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28"/>
                                      <w:szCs w:val="28"/>
                                    </w:rPr>
                                    <w:ruby>
                                      <w:rubyPr>
                                        <w:rubyAlign w:val="distributeSpace"/>
                                        <w:hps w:val="8"/>
                                        <w:hpsRaise w:val="26"/>
                                        <w:hpsBaseText w:val="28"/>
                                        <w:lid w:val="ja-JP"/>
                                      </w:rubyPr>
                                      <w:rt>
                                        <w:r w:rsidR="001C718E" w:rsidRPr="001C718E">
                                          <w:rPr>
                                            <w:rFonts w:ascii="UD デジタル 教科書体 NK-B" w:eastAsia="UD デジタル 教科書体 NK-B" w:hAnsi="ＭＳ ゴシック" w:cs="ＭＳ 明朝"/>
                                            <w:sz w:val="8"/>
                                            <w:szCs w:val="28"/>
                                          </w:rPr>
                                          <w:t>へんか</w:t>
                                        </w:r>
                                      </w:rt>
                                      <w:rubyBase>
                                        <w:r w:rsidR="001C718E">
                                          <w:rPr>
                                            <w:rFonts w:ascii="UD デジタル 教科書体 NK-B" w:eastAsia="UD デジタル 教科書体 NK-B" w:hAnsi="ＭＳ ゴシック" w:cs="ＭＳ 明朝"/>
                                            <w:sz w:val="28"/>
                                            <w:szCs w:val="28"/>
                                          </w:rPr>
                                          <w:t>変化</w:t>
                                        </w:r>
                                      </w:rubyBase>
                                    </w:ruby>
                                  </w:r>
                                  <w:r w:rsidRPr="00C8421A">
                                    <w:rPr>
                                      <w:rFonts w:ascii="UD デジタル 教科書体 NK-B" w:eastAsia="UD デジタル 教科書体 NK-B" w:hAnsi="ＭＳ ゴシック" w:cs="ＭＳ 明朝" w:hint="eastAsia"/>
                                      <w:sz w:val="28"/>
                                      <w:szCs w:val="28"/>
                                    </w:rPr>
                                    <w:t>の</w:t>
                                  </w:r>
                                  <w:r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28"/>
                                      <w:szCs w:val="28"/>
                                    </w:rPr>
                                    <w:ruby>
                                      <w:rubyPr>
                                        <w:rubyAlign w:val="distributeSpace"/>
                                        <w:hps w:val="8"/>
                                        <w:hpsRaise w:val="26"/>
                                        <w:hpsBaseText w:val="28"/>
                                        <w:lid w:val="ja-JP"/>
                                      </w:rubyPr>
                                      <w:rt>
                                        <w:r w:rsidR="001C718E" w:rsidRPr="001C718E">
                                          <w:rPr>
                                            <w:rFonts w:ascii="UD デジタル 教科書体 NK-B" w:eastAsia="UD デジタル 教科書体 NK-B" w:hAnsi="ＭＳ ゴシック" w:cs="ＭＳ 明朝"/>
                                            <w:sz w:val="8"/>
                                            <w:szCs w:val="28"/>
                                          </w:rPr>
                                          <w:t>おお</w:t>
                                        </w:r>
                                      </w:rt>
                                      <w:rubyBase>
                                        <w:r w:rsidR="001C718E">
                                          <w:rPr>
                                            <w:rFonts w:ascii="UD デジタル 教科書体 NK-B" w:eastAsia="UD デジタル 教科書体 NK-B" w:hAnsi="ＭＳ ゴシック" w:cs="ＭＳ 明朝"/>
                                            <w:sz w:val="28"/>
                                            <w:szCs w:val="28"/>
                                          </w:rPr>
                                          <w:t>大</w:t>
                                        </w:r>
                                      </w:rubyBase>
                                    </w:ruby>
                                  </w:r>
                                  <w:r w:rsidR="0069689E" w:rsidRPr="00C8421A">
                                    <w:rPr>
                                      <w:rFonts w:ascii="UD デジタル 教科書体 NK-B" w:eastAsia="UD デジタル 教科書体 NK-B" w:hAnsi="ＭＳ ゴシック" w:cs="ＭＳ 明朝" w:hint="eastAsia"/>
                                      <w:sz w:val="28"/>
                                      <w:szCs w:val="28"/>
                                    </w:rPr>
                                    <w:t>きさ</w:t>
                                  </w:r>
                                  <w:r w:rsidRPr="00C8421A">
                                    <w:rPr>
                                      <w:rFonts w:ascii="UD デジタル 教科書体 NK-B" w:eastAsia="UD デジタル 教科書体 NK-B" w:hAnsi="ＭＳ ゴシック" w:cs="ＭＳ 明朝" w:hint="eastAsia"/>
                                      <w:sz w:val="28"/>
                                      <w:szCs w:val="28"/>
                                    </w:rPr>
                                    <w:t>が</w:t>
                                  </w:r>
                                  <w:r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28"/>
                                      <w:szCs w:val="28"/>
                                    </w:rPr>
                                    <w:ruby>
                                      <w:rubyPr>
                                        <w:rubyAlign w:val="distributeSpace"/>
                                        <w:hps w:val="8"/>
                                        <w:hpsRaise w:val="26"/>
                                        <w:hpsBaseText w:val="28"/>
                                        <w:lid w:val="ja-JP"/>
                                      </w:rubyPr>
                                      <w:rt>
                                        <w:r w:rsidR="001C718E" w:rsidRPr="001C718E">
                                          <w:rPr>
                                            <w:rFonts w:ascii="UD デジタル 教科書体 NK-B" w:eastAsia="UD デジタル 教科書体 NK-B" w:hAnsi="ＭＳ ゴシック" w:cs="ＭＳ 明朝"/>
                                            <w:sz w:val="8"/>
                                            <w:szCs w:val="28"/>
                                          </w:rPr>
                                          <w:t>ひとめ</w:t>
                                        </w:r>
                                      </w:rt>
                                      <w:rubyBase>
                                        <w:r w:rsidR="001C718E">
                                          <w:rPr>
                                            <w:rFonts w:ascii="UD デジタル 教科書体 NK-B" w:eastAsia="UD デジタル 教科書体 NK-B" w:hAnsi="ＭＳ ゴシック" w:cs="ＭＳ 明朝"/>
                                            <w:sz w:val="28"/>
                                            <w:szCs w:val="28"/>
                                          </w:rPr>
                                          <w:t>一目</w:t>
                                        </w:r>
                                      </w:rubyBase>
                                    </w:ruby>
                                  </w:r>
                                  <w:r w:rsidRPr="00C8421A">
                                    <w:rPr>
                                      <w:rFonts w:ascii="UD デジタル 教科書体 NK-B" w:eastAsia="UD デジタル 教科書体 NK-B" w:hAnsi="ＭＳ ゴシック" w:cs="ＭＳ 明朝" w:hint="eastAsia"/>
                                      <w:sz w:val="28"/>
                                      <w:szCs w:val="28"/>
                                    </w:rPr>
                                    <w:t>で</w:t>
                                  </w:r>
                                  <w:r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28"/>
                                      <w:szCs w:val="28"/>
                                    </w:rPr>
                                    <w:ruby>
                                      <w:rubyPr>
                                        <w:rubyAlign w:val="distributeSpace"/>
                                        <w:hps w:val="8"/>
                                        <w:hpsRaise w:val="26"/>
                                        <w:hpsBaseText w:val="28"/>
                                        <w:lid w:val="ja-JP"/>
                                      </w:rubyPr>
                                      <w:rt>
                                        <w:r w:rsidR="001C718E" w:rsidRPr="001C718E">
                                          <w:rPr>
                                            <w:rFonts w:ascii="UD デジタル 教科書体 NK-B" w:eastAsia="UD デジタル 教科書体 NK-B" w:hAnsi="ＭＳ ゴシック" w:cs="ＭＳ 明朝"/>
                                            <w:sz w:val="8"/>
                                            <w:szCs w:val="28"/>
                                          </w:rPr>
                                          <w:t>わ</w:t>
                                        </w:r>
                                      </w:rt>
                                      <w:rubyBase>
                                        <w:r w:rsidR="001C718E">
                                          <w:rPr>
                                            <w:rFonts w:ascii="UD デジタル 教科書体 NK-B" w:eastAsia="UD デジタル 教科書体 NK-B" w:hAnsi="ＭＳ ゴシック" w:cs="ＭＳ 明朝"/>
                                            <w:sz w:val="28"/>
                                            <w:szCs w:val="28"/>
                                          </w:rPr>
                                          <w:t>分</w:t>
                                        </w:r>
                                      </w:rubyBase>
                                    </w:ruby>
                                  </w:r>
                                  <w:r w:rsidR="0069689E" w:rsidRPr="00C8421A">
                                    <w:rPr>
                                      <w:rFonts w:ascii="UD デジタル 教科書体 NK-B" w:eastAsia="UD デジタル 教科書体 NK-B" w:hAnsi="ＭＳ ゴシック" w:cs="ＭＳ 明朝" w:hint="eastAsia"/>
                                      <w:sz w:val="28"/>
                                      <w:szCs w:val="28"/>
                                    </w:rPr>
                                    <w:t>かるね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850B37" id="_x0000_s1140" type="#_x0000_t62" style="position:absolute;margin-left:26.95pt;margin-top:143.2pt;width:219.6pt;height:36pt;z-index:25213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" adj="18408,-9356" fillcolor="window" strokecolor="#ff5050" strokeweight="1.25pt">
                      <v:textbox>
                        <w:txbxContent>
                          <w:p w14:paraId="68300E6E" w14:textId="0E96D19F" w:rsidR="0069689E" w:rsidRPr="00C8421A" w:rsidRDefault="001C718E" w:rsidP="0069689E">
                            <w:pPr>
                              <w:spacing w:before="0" w:line="240" w:lineRule="atLeast"/>
                              <w:jc w:val="center"/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ＭＳ ゴシック" w:cs="ＭＳ 明朝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1C718E" w:rsidRPr="001C718E"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8"/>
                                      <w:szCs w:val="28"/>
                                    </w:rPr>
                                    <w:t>へんか</w:t>
                                  </w:r>
                                </w:rt>
                                <w:rubyBase>
                                  <w:r w:rsidR="001C718E"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28"/>
                                      <w:szCs w:val="28"/>
                                    </w:rPr>
                                    <w:t>変化</w:t>
                                  </w:r>
                                </w:rubyBase>
                              </w:ruby>
                            </w:r>
                            <w:r w:rsidRPr="00C8421A">
                              <w:rPr>
                                <w:rFonts w:ascii="UD デジタル 教科書体 NK-B" w:eastAsia="UD デジタル 教科書体 NK-B" w:hAnsi="ＭＳ ゴシック" w:cs="ＭＳ 明朝" w:hint="eastAsia"/>
                                <w:sz w:val="28"/>
                                <w:szCs w:val="28"/>
                              </w:rPr>
                              <w:t>の</w:t>
                            </w:r>
                            <w:r>
                              <w:rPr>
                                <w:rFonts w:ascii="UD デジタル 教科書体 NK-B" w:eastAsia="UD デジタル 教科書体 NK-B" w:hAnsi="ＭＳ ゴシック" w:cs="ＭＳ 明朝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1C718E" w:rsidRPr="001C718E"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8"/>
                                      <w:szCs w:val="28"/>
                                    </w:rPr>
                                    <w:t>おお</w:t>
                                  </w:r>
                                </w:rt>
                                <w:rubyBase>
                                  <w:r w:rsidR="001C718E"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28"/>
                                      <w:szCs w:val="28"/>
                                    </w:rPr>
                                    <w:t>大</w:t>
                                  </w:r>
                                </w:rubyBase>
                              </w:ruby>
                            </w:r>
                            <w:r w:rsidR="0069689E" w:rsidRPr="00C8421A">
                              <w:rPr>
                                <w:rFonts w:ascii="UD デジタル 教科書体 NK-B" w:eastAsia="UD デジタル 教科書体 NK-B" w:hAnsi="ＭＳ ゴシック" w:cs="ＭＳ 明朝" w:hint="eastAsia"/>
                                <w:sz w:val="28"/>
                                <w:szCs w:val="28"/>
                              </w:rPr>
                              <w:t>きさ</w:t>
                            </w:r>
                            <w:r w:rsidRPr="00C8421A">
                              <w:rPr>
                                <w:rFonts w:ascii="UD デジタル 教科書体 NK-B" w:eastAsia="UD デジタル 教科書体 NK-B" w:hAnsi="ＭＳ ゴシック" w:cs="ＭＳ 明朝" w:hint="eastAsia"/>
                                <w:sz w:val="28"/>
                                <w:szCs w:val="28"/>
                              </w:rPr>
                              <w:t>が</w:t>
                            </w:r>
                            <w:r>
                              <w:rPr>
                                <w:rFonts w:ascii="UD デジタル 教科書体 NK-B" w:eastAsia="UD デジタル 教科書体 NK-B" w:hAnsi="ＭＳ ゴシック" w:cs="ＭＳ 明朝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1C718E" w:rsidRPr="001C718E"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8"/>
                                      <w:szCs w:val="28"/>
                                    </w:rPr>
                                    <w:t>ひとめ</w:t>
                                  </w:r>
                                </w:rt>
                                <w:rubyBase>
                                  <w:r w:rsidR="001C718E"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28"/>
                                      <w:szCs w:val="28"/>
                                    </w:rPr>
                                    <w:t>一目</w:t>
                                  </w:r>
                                </w:rubyBase>
                              </w:ruby>
                            </w:r>
                            <w:r w:rsidRPr="00C8421A">
                              <w:rPr>
                                <w:rFonts w:ascii="UD デジタル 教科書体 NK-B" w:eastAsia="UD デジタル 教科書体 NK-B" w:hAnsi="ＭＳ ゴシック" w:cs="ＭＳ 明朝" w:hint="eastAsia"/>
                                <w:sz w:val="28"/>
                                <w:szCs w:val="28"/>
                              </w:rPr>
                              <w:t>で</w:t>
                            </w:r>
                            <w:r>
                              <w:rPr>
                                <w:rFonts w:ascii="UD デジタル 教科書体 NK-B" w:eastAsia="UD デジタル 教科書体 NK-B" w:hAnsi="ＭＳ ゴシック" w:cs="ＭＳ 明朝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1C718E" w:rsidRPr="001C718E"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8"/>
                                      <w:szCs w:val="28"/>
                                    </w:rPr>
                                    <w:t>わ</w:t>
                                  </w:r>
                                </w:rt>
                                <w:rubyBase>
                                  <w:r w:rsidR="001C718E">
                                    <w:rPr>
                                      <w:rFonts w:ascii="UD デジタル 教科書体 NK-B" w:eastAsia="UD デジタル 教科書体 NK-B" w:hAnsi="ＭＳ ゴシック" w:cs="ＭＳ 明朝"/>
                                      <w:sz w:val="28"/>
                                      <w:szCs w:val="28"/>
                                    </w:rPr>
                                    <w:t>分</w:t>
                                  </w:r>
                                </w:rubyBase>
                              </w:ruby>
                            </w:r>
                            <w:r w:rsidR="0069689E" w:rsidRPr="00C8421A">
                              <w:rPr>
                                <w:rFonts w:ascii="UD デジタル 教科書体 NK-B" w:eastAsia="UD デジタル 教科書体 NK-B" w:hAnsi="ＭＳ ゴシック" w:cs="ＭＳ 明朝" w:hint="eastAsia"/>
                                <w:sz w:val="28"/>
                                <w:szCs w:val="28"/>
                              </w:rPr>
                              <w:t>かるね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14:paraId="5375FB27" w14:textId="52E24442" w:rsidR="0069689E" w:rsidRPr="0069689E" w:rsidRDefault="0069689E" w:rsidP="0069689E">
      <w:pPr>
        <w:spacing w:before="0" w:after="160" w:line="278" w:lineRule="auto"/>
        <w:ind w:left="360"/>
        <w:rPr>
          <w:rFonts w:ascii="UD デジタル 教科書体 N-R" w:eastAsia="UD デジタル 教科書体 N-R" w:hAnsi="游明朝" w:cs="Times New Roman"/>
          <w:sz w:val="24"/>
          <w:szCs w:val="24"/>
        </w:rPr>
      </w:pPr>
      <w:r w:rsidRPr="0069689E">
        <w:rPr>
          <w:rFonts w:ascii="UD デジタル 教科書体 N-R" w:eastAsia="UD デジタル 教科書体 N-R" w:hAnsi="游明朝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07776" behindDoc="0" locked="0" layoutInCell="1" allowOverlap="1" wp14:anchorId="397280E4" wp14:editId="568145A2">
                <wp:simplePos x="0" y="0"/>
                <wp:positionH relativeFrom="column">
                  <wp:posOffset>145415</wp:posOffset>
                </wp:positionH>
                <wp:positionV relativeFrom="paragraph">
                  <wp:posOffset>39370</wp:posOffset>
                </wp:positionV>
                <wp:extent cx="6347460" cy="1988820"/>
                <wp:effectExtent l="0" t="0" r="15240" b="11430"/>
                <wp:wrapNone/>
                <wp:docPr id="1817148815" name="スクロール: 横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47460" cy="1988820"/>
                        </a:xfrm>
                        <a:prstGeom prst="horizontalScroll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FF5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BD56E61" w14:textId="68BDE11E" w:rsidR="0069689E" w:rsidRPr="0069689E" w:rsidRDefault="0069689E" w:rsidP="0069689E">
                            <w:pPr>
                              <w:rPr>
                                <w:rFonts w:ascii="UD デジタル 教科書体 NK-B" w:eastAsia="UD デジタル 教科書体 NK-B"/>
                                <w:color w:val="000000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69689E">
                              <w:rPr>
                                <w:rFonts w:ascii="UD デジタル 教科書体 NK-B" w:eastAsia="UD デジタル 教科書体 NK-B" w:hint="eastAsia"/>
                                <w:color w:val="000000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わたしは、</w:t>
                            </w:r>
                            <w:r w:rsidR="00A85851">
                              <w:rPr>
                                <w:rFonts w:ascii="UD デジタル 教科書体 NK-B" w:eastAsia="UD デジタル 教科書体 NK-B"/>
                                <w:color w:val="000000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A85851" w:rsidRPr="00A85851">
                                    <w:rPr>
                                      <w:rFonts w:ascii="UD デジタル 教科書体 NK-B" w:eastAsia="UD デジタル 教科書体 NK-B"/>
                                      <w:color w:val="000000"/>
                                      <w:sz w:val="8"/>
                                      <w:szCs w:val="28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  <w:t>けっか</w:t>
                                  </w:r>
                                </w:rt>
                                <w:rubyBase>
                                  <w:r w:rsidR="00A85851">
                                    <w:rPr>
                                      <w:rFonts w:ascii="UD デジタル 教科書体 NK-B" w:eastAsia="UD デジタル 教科書体 NK-B"/>
                                      <w:color w:val="000000"/>
                                      <w:sz w:val="28"/>
                                      <w:szCs w:val="28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  <w:t>結果</w:t>
                                  </w:r>
                                </w:rubyBase>
                              </w:ruby>
                            </w:r>
                            <w:r w:rsidRPr="0069689E">
                              <w:rPr>
                                <w:rFonts w:ascii="UD デジタル 教科書体 NK-B" w:eastAsia="UD デジタル 教科書体 NK-B" w:hint="eastAsia"/>
                                <w:color w:val="000000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を</w:t>
                            </w:r>
                          </w:p>
                          <w:p w14:paraId="15F82933" w14:textId="77777777" w:rsidR="0069689E" w:rsidRPr="0069689E" w:rsidRDefault="0069689E" w:rsidP="0069689E">
                            <w:pPr>
                              <w:rPr>
                                <w:color w:val="000000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69689E">
                              <w:rPr>
                                <w:rFonts w:hint="eastAsia"/>
                                <w:color w:val="000000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　　　　　　　　　　　　　　　　　　　</w:t>
                            </w:r>
                          </w:p>
                          <w:p w14:paraId="6C515893" w14:textId="522592A1" w:rsidR="0069689E" w:rsidRPr="0069689E" w:rsidRDefault="0069689E" w:rsidP="0069689E">
                            <w:pPr>
                              <w:rPr>
                                <w:color w:val="000000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69689E">
                              <w:rPr>
                                <w:rFonts w:hint="eastAsia"/>
                                <w:color w:val="000000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　　　　　　　　　　　　　　　　　　　　　　　　　　　　　　　　　　　　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7280E4" id="スクロール: 横 12" o:spid="_x0000_s1141" type="#_x0000_t98" style="position:absolute;left:0;text-align:left;margin-left:11.45pt;margin-top:3.1pt;width:499.8pt;height:156.6pt;z-index:252107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" fillcolor="window" strokecolor="#ff5050" strokeweight="1pt">
                <v:stroke joinstyle="miter"/>
                <v:textbox>
                  <w:txbxContent>
                    <w:p w14:paraId="0BD56E61" w14:textId="68BDE11E" w:rsidR="0069689E" w:rsidRPr="0069689E" w:rsidRDefault="0069689E" w:rsidP="0069689E">
                      <w:pPr>
                        <w:rPr>
                          <w:rFonts w:ascii="UD デジタル 教科書体 NK-B" w:eastAsia="UD デジタル 教科書体 NK-B"/>
                          <w:color w:val="000000"/>
                          <w:sz w:val="28"/>
                          <w:szCs w:val="2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69689E">
                        <w:rPr>
                          <w:rFonts w:ascii="UD デジタル 教科書体 NK-B" w:eastAsia="UD デジタル 教科書体 NK-B" w:hint="eastAsia"/>
                          <w:color w:val="000000"/>
                          <w:sz w:val="28"/>
                          <w:szCs w:val="2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わたしは、</w:t>
                      </w:r>
                      <w:r w:rsidR="00A85851">
                        <w:rPr>
                          <w:rFonts w:ascii="UD デジタル 教科書体 NK-B" w:eastAsia="UD デジタル 教科書体 NK-B"/>
                          <w:color w:val="000000"/>
                          <w:sz w:val="28"/>
                          <w:szCs w:val="2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A85851" w:rsidRPr="00A85851">
                              <w:rPr>
                                <w:rFonts w:ascii="UD デジタル 教科書体 NK-B" w:eastAsia="UD デジタル 教科書体 NK-B"/>
                                <w:color w:val="000000"/>
                                <w:sz w:val="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けっか</w:t>
                            </w:r>
                          </w:rt>
                          <w:rubyBase>
                            <w:r w:rsidR="00A85851">
                              <w:rPr>
                                <w:rFonts w:ascii="UD デジタル 教科書体 NK-B" w:eastAsia="UD デジタル 教科書体 NK-B"/>
                                <w:color w:val="000000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結果</w:t>
                            </w:r>
                          </w:rubyBase>
                        </w:ruby>
                      </w:r>
                      <w:r w:rsidRPr="0069689E">
                        <w:rPr>
                          <w:rFonts w:ascii="UD デジタル 教科書体 NK-B" w:eastAsia="UD デジタル 教科書体 NK-B" w:hint="eastAsia"/>
                          <w:color w:val="000000"/>
                          <w:sz w:val="28"/>
                          <w:szCs w:val="2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を</w:t>
                      </w:r>
                    </w:p>
                    <w:p w14:paraId="15F82933" w14:textId="77777777" w:rsidR="0069689E" w:rsidRPr="0069689E" w:rsidRDefault="0069689E" w:rsidP="0069689E">
                      <w:pPr>
                        <w:rPr>
                          <w:color w:val="000000"/>
                          <w:sz w:val="28"/>
                          <w:szCs w:val="2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69689E">
                        <w:rPr>
                          <w:rFonts w:hint="eastAsia"/>
                          <w:color w:val="000000"/>
                          <w:sz w:val="28"/>
                          <w:szCs w:val="2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　　　　　　　　　　　　　　　　　　　</w:t>
                      </w:r>
                    </w:p>
                    <w:p w14:paraId="6C515893" w14:textId="522592A1" w:rsidR="0069689E" w:rsidRPr="0069689E" w:rsidRDefault="0069689E" w:rsidP="0069689E">
                      <w:pPr>
                        <w:rPr>
                          <w:color w:val="000000"/>
                          <w:sz w:val="28"/>
                          <w:szCs w:val="2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69689E">
                        <w:rPr>
                          <w:rFonts w:hint="eastAsia"/>
                          <w:color w:val="000000"/>
                          <w:sz w:val="28"/>
                          <w:szCs w:val="2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　　　　　　　　　　　　　　　　　　　　　　　　　　　　　　　　　　　　　</w:t>
                      </w:r>
                    </w:p>
                  </w:txbxContent>
                </v:textbox>
              </v:shape>
            </w:pict>
          </mc:Fallback>
        </mc:AlternateContent>
      </w:r>
    </w:p>
    <w:p w14:paraId="7030E799" w14:textId="66E12BA3" w:rsidR="0069689E" w:rsidRPr="0069689E" w:rsidRDefault="0069689E" w:rsidP="0069689E">
      <w:pPr>
        <w:spacing w:before="0" w:after="160" w:line="278" w:lineRule="auto"/>
        <w:ind w:left="360"/>
        <w:rPr>
          <w:rFonts w:ascii="UD デジタル 教科書体 N-R" w:eastAsia="UD デジタル 教科書体 N-R" w:hAnsi="游明朝" w:cs="Times New Roman"/>
          <w:sz w:val="24"/>
          <w:szCs w:val="24"/>
        </w:rPr>
      </w:pPr>
    </w:p>
    <w:p w14:paraId="1F31D005" w14:textId="6AE063C6" w:rsidR="0069689E" w:rsidRPr="0069689E" w:rsidRDefault="0069689E" w:rsidP="0069689E">
      <w:pPr>
        <w:spacing w:before="0" w:after="160" w:line="278" w:lineRule="auto"/>
        <w:ind w:left="360"/>
        <w:rPr>
          <w:rFonts w:ascii="UD デジタル 教科書体 N-R" w:eastAsia="UD デジタル 教科書体 N-R" w:hAnsi="游明朝" w:cs="Times New Roman"/>
          <w:sz w:val="24"/>
          <w:szCs w:val="24"/>
        </w:rPr>
      </w:pPr>
    </w:p>
    <w:p w14:paraId="550617F9" w14:textId="1B3DF8E7" w:rsidR="0069689E" w:rsidRPr="0069689E" w:rsidRDefault="0069689E" w:rsidP="0069689E">
      <w:pPr>
        <w:spacing w:before="0" w:after="160" w:line="278" w:lineRule="auto"/>
        <w:ind w:left="360" w:firstLineChars="200" w:firstLine="520"/>
        <w:rPr>
          <w:rFonts w:ascii="UD デジタル 教科書体 N-R" w:eastAsia="UD デジタル 教科書体 N-R" w:hAnsi="游明朝" w:cs="Times New Roman"/>
          <w:sz w:val="28"/>
          <w:szCs w:val="28"/>
        </w:rPr>
      </w:pPr>
      <w:r w:rsidRPr="0069689E">
        <w:rPr>
          <w:rFonts w:ascii="BIZ UDゴシック" w:eastAsia="BIZ UDゴシック" w:hAnsi="BIZ UDゴシック" w:cs="Times New Roman"/>
          <w:noProof/>
          <w:sz w:val="26"/>
          <w:szCs w:val="26"/>
        </w:rPr>
        <w:drawing>
          <wp:anchor distT="0" distB="0" distL="114300" distR="114300" simplePos="0" relativeHeight="252122112" behindDoc="0" locked="0" layoutInCell="1" allowOverlap="1" wp14:anchorId="18C38B19" wp14:editId="610FC729">
            <wp:simplePos x="0" y="0"/>
            <wp:positionH relativeFrom="column">
              <wp:posOffset>2665095</wp:posOffset>
            </wp:positionH>
            <wp:positionV relativeFrom="paragraph">
              <wp:posOffset>929805</wp:posOffset>
            </wp:positionV>
            <wp:extent cx="4869815" cy="304800"/>
            <wp:effectExtent l="0" t="0" r="0" b="0"/>
            <wp:wrapNone/>
            <wp:docPr id="1097315213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9689E">
        <w:rPr>
          <w:rFonts w:ascii="UD デジタル 教科書体 N-R" w:eastAsia="UD デジタル 教科書体 N-R" w:hAnsi="游明朝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16992" behindDoc="0" locked="0" layoutInCell="1" allowOverlap="1" wp14:anchorId="6773727F" wp14:editId="3C40143A">
                <wp:simplePos x="0" y="0"/>
                <wp:positionH relativeFrom="column">
                  <wp:posOffset>5383530</wp:posOffset>
                </wp:positionH>
                <wp:positionV relativeFrom="paragraph">
                  <wp:posOffset>17780</wp:posOffset>
                </wp:positionV>
                <wp:extent cx="1188720" cy="495300"/>
                <wp:effectExtent l="0" t="0" r="0" b="0"/>
                <wp:wrapNone/>
                <wp:docPr id="1284531690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8720" cy="495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9E6792" w14:textId="77777777" w:rsidR="0069689E" w:rsidRPr="00E23552" w:rsidRDefault="0069689E" w:rsidP="0069689E">
                            <w:pPr>
                              <w:jc w:val="both"/>
                              <w:rPr>
                                <w:rFonts w:ascii="UD デジタル 教科書体 NK-B" w:eastAsia="UD デジタル 教科書体 NK-B"/>
                              </w:rPr>
                            </w:pPr>
                            <w:r w:rsidRPr="00E23552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で</w:t>
                            </w:r>
                            <w:r w:rsidRPr="00E23552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69689E" w:rsidRPr="00E23552">
                                    <w:rPr>
                                      <w:rFonts w:ascii="UD デジタル 教科書体 NK-B" w:eastAsia="UD デジタル 教科書体 NK-B" w:hint="eastAsia"/>
                                      <w:sz w:val="8"/>
                                      <w:szCs w:val="28"/>
                                    </w:rPr>
                                    <w:t>せいり</w:t>
                                  </w:r>
                                </w:rt>
                                <w:rubyBase>
                                  <w:r w:rsidR="0069689E" w:rsidRPr="00E23552">
                                    <w:rPr>
                                      <w:rFonts w:ascii="UD デジタル 教科書体 NK-B" w:eastAsia="UD デジタル 教科書体 NK-B" w:hint="eastAsia"/>
                                      <w:sz w:val="28"/>
                                      <w:szCs w:val="28"/>
                                    </w:rPr>
                                    <w:t>整理</w:t>
                                  </w:r>
                                </w:rubyBase>
                              </w:ruby>
                            </w:r>
                            <w:r w:rsidRPr="00E23552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 xml:space="preserve">する。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73727F" id="_x0000_s1142" type="#_x0000_t202" style="position:absolute;left:0;text-align:left;margin-left:423.9pt;margin-top:1.4pt;width:93.6pt;height:39pt;z-index:252116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" filled="f" stroked="f" strokeweight=".5pt">
                <v:textbox>
                  <w:txbxContent>
                    <w:p w14:paraId="699E6792" w14:textId="77777777" w:rsidR="0069689E" w:rsidRPr="00E23552" w:rsidRDefault="0069689E" w:rsidP="0069689E">
                      <w:pPr>
                        <w:jc w:val="both"/>
                        <w:rPr>
                          <w:rFonts w:ascii="UD デジタル 教科書体 NK-B" w:eastAsia="UD デジタル 教科書体 NK-B"/>
                        </w:rPr>
                      </w:pPr>
                      <w:r w:rsidRPr="00E23552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で</w:t>
                      </w:r>
                      <w:r w:rsidRPr="00E23552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69689E" w:rsidRPr="00E23552">
                              <w:rPr>
                                <w:rFonts w:ascii="UD デジタル 教科書体 NK-B" w:eastAsia="UD デジタル 教科書体 NK-B" w:hint="eastAsia"/>
                                <w:sz w:val="8"/>
                                <w:szCs w:val="28"/>
                              </w:rPr>
                              <w:t>せいり</w:t>
                            </w:r>
                          </w:rt>
                          <w:rubyBase>
                            <w:r w:rsidR="0069689E" w:rsidRPr="00E23552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整理</w:t>
                            </w:r>
                          </w:rubyBase>
                        </w:ruby>
                      </w:r>
                      <w:r w:rsidRPr="00E23552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 xml:space="preserve">する。　</w:t>
                      </w:r>
                    </w:p>
                  </w:txbxContent>
                </v:textbox>
              </v:shape>
            </w:pict>
          </mc:Fallback>
        </mc:AlternateContent>
      </w:r>
    </w:p>
    <w:p w14:paraId="65D28239" w14:textId="315E0DF7" w:rsidR="0069689E" w:rsidRPr="0069689E" w:rsidRDefault="0069689E" w:rsidP="0069689E">
      <w:pPr>
        <w:spacing w:before="0" w:after="160" w:line="278" w:lineRule="auto"/>
        <w:ind w:left="360" w:firstLineChars="200" w:firstLine="480"/>
        <w:rPr>
          <w:rFonts w:ascii="UD デジタル 教科書体 N-R" w:eastAsia="UD デジタル 教科書体 N-R" w:hAnsi="游明朝" w:cs="Times New Roman"/>
          <w:sz w:val="24"/>
          <w:szCs w:val="24"/>
        </w:rPr>
      </w:pPr>
      <w:r w:rsidRPr="0069689E">
        <w:rPr>
          <w:rFonts w:ascii="UD デジタル 教科書体 N-R" w:eastAsia="UD デジタル 教科書体 N-R" w:hAnsi="游明朝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08800" behindDoc="0" locked="0" layoutInCell="1" allowOverlap="1" wp14:anchorId="35A4F45A" wp14:editId="0E72EB8F">
                <wp:simplePos x="0" y="0"/>
                <wp:positionH relativeFrom="column">
                  <wp:posOffset>-89535</wp:posOffset>
                </wp:positionH>
                <wp:positionV relativeFrom="paragraph">
                  <wp:posOffset>-224790</wp:posOffset>
                </wp:positionV>
                <wp:extent cx="6562725" cy="1531620"/>
                <wp:effectExtent l="0" t="0" r="28575" b="11430"/>
                <wp:wrapNone/>
                <wp:docPr id="1316660695" name="四角形: 角を丸くする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62725" cy="153162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FF505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A94EF16" w14:textId="5DAE1413" w:rsidR="0069689E" w:rsidRPr="00A56411" w:rsidRDefault="0069689E" w:rsidP="0069689E">
                            <w:pPr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</w:pPr>
                            <w:r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Q.</w:t>
                            </w:r>
                            <w:r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8"/>
                                  <w:lid w:val="ja-JP"/>
                                </w:rubyPr>
                                <w:rt>
                                  <w:r w:rsidR="0069689E" w:rsidRPr="00A56411">
                                    <w:rPr>
                                      <w:rFonts w:ascii="UD デジタル 教科書体 NK-B" w:eastAsia="UD デジタル 教科書体 NK-B" w:hint="eastAsia"/>
                                      <w:sz w:val="28"/>
                                      <w:szCs w:val="28"/>
                                    </w:rPr>
                                    <w:t>けっか</w:t>
                                  </w:r>
                                </w:rt>
                                <w:rubyBase>
                                  <w:r w:rsidR="0069689E" w:rsidRPr="00A56411">
                                    <w:rPr>
                                      <w:rFonts w:ascii="UD デジタル 教科書体 NK-B" w:eastAsia="UD デジタル 教科書体 NK-B" w:hint="eastAsia"/>
                                      <w:sz w:val="28"/>
                                      <w:szCs w:val="28"/>
                                    </w:rPr>
                                    <w:t>結果</w:t>
                                  </w:r>
                                </w:rubyBase>
                              </w:ruby>
                            </w:r>
                            <w:r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の</w:t>
                            </w:r>
                            <w:r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8"/>
                                  <w:lid w:val="ja-JP"/>
                                </w:rubyPr>
                                <w:rt>
                                  <w:r w:rsidR="0069689E" w:rsidRPr="00A56411">
                                    <w:rPr>
                                      <w:rFonts w:ascii="UD デジタル 教科書体 NK-B" w:eastAsia="UD デジタル 教科書体 NK-B" w:hint="eastAsia"/>
                                      <w:sz w:val="28"/>
                                      <w:szCs w:val="28"/>
                                    </w:rPr>
                                    <w:t>せいり</w:t>
                                  </w:r>
                                </w:rt>
                                <w:rubyBase>
                                  <w:r w:rsidR="0069689E" w:rsidRPr="00A56411">
                                    <w:rPr>
                                      <w:rFonts w:ascii="UD デジタル 教科書体 NK-B" w:eastAsia="UD デジタル 教科書体 NK-B" w:hint="eastAsia"/>
                                      <w:sz w:val="28"/>
                                      <w:szCs w:val="28"/>
                                    </w:rPr>
                                    <w:t>整理</w:t>
                                  </w:r>
                                </w:rubyBase>
                              </w:ruby>
                            </w:r>
                            <w:r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の</w:t>
                            </w:r>
                            <w:r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8"/>
                                  <w:lid w:val="ja-JP"/>
                                </w:rubyPr>
                                <w:rt>
                                  <w:r w:rsidR="0069689E" w:rsidRPr="00A56411">
                                    <w:rPr>
                                      <w:rFonts w:ascii="UD デジタル 教科書体 NK-B" w:eastAsia="UD デジタル 教科書体 NK-B" w:hint="eastAsia"/>
                                      <w:sz w:val="28"/>
                                      <w:szCs w:val="28"/>
                                    </w:rPr>
                                    <w:t>しかた</w:t>
                                  </w:r>
                                </w:rt>
                                <w:rubyBase>
                                  <w:r w:rsidR="0069689E" w:rsidRPr="00A56411">
                                    <w:rPr>
                                      <w:rFonts w:ascii="UD デジタル 教科書体 NK-B" w:eastAsia="UD デジタル 教科書体 NK-B" w:hint="eastAsia"/>
                                      <w:sz w:val="28"/>
                                      <w:szCs w:val="28"/>
                                    </w:rPr>
                                    <w:t>仕方</w:t>
                                  </w:r>
                                </w:rubyBase>
                              </w:ruby>
                            </w:r>
                            <w:r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はどうやって</w:t>
                            </w:r>
                            <w:r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8"/>
                                  <w:lid w:val="ja-JP"/>
                                </w:rubyPr>
                                <w:rt>
                                  <w:r w:rsidR="0069689E" w:rsidRPr="00A56411">
                                    <w:rPr>
                                      <w:rFonts w:ascii="UD デジタル 教科書体 NK-B" w:eastAsia="UD デジタル 教科書体 NK-B" w:hint="eastAsia"/>
                                      <w:sz w:val="28"/>
                                      <w:szCs w:val="28"/>
                                    </w:rPr>
                                    <w:t>えら</w:t>
                                  </w:r>
                                </w:rt>
                                <w:rubyBase>
                                  <w:r w:rsidR="0069689E" w:rsidRPr="00A56411">
                                    <w:rPr>
                                      <w:rFonts w:ascii="UD デジタル 教科書体 NK-B" w:eastAsia="UD デジタル 教科書体 NK-B" w:hint="eastAsia"/>
                                      <w:sz w:val="28"/>
                                      <w:szCs w:val="28"/>
                                    </w:rPr>
                                    <w:t>選</w:t>
                                  </w:r>
                                </w:rubyBase>
                              </w:ruby>
                            </w:r>
                            <w:r w:rsidR="00C76EBF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ぶのですか</w:t>
                            </w:r>
                            <w:r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？</w:t>
                            </w:r>
                          </w:p>
                          <w:p w14:paraId="1EA4F8FC" w14:textId="6735391D" w:rsidR="0069689E" w:rsidRPr="00A56411" w:rsidRDefault="0069689E" w:rsidP="00F80F7C">
                            <w:pPr>
                              <w:ind w:left="336" w:hangingChars="120" w:hanging="336"/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</w:pPr>
                            <w:r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A．</w:t>
                            </w:r>
                            <w:r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8"/>
                                  <w:lid w:val="ja-JP"/>
                                </w:rubyPr>
                                <w:rt>
                                  <w:r w:rsidR="0069689E" w:rsidRPr="00A56411">
                                    <w:rPr>
                                      <w:rFonts w:ascii="UD デジタル 教科書体 NK-B" w:eastAsia="UD デジタル 教科書体 NK-B" w:hint="eastAsia"/>
                                      <w:sz w:val="28"/>
                                      <w:szCs w:val="28"/>
                                    </w:rPr>
                                    <w:t>けっか</w:t>
                                  </w:r>
                                </w:rt>
                                <w:rubyBase>
                                  <w:r w:rsidR="0069689E" w:rsidRPr="00A56411">
                                    <w:rPr>
                                      <w:rFonts w:ascii="UD デジタル 教科書体 NK-B" w:eastAsia="UD デジタル 教科書体 NK-B" w:hint="eastAsia"/>
                                      <w:sz w:val="28"/>
                                      <w:szCs w:val="28"/>
                                    </w:rPr>
                                    <w:t>結果</w:t>
                                  </w:r>
                                </w:rubyBase>
                              </w:ruby>
                            </w:r>
                            <w:r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の</w:t>
                            </w:r>
                            <w:r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8"/>
                                  <w:lid w:val="ja-JP"/>
                                </w:rubyPr>
                                <w:rt>
                                  <w:r w:rsidR="0069689E" w:rsidRPr="00A56411">
                                    <w:rPr>
                                      <w:rFonts w:ascii="UD デジタル 教科書体 NK-B" w:eastAsia="UD デジタル 教科書体 NK-B" w:hint="eastAsia"/>
                                      <w:sz w:val="28"/>
                                      <w:szCs w:val="28"/>
                                    </w:rPr>
                                    <w:t>しゅるい</w:t>
                                  </w:r>
                                </w:rt>
                                <w:rubyBase>
                                  <w:r w:rsidR="0069689E" w:rsidRPr="00A56411">
                                    <w:rPr>
                                      <w:rFonts w:ascii="UD デジタル 教科書体 NK-B" w:eastAsia="UD デジタル 教科書体 NK-B" w:hint="eastAsia"/>
                                      <w:sz w:val="28"/>
                                      <w:szCs w:val="28"/>
                                    </w:rPr>
                                    <w:t>種類</w:t>
                                  </w:r>
                                </w:rubyBase>
                              </w:ruby>
                            </w:r>
                            <w:r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に</w:t>
                            </w:r>
                            <w:r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8"/>
                                  <w:lid w:val="ja-JP"/>
                                </w:rubyPr>
                                <w:rt>
                                  <w:r w:rsidR="0069689E" w:rsidRPr="00A56411">
                                    <w:rPr>
                                      <w:rFonts w:ascii="UD デジタル 教科書体 NK-B" w:eastAsia="UD デジタル 教科書体 NK-B" w:hAnsi="メイリオ" w:hint="eastAsia"/>
                                      <w:sz w:val="28"/>
                                      <w:szCs w:val="28"/>
                                    </w:rPr>
                                    <w:t>おう</w:t>
                                  </w:r>
                                </w:rt>
                                <w:rubyBase>
                                  <w:r w:rsidR="0069689E" w:rsidRPr="00A56411">
                                    <w:rPr>
                                      <w:rFonts w:ascii="UD デジタル 教科書体 NK-B" w:eastAsia="UD デジタル 教科書体 NK-B" w:hint="eastAsia"/>
                                      <w:sz w:val="28"/>
                                      <w:szCs w:val="28"/>
                                    </w:rPr>
                                    <w:t>応</w:t>
                                  </w:r>
                                </w:rubyBase>
                              </w:ruby>
                            </w:r>
                            <w:r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じて、</w:t>
                            </w:r>
                            <w:r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8"/>
                                  <w:lid w:val="ja-JP"/>
                                </w:rubyPr>
                                <w:rt>
                                  <w:r w:rsidR="0069689E" w:rsidRPr="00A56411">
                                    <w:rPr>
                                      <w:rFonts w:ascii="UD デジタル 教科書体 NK-B" w:eastAsia="UD デジタル 教科書体 NK-B" w:hAnsi="メイリオ" w:hint="eastAsia"/>
                                      <w:sz w:val="28"/>
                                      <w:szCs w:val="28"/>
                                    </w:rPr>
                                    <w:t>ふた</w:t>
                                  </w:r>
                                </w:rt>
                                <w:rubyBase>
                                  <w:r w:rsidR="0069689E" w:rsidRPr="00A56411">
                                    <w:rPr>
                                      <w:rFonts w:ascii="UD デジタル 教科書体 NK-B" w:eastAsia="UD デジタル 教科書体 NK-B" w:hint="eastAsia"/>
                                      <w:sz w:val="28"/>
                                      <w:szCs w:val="28"/>
                                    </w:rPr>
                                    <w:t>二</w:t>
                                  </w:r>
                                </w:rubyBase>
                              </w:ruby>
                            </w:r>
                            <w:r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つから</w:t>
                            </w:r>
                            <w:r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8"/>
                                  <w:lid w:val="ja-JP"/>
                                </w:rubyPr>
                                <w:rt>
                                  <w:r w:rsidR="0069689E" w:rsidRPr="00A56411">
                                    <w:rPr>
                                      <w:rFonts w:ascii="UD デジタル 教科書体 NK-B" w:eastAsia="UD デジタル 教科書体 NK-B" w:hAnsi="メイリオ" w:hint="eastAsia"/>
                                      <w:sz w:val="28"/>
                                      <w:szCs w:val="28"/>
                                    </w:rPr>
                                    <w:t>み</w:t>
                                  </w:r>
                                </w:rt>
                                <w:rubyBase>
                                  <w:r w:rsidR="0069689E" w:rsidRPr="00A56411">
                                    <w:rPr>
                                      <w:rFonts w:ascii="UD デジタル 教科書体 NK-B" w:eastAsia="UD デジタル 教科書体 NK-B" w:hint="eastAsia"/>
                                      <w:sz w:val="28"/>
                                      <w:szCs w:val="28"/>
                                    </w:rPr>
                                    <w:t>三</w:t>
                                  </w:r>
                                </w:rubyBase>
                              </w:ruby>
                            </w:r>
                            <w:r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つを</w:t>
                            </w:r>
                            <w:r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8"/>
                                  <w:lid w:val="ja-JP"/>
                                </w:rubyPr>
                                <w:rt>
                                  <w:r w:rsidR="0069689E" w:rsidRPr="00A56411">
                                    <w:rPr>
                                      <w:rFonts w:ascii="UD デジタル 教科書体 NK-B" w:eastAsia="UD デジタル 教科書体 NK-B" w:hint="eastAsia"/>
                                      <w:sz w:val="28"/>
                                      <w:szCs w:val="28"/>
                                    </w:rPr>
                                    <w:t>えら</w:t>
                                  </w:r>
                                </w:rt>
                                <w:rubyBase>
                                  <w:r w:rsidR="0069689E" w:rsidRPr="00A56411">
                                    <w:rPr>
                                      <w:rFonts w:ascii="UD デジタル 教科書体 NK-B" w:eastAsia="UD デジタル 教科書体 NK-B" w:hint="eastAsia"/>
                                      <w:sz w:val="28"/>
                                      <w:szCs w:val="28"/>
                                    </w:rPr>
                                    <w:t>選</w:t>
                                  </w:r>
                                </w:rubyBase>
                              </w:ruby>
                            </w:r>
                            <w:r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んで</w:t>
                            </w:r>
                            <w:r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8"/>
                                  <w:lid w:val="ja-JP"/>
                                </w:rubyPr>
                                <w:rt>
                                  <w:r w:rsidR="0069689E" w:rsidRPr="00A56411">
                                    <w:rPr>
                                      <w:rFonts w:ascii="UD デジタル 教科書体 NK-B" w:eastAsia="UD デジタル 教科書体 NK-B" w:hAnsi="メイリオ" w:hint="eastAsia"/>
                                      <w:sz w:val="28"/>
                                      <w:szCs w:val="28"/>
                                    </w:rPr>
                                    <w:t>く</w:t>
                                  </w:r>
                                </w:rt>
                                <w:rubyBase>
                                  <w:r w:rsidR="0069689E" w:rsidRPr="00A56411">
                                    <w:rPr>
                                      <w:rFonts w:ascii="UD デジタル 教科書体 NK-B" w:eastAsia="UD デジタル 教科書体 NK-B" w:hint="eastAsia"/>
                                      <w:sz w:val="28"/>
                                      <w:szCs w:val="28"/>
                                    </w:rPr>
                                    <w:t>組</w:t>
                                  </w:r>
                                </w:rubyBase>
                              </w:ruby>
                            </w:r>
                            <w:r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み</w:t>
                            </w:r>
                            <w:r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8"/>
                                  <w:lid w:val="ja-JP"/>
                                </w:rubyPr>
                                <w:rt>
                                  <w:r w:rsidR="0069689E" w:rsidRPr="00A56411">
                                    <w:rPr>
                                      <w:rFonts w:ascii="UD デジタル 教科書体 NK-B" w:eastAsia="UD デジタル 教科書体 NK-B" w:hAnsi="メイリオ" w:hint="eastAsia"/>
                                      <w:sz w:val="28"/>
                                      <w:szCs w:val="28"/>
                                    </w:rPr>
                                    <w:t>あ</w:t>
                                  </w:r>
                                </w:rt>
                                <w:rubyBase>
                                  <w:r w:rsidR="0069689E" w:rsidRPr="00A56411">
                                    <w:rPr>
                                      <w:rFonts w:ascii="UD デジタル 教科書体 NK-B" w:eastAsia="UD デジタル 教科書体 NK-B" w:hint="eastAsia"/>
                                      <w:sz w:val="28"/>
                                      <w:szCs w:val="28"/>
                                    </w:rPr>
                                    <w:t>合</w:t>
                                  </w:r>
                                </w:rubyBase>
                              </w:ruby>
                            </w:r>
                            <w:r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わせるとよいでしょう。</w:t>
                            </w:r>
                            <w:r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8"/>
                                  <w:lid w:val="ja-JP"/>
                                </w:rubyPr>
                                <w:rt>
                                  <w:r w:rsidR="0069689E" w:rsidRPr="00A56411">
                                    <w:rPr>
                                      <w:rFonts w:ascii="UD デジタル 教科書体 NK-B" w:eastAsia="UD デジタル 教科書体 NK-B" w:hint="eastAsia"/>
                                      <w:sz w:val="28"/>
                                      <w:szCs w:val="28"/>
                                    </w:rPr>
                                    <w:t>せいり</w:t>
                                  </w:r>
                                </w:rt>
                                <w:rubyBase>
                                  <w:r w:rsidR="0069689E" w:rsidRPr="00A56411">
                                    <w:rPr>
                                      <w:rFonts w:ascii="UD デジタル 教科書体 NK-B" w:eastAsia="UD デジタル 教科書体 NK-B" w:hint="eastAsia"/>
                                      <w:sz w:val="28"/>
                                      <w:szCs w:val="28"/>
                                    </w:rPr>
                                    <w:t>整理</w:t>
                                  </w:r>
                                </w:rubyBase>
                              </w:ruby>
                            </w:r>
                            <w:r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の</w:t>
                            </w:r>
                            <w:r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8"/>
                                  <w:lid w:val="ja-JP"/>
                                </w:rubyPr>
                                <w:rt>
                                  <w:r w:rsidR="0069689E" w:rsidRPr="00A56411">
                                    <w:rPr>
                                      <w:rFonts w:ascii="UD デジタル 教科書体 NK-B" w:eastAsia="UD デジタル 教科書体 NK-B" w:hint="eastAsia"/>
                                      <w:sz w:val="28"/>
                                      <w:szCs w:val="28"/>
                                    </w:rPr>
                                    <w:t>しかた</w:t>
                                  </w:r>
                                </w:rt>
                                <w:rubyBase>
                                  <w:r w:rsidR="0069689E" w:rsidRPr="00A56411">
                                    <w:rPr>
                                      <w:rFonts w:ascii="UD デジタル 教科書体 NK-B" w:eastAsia="UD デジタル 教科書体 NK-B" w:hint="eastAsia"/>
                                      <w:sz w:val="28"/>
                                      <w:szCs w:val="28"/>
                                    </w:rPr>
                                    <w:t>仕方</w:t>
                                  </w:r>
                                </w:rubyBase>
                              </w:ruby>
                            </w:r>
                            <w:r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には</w:t>
                            </w:r>
                            <w:r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8"/>
                                  <w:lid w:val="ja-JP"/>
                                </w:rubyPr>
                                <w:rt>
                                  <w:r w:rsidR="0069689E" w:rsidRPr="00A56411">
                                    <w:rPr>
                                      <w:rFonts w:ascii="UD デジタル 教科書体 NK-B" w:eastAsia="UD デジタル 教科書体 NK-B" w:hAnsi="メイリオ" w:hint="eastAsia"/>
                                      <w:sz w:val="28"/>
                                      <w:szCs w:val="28"/>
                                    </w:rPr>
                                    <w:t>いか</w:t>
                                  </w:r>
                                </w:rt>
                                <w:rubyBase>
                                  <w:r w:rsidR="0069689E" w:rsidRPr="00A56411">
                                    <w:rPr>
                                      <w:rFonts w:ascii="UD デジタル 教科書体 NK-B" w:eastAsia="UD デジタル 教科書体 NK-B" w:hint="eastAsia"/>
                                      <w:sz w:val="28"/>
                                      <w:szCs w:val="28"/>
                                    </w:rPr>
                                    <w:t>以下</w:t>
                                  </w:r>
                                </w:rubyBase>
                              </w:ruby>
                            </w:r>
                            <w:r w:rsidR="00800357"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のような</w:t>
                            </w:r>
                            <w:r w:rsidR="00800357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00357" w:rsidRPr="00800357">
                                    <w:rPr>
                                      <w:rFonts w:ascii="UD デジタル 教科書体 NK-B" w:eastAsia="UD デジタル 教科書体 NK-B"/>
                                      <w:sz w:val="10"/>
                                      <w:szCs w:val="28"/>
                                    </w:rPr>
                                    <w:t>とくちょう</w:t>
                                  </w:r>
                                </w:rt>
                                <w:rubyBase>
                                  <w:r w:rsidR="00800357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特徴</w:t>
                                  </w:r>
                                </w:rubyBase>
                              </w:ruby>
                            </w:r>
                            <w:r w:rsidR="00800357"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や</w:t>
                            </w:r>
                            <w:r w:rsidR="00800357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00357" w:rsidRPr="00800357">
                                    <w:rPr>
                                      <w:rFonts w:ascii="UD デジタル 教科書体 NK-B" w:eastAsia="UD デジタル 教科書体 NK-B"/>
                                      <w:sz w:val="10"/>
                                      <w:szCs w:val="28"/>
                                    </w:rPr>
                                    <w:t>ちゅういてん</w:t>
                                  </w:r>
                                </w:rt>
                                <w:rubyBase>
                                  <w:r w:rsidR="00800357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注意点</w:t>
                                  </w:r>
                                </w:rubyBase>
                              </w:ruby>
                            </w:r>
                            <w:r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があります。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5A4F45A" id="四角形: 角を丸くする 13" o:spid="_x0000_s1143" style="position:absolute;left:0;text-align:left;margin-left:-7.05pt;margin-top:-17.7pt;width:516.75pt;height:120.6pt;z-index:25210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" fillcolor="window" strokecolor="#ff5050" strokeweight="1pt">
                <v:stroke joinstyle="miter"/>
                <v:textbox>
                  <w:txbxContent>
                    <w:p w14:paraId="5A94EF16" w14:textId="5DAE1413" w:rsidR="0069689E" w:rsidRPr="00A56411" w:rsidRDefault="0069689E" w:rsidP="0069689E">
                      <w:pPr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</w:pPr>
                      <w:r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Q.</w:t>
                      </w:r>
                      <w:r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8"/>
                            <w:lid w:val="ja-JP"/>
                          </w:rubyPr>
                          <w:rt>
                            <w:r w:rsidR="0069689E"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けっか</w:t>
                            </w:r>
                          </w:rt>
                          <w:rubyBase>
                            <w:r w:rsidR="0069689E"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結果</w:t>
                            </w:r>
                          </w:rubyBase>
                        </w:ruby>
                      </w:r>
                      <w:r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の</w:t>
                      </w:r>
                      <w:r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8"/>
                            <w:lid w:val="ja-JP"/>
                          </w:rubyPr>
                          <w:rt>
                            <w:r w:rsidR="0069689E"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せいり</w:t>
                            </w:r>
                          </w:rt>
                          <w:rubyBase>
                            <w:r w:rsidR="0069689E"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整理</w:t>
                            </w:r>
                          </w:rubyBase>
                        </w:ruby>
                      </w:r>
                      <w:r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の</w:t>
                      </w:r>
                      <w:r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8"/>
                            <w:lid w:val="ja-JP"/>
                          </w:rubyPr>
                          <w:rt>
                            <w:r w:rsidR="0069689E"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しかた</w:t>
                            </w:r>
                          </w:rt>
                          <w:rubyBase>
                            <w:r w:rsidR="0069689E"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仕方</w:t>
                            </w:r>
                          </w:rubyBase>
                        </w:ruby>
                      </w:r>
                      <w:r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はどうやって</w:t>
                      </w:r>
                      <w:r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8"/>
                            <w:lid w:val="ja-JP"/>
                          </w:rubyPr>
                          <w:rt>
                            <w:r w:rsidR="0069689E"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えら</w:t>
                            </w:r>
                          </w:rt>
                          <w:rubyBase>
                            <w:r w:rsidR="0069689E"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選</w:t>
                            </w:r>
                          </w:rubyBase>
                        </w:ruby>
                      </w:r>
                      <w:r w:rsidR="00C76EBF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ぶのですか</w:t>
                      </w:r>
                      <w:r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？</w:t>
                      </w:r>
                    </w:p>
                    <w:p w14:paraId="1EA4F8FC" w14:textId="6735391D" w:rsidR="0069689E" w:rsidRPr="00A56411" w:rsidRDefault="0069689E" w:rsidP="00F80F7C">
                      <w:pPr>
                        <w:ind w:left="336" w:hangingChars="120" w:hanging="336"/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</w:pPr>
                      <w:r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A．</w:t>
                      </w:r>
                      <w:r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8"/>
                            <w:lid w:val="ja-JP"/>
                          </w:rubyPr>
                          <w:rt>
                            <w:r w:rsidR="0069689E"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けっか</w:t>
                            </w:r>
                          </w:rt>
                          <w:rubyBase>
                            <w:r w:rsidR="0069689E"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結果</w:t>
                            </w:r>
                          </w:rubyBase>
                        </w:ruby>
                      </w:r>
                      <w:r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の</w:t>
                      </w:r>
                      <w:r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8"/>
                            <w:lid w:val="ja-JP"/>
                          </w:rubyPr>
                          <w:rt>
                            <w:r w:rsidR="0069689E"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しゅるい</w:t>
                            </w:r>
                          </w:rt>
                          <w:rubyBase>
                            <w:r w:rsidR="0069689E"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種類</w:t>
                            </w:r>
                          </w:rubyBase>
                        </w:ruby>
                      </w:r>
                      <w:r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に</w:t>
                      </w:r>
                      <w:r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8"/>
                            <w:lid w:val="ja-JP"/>
                          </w:rubyPr>
                          <w:rt>
                            <w:r w:rsidR="0069689E" w:rsidRPr="00A56411">
                              <w:rPr>
                                <w:rFonts w:ascii="UD デジタル 教科書体 NK-B" w:eastAsia="UD デジタル 教科書体 NK-B" w:hAnsi="メイリオ" w:hint="eastAsia"/>
                                <w:sz w:val="28"/>
                                <w:szCs w:val="28"/>
                              </w:rPr>
                              <w:t>おう</w:t>
                            </w:r>
                          </w:rt>
                          <w:rubyBase>
                            <w:r w:rsidR="0069689E"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応</w:t>
                            </w:r>
                          </w:rubyBase>
                        </w:ruby>
                      </w:r>
                      <w:r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じて、</w:t>
                      </w:r>
                      <w:r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8"/>
                            <w:lid w:val="ja-JP"/>
                          </w:rubyPr>
                          <w:rt>
                            <w:r w:rsidR="0069689E" w:rsidRPr="00A56411">
                              <w:rPr>
                                <w:rFonts w:ascii="UD デジタル 教科書体 NK-B" w:eastAsia="UD デジタル 教科書体 NK-B" w:hAnsi="メイリオ" w:hint="eastAsia"/>
                                <w:sz w:val="28"/>
                                <w:szCs w:val="28"/>
                              </w:rPr>
                              <w:t>ふた</w:t>
                            </w:r>
                          </w:rt>
                          <w:rubyBase>
                            <w:r w:rsidR="0069689E"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二</w:t>
                            </w:r>
                          </w:rubyBase>
                        </w:ruby>
                      </w:r>
                      <w:r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つから</w:t>
                      </w:r>
                      <w:r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8"/>
                            <w:lid w:val="ja-JP"/>
                          </w:rubyPr>
                          <w:rt>
                            <w:r w:rsidR="0069689E" w:rsidRPr="00A56411">
                              <w:rPr>
                                <w:rFonts w:ascii="UD デジタル 教科書体 NK-B" w:eastAsia="UD デジタル 教科書体 NK-B" w:hAnsi="メイリオ" w:hint="eastAsia"/>
                                <w:sz w:val="28"/>
                                <w:szCs w:val="28"/>
                              </w:rPr>
                              <w:t>み</w:t>
                            </w:r>
                          </w:rt>
                          <w:rubyBase>
                            <w:r w:rsidR="0069689E"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三</w:t>
                            </w:r>
                          </w:rubyBase>
                        </w:ruby>
                      </w:r>
                      <w:r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つを</w:t>
                      </w:r>
                      <w:r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8"/>
                            <w:lid w:val="ja-JP"/>
                          </w:rubyPr>
                          <w:rt>
                            <w:r w:rsidR="0069689E"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えら</w:t>
                            </w:r>
                          </w:rt>
                          <w:rubyBase>
                            <w:r w:rsidR="0069689E"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選</w:t>
                            </w:r>
                          </w:rubyBase>
                        </w:ruby>
                      </w:r>
                      <w:r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んで</w:t>
                      </w:r>
                      <w:r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8"/>
                            <w:lid w:val="ja-JP"/>
                          </w:rubyPr>
                          <w:rt>
                            <w:r w:rsidR="0069689E" w:rsidRPr="00A56411">
                              <w:rPr>
                                <w:rFonts w:ascii="UD デジタル 教科書体 NK-B" w:eastAsia="UD デジタル 教科書体 NK-B" w:hAnsi="メイリオ" w:hint="eastAsia"/>
                                <w:sz w:val="28"/>
                                <w:szCs w:val="28"/>
                              </w:rPr>
                              <w:t>く</w:t>
                            </w:r>
                          </w:rt>
                          <w:rubyBase>
                            <w:r w:rsidR="0069689E"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組</w:t>
                            </w:r>
                          </w:rubyBase>
                        </w:ruby>
                      </w:r>
                      <w:r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み</w:t>
                      </w:r>
                      <w:r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8"/>
                            <w:lid w:val="ja-JP"/>
                          </w:rubyPr>
                          <w:rt>
                            <w:r w:rsidR="0069689E" w:rsidRPr="00A56411">
                              <w:rPr>
                                <w:rFonts w:ascii="UD デジタル 教科書体 NK-B" w:eastAsia="UD デジタル 教科書体 NK-B" w:hAnsi="メイリオ" w:hint="eastAsia"/>
                                <w:sz w:val="28"/>
                                <w:szCs w:val="28"/>
                              </w:rPr>
                              <w:t>あ</w:t>
                            </w:r>
                          </w:rt>
                          <w:rubyBase>
                            <w:r w:rsidR="0069689E"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合</w:t>
                            </w:r>
                          </w:rubyBase>
                        </w:ruby>
                      </w:r>
                      <w:r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わせるとよいでしょう。</w:t>
                      </w:r>
                      <w:r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8"/>
                            <w:lid w:val="ja-JP"/>
                          </w:rubyPr>
                          <w:rt>
                            <w:r w:rsidR="0069689E"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せいり</w:t>
                            </w:r>
                          </w:rt>
                          <w:rubyBase>
                            <w:r w:rsidR="0069689E"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整理</w:t>
                            </w:r>
                          </w:rubyBase>
                        </w:ruby>
                      </w:r>
                      <w:r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の</w:t>
                      </w:r>
                      <w:r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8"/>
                            <w:lid w:val="ja-JP"/>
                          </w:rubyPr>
                          <w:rt>
                            <w:r w:rsidR="0069689E"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しかた</w:t>
                            </w:r>
                          </w:rt>
                          <w:rubyBase>
                            <w:r w:rsidR="0069689E"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仕方</w:t>
                            </w:r>
                          </w:rubyBase>
                        </w:ruby>
                      </w:r>
                      <w:r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には</w:t>
                      </w:r>
                      <w:r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8"/>
                            <w:lid w:val="ja-JP"/>
                          </w:rubyPr>
                          <w:rt>
                            <w:r w:rsidR="0069689E" w:rsidRPr="00A56411">
                              <w:rPr>
                                <w:rFonts w:ascii="UD デジタル 教科書体 NK-B" w:eastAsia="UD デジタル 教科書体 NK-B" w:hAnsi="メイリオ" w:hint="eastAsia"/>
                                <w:sz w:val="28"/>
                                <w:szCs w:val="28"/>
                              </w:rPr>
                              <w:t>いか</w:t>
                            </w:r>
                          </w:rt>
                          <w:rubyBase>
                            <w:r w:rsidR="0069689E" w:rsidRPr="00A56411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以下</w:t>
                            </w:r>
                          </w:rubyBase>
                        </w:ruby>
                      </w:r>
                      <w:r w:rsidR="00800357"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のような</w:t>
                      </w:r>
                      <w:r w:rsidR="00800357"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0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00357" w:rsidRPr="00800357">
                              <w:rPr>
                                <w:rFonts w:ascii="UD デジタル 教科書体 NK-B" w:eastAsia="UD デジタル 教科書体 NK-B"/>
                                <w:sz w:val="10"/>
                                <w:szCs w:val="28"/>
                              </w:rPr>
                              <w:t>とくちょう</w:t>
                            </w:r>
                          </w:rt>
                          <w:rubyBase>
                            <w:r w:rsidR="00800357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特徴</w:t>
                            </w:r>
                          </w:rubyBase>
                        </w:ruby>
                      </w:r>
                      <w:r w:rsidR="00800357"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や</w:t>
                      </w:r>
                      <w:r w:rsidR="00800357"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0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00357" w:rsidRPr="00800357">
                              <w:rPr>
                                <w:rFonts w:ascii="UD デジタル 教科書体 NK-B" w:eastAsia="UD デジタル 教科書体 NK-B"/>
                                <w:sz w:val="10"/>
                                <w:szCs w:val="28"/>
                              </w:rPr>
                              <w:t>ちゅういてん</w:t>
                            </w:r>
                          </w:rt>
                          <w:rubyBase>
                            <w:r w:rsidR="00800357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注意点</w:t>
                            </w:r>
                          </w:rubyBase>
                        </w:ruby>
                      </w:r>
                      <w:r w:rsidRPr="00A56411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があります。</w:t>
                      </w:r>
                    </w:p>
                  </w:txbxContent>
                </v:textbox>
              </v:roundrect>
            </w:pict>
          </mc:Fallback>
        </mc:AlternateContent>
      </w:r>
    </w:p>
    <w:p w14:paraId="1B2B6D8C" w14:textId="76184909" w:rsidR="0069689E" w:rsidRDefault="0069689E" w:rsidP="0069689E">
      <w:pPr>
        <w:spacing w:before="0" w:after="160" w:line="278" w:lineRule="auto"/>
        <w:rPr>
          <w:rFonts w:ascii="UD デジタル 教科書体 N-R" w:eastAsia="UD デジタル 教科書体 N-R" w:hAnsi="游明朝" w:cs="Times New Roman"/>
          <w:sz w:val="24"/>
          <w:szCs w:val="24"/>
        </w:rPr>
      </w:pPr>
    </w:p>
    <w:p w14:paraId="69FB1CE2" w14:textId="310BEBB3" w:rsidR="0069689E" w:rsidRDefault="0069689E" w:rsidP="0069689E">
      <w:pPr>
        <w:spacing w:before="0" w:after="160" w:line="278" w:lineRule="auto"/>
        <w:rPr>
          <w:rFonts w:ascii="UD デジタル 教科書体 N-R" w:eastAsia="UD デジタル 教科書体 N-R" w:hAnsi="游明朝" w:cs="Times New Roman"/>
          <w:sz w:val="24"/>
          <w:szCs w:val="24"/>
        </w:rPr>
      </w:pPr>
    </w:p>
    <w:p w14:paraId="20C0D802" w14:textId="4A81A4CD" w:rsidR="0069689E" w:rsidRDefault="00C363FB" w:rsidP="0069689E">
      <w:pPr>
        <w:spacing w:before="0" w:after="160" w:line="278" w:lineRule="auto"/>
        <w:rPr>
          <w:rFonts w:ascii="UD デジタル 教科書体 N-R" w:eastAsia="UD デジタル 教科書体 N-R" w:hAnsi="游明朝" w:cs="Times New Roman"/>
          <w:sz w:val="24"/>
          <w:szCs w:val="24"/>
        </w:rPr>
      </w:pPr>
      <w:r w:rsidRPr="00A95C3B">
        <w:rPr>
          <w:rFonts w:ascii="BIZ UDゴシック" w:eastAsia="BIZ UDゴシック" w:hAnsi="BIZ UDゴシック" w:cs="Times New Roman"/>
          <w:noProof/>
          <w:kern w:val="2"/>
          <w:sz w:val="26"/>
          <w:szCs w:val="26"/>
        </w:rPr>
        <w:drawing>
          <wp:anchor distT="0" distB="0" distL="114300" distR="114300" simplePos="0" relativeHeight="252177408" behindDoc="0" locked="0" layoutInCell="1" allowOverlap="1" wp14:anchorId="7ACCAAEE" wp14:editId="1ED6E4CB">
            <wp:simplePos x="0" y="0"/>
            <wp:positionH relativeFrom="column">
              <wp:posOffset>2618105</wp:posOffset>
            </wp:positionH>
            <wp:positionV relativeFrom="paragraph">
              <wp:posOffset>8554085</wp:posOffset>
            </wp:positionV>
            <wp:extent cx="4869815" cy="304800"/>
            <wp:effectExtent l="0" t="0" r="0" b="0"/>
            <wp:wrapNone/>
            <wp:docPr id="2035294554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Style w:val="1f8"/>
        <w:tblW w:w="0" w:type="auto"/>
        <w:tblInd w:w="-147" w:type="dxa"/>
        <w:tblLook w:val="04A0" w:firstRow="1" w:lastRow="0" w:firstColumn="1" w:lastColumn="0" w:noHBand="0" w:noVBand="1"/>
      </w:tblPr>
      <w:tblGrid>
        <w:gridCol w:w="1702"/>
        <w:gridCol w:w="8639"/>
      </w:tblGrid>
      <w:tr w:rsidR="0069689E" w:rsidRPr="0069689E" w14:paraId="549237B1" w14:textId="77777777" w:rsidTr="00E02028">
        <w:tc>
          <w:tcPr>
            <w:tcW w:w="1702" w:type="dxa"/>
            <w:vAlign w:val="center"/>
          </w:tcPr>
          <w:p w14:paraId="7AF55C06" w14:textId="125CA7C9" w:rsidR="0069689E" w:rsidRPr="00E95D6B" w:rsidRDefault="0069689E" w:rsidP="0069689E">
            <w:pPr>
              <w:spacing w:before="100" w:beforeAutospacing="1" w:after="100" w:afterAutospacing="1" w:line="400" w:lineRule="exact"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noProof/>
              </w:rPr>
              <w:drawing>
                <wp:anchor distT="0" distB="0" distL="114300" distR="114300" simplePos="0" relativeHeight="252123136" behindDoc="0" locked="0" layoutInCell="1" allowOverlap="1" wp14:anchorId="4FA2657E" wp14:editId="2E976229">
                  <wp:simplePos x="0" y="0"/>
                  <wp:positionH relativeFrom="column">
                    <wp:posOffset>2831465</wp:posOffset>
                  </wp:positionH>
                  <wp:positionV relativeFrom="paragraph">
                    <wp:posOffset>8883015</wp:posOffset>
                  </wp:positionV>
                  <wp:extent cx="4869815" cy="304800"/>
                  <wp:effectExtent l="0" t="0" r="0" b="0"/>
                  <wp:wrapNone/>
                  <wp:docPr id="1956215569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981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12"/>
                  <w:hpsRaise w:val="22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せいり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整理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の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12"/>
                  <w:hpsRaise w:val="22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しかた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仕方</w:t>
                  </w:r>
                </w:rubyBase>
              </w:ruby>
            </w:r>
          </w:p>
        </w:tc>
        <w:tc>
          <w:tcPr>
            <w:tcW w:w="8639" w:type="dxa"/>
            <w:vAlign w:val="center"/>
          </w:tcPr>
          <w:p w14:paraId="31D85DC6" w14:textId="3611CBBB" w:rsidR="0069689E" w:rsidRPr="00E95D6B" w:rsidRDefault="0069689E" w:rsidP="0069689E">
            <w:pPr>
              <w:spacing w:before="100" w:beforeAutospacing="1" w:after="100" w:afterAutospacing="1" w:line="400" w:lineRule="exact"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とくちょう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特徴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や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ちゅうい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注意</w:t>
                  </w:r>
                </w:rubyBase>
              </w:ruby>
            </w:r>
          </w:p>
        </w:tc>
      </w:tr>
      <w:tr w:rsidR="0069689E" w:rsidRPr="0069689E" w14:paraId="218179C9" w14:textId="77777777" w:rsidTr="00E02028">
        <w:trPr>
          <w:trHeight w:val="2456"/>
        </w:trPr>
        <w:tc>
          <w:tcPr>
            <w:tcW w:w="1702" w:type="dxa"/>
            <w:vAlign w:val="center"/>
          </w:tcPr>
          <w:p w14:paraId="086F5513" w14:textId="77777777" w:rsidR="0069689E" w:rsidRPr="00E95D6B" w:rsidRDefault="0069689E" w:rsidP="0069689E">
            <w:pPr>
              <w:spacing w:before="100" w:beforeAutospacing="1" w:after="100" w:afterAutospacing="1" w:line="400" w:lineRule="exact"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ことば</w:t>
            </w:r>
          </w:p>
        </w:tc>
        <w:tc>
          <w:tcPr>
            <w:tcW w:w="8639" w:type="dxa"/>
            <w:vAlign w:val="center"/>
          </w:tcPr>
          <w:p w14:paraId="321F703A" w14:textId="77777777" w:rsidR="0069689E" w:rsidRPr="00E95D6B" w:rsidRDefault="0069689E" w:rsidP="0069689E">
            <w:pPr>
              <w:widowControl w:val="0"/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「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い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言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いたいことを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つた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伝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えやすい。」</w:t>
            </w:r>
          </w:p>
          <w:p w14:paraId="7B212EFE" w14:textId="77777777" w:rsidR="0069689E" w:rsidRPr="00E95D6B" w:rsidRDefault="0069689E" w:rsidP="0069689E">
            <w:pPr>
              <w:widowControl w:val="0"/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・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じじつ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事実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だけを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か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書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く。</w:t>
            </w:r>
          </w:p>
          <w:p w14:paraId="4314C2E1" w14:textId="77777777" w:rsidR="0069689E" w:rsidRPr="00E95D6B" w:rsidRDefault="0069689E" w:rsidP="0069689E">
            <w:pPr>
              <w:widowControl w:val="0"/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・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ちゃくもく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着目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した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こうもく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項目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ごとに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に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分けて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か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書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く。</w:t>
            </w:r>
          </w:p>
          <w:p w14:paraId="0E850E47" w14:textId="0E696019" w:rsidR="0069689E" w:rsidRPr="00E95D6B" w:rsidRDefault="0069689E" w:rsidP="0069689E">
            <w:pPr>
              <w:snapToGrid w:val="0"/>
              <w:spacing w:before="100" w:beforeAutospacing="1" w:after="100" w:afterAutospacing="1" w:line="400" w:lineRule="exact"/>
              <w:ind w:left="280" w:hangingChars="100" w:hanging="280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・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ひょう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表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やグラフとセットにして、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ちゅうもく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注目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したい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ぶぶん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部分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を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めいじ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明示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することも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ゆうこう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有効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。</w:t>
            </w:r>
          </w:p>
        </w:tc>
      </w:tr>
      <w:tr w:rsidR="0069689E" w:rsidRPr="0069689E" w14:paraId="73087AC2" w14:textId="77777777" w:rsidTr="00E02028">
        <w:trPr>
          <w:trHeight w:val="1349"/>
        </w:trPr>
        <w:tc>
          <w:tcPr>
            <w:tcW w:w="1702" w:type="dxa"/>
            <w:vAlign w:val="center"/>
          </w:tcPr>
          <w:p w14:paraId="7F29CC23" w14:textId="77777777" w:rsidR="0069689E" w:rsidRPr="00E95D6B" w:rsidRDefault="0069689E" w:rsidP="0069689E">
            <w:pPr>
              <w:spacing w:before="100" w:beforeAutospacing="1" w:after="100" w:afterAutospacing="1" w:line="400" w:lineRule="exact"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かず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数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や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りょう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量</w:t>
                  </w:r>
                </w:rubyBase>
              </w:ruby>
            </w:r>
          </w:p>
        </w:tc>
        <w:tc>
          <w:tcPr>
            <w:tcW w:w="8639" w:type="dxa"/>
            <w:vAlign w:val="center"/>
          </w:tcPr>
          <w:p w14:paraId="01895CCB" w14:textId="77777777" w:rsidR="0069689E" w:rsidRPr="00E95D6B" w:rsidRDefault="0069689E" w:rsidP="0069689E">
            <w:pPr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「ことばより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すうじ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数字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の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ほう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方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がより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せいかく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正確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に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つた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伝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わる。」</w:t>
            </w:r>
          </w:p>
          <w:p w14:paraId="0DB997D0" w14:textId="2005A0E1" w:rsidR="0069689E" w:rsidRPr="00E95D6B" w:rsidRDefault="0069689E" w:rsidP="0069689E">
            <w:pPr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・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たんい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単位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を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つ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付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け</w:t>
            </w:r>
            <w:r w:rsidR="00A30853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る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。</w:t>
            </w:r>
          </w:p>
          <w:p w14:paraId="2401C5A8" w14:textId="77777777" w:rsidR="0069689E" w:rsidRPr="00E95D6B" w:rsidRDefault="0069689E" w:rsidP="0069689E">
            <w:pPr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・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ふくすう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複数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のデータを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ひかく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比較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するときは、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ひょう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表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やグラフにまとめるとよい。</w:t>
            </w:r>
          </w:p>
        </w:tc>
      </w:tr>
      <w:tr w:rsidR="0069689E" w:rsidRPr="0069689E" w14:paraId="49628CBB" w14:textId="77777777" w:rsidTr="00E02028">
        <w:trPr>
          <w:trHeight w:val="3395"/>
        </w:trPr>
        <w:tc>
          <w:tcPr>
            <w:tcW w:w="1702" w:type="dxa"/>
            <w:vAlign w:val="center"/>
          </w:tcPr>
          <w:p w14:paraId="275A59EE" w14:textId="77777777" w:rsidR="0069689E" w:rsidRPr="00E95D6B" w:rsidRDefault="0069689E" w:rsidP="0069689E">
            <w:pPr>
              <w:spacing w:before="100" w:beforeAutospacing="1" w:after="100" w:afterAutospacing="1" w:line="400" w:lineRule="exact"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スケッチ</w:t>
            </w:r>
          </w:p>
        </w:tc>
        <w:tc>
          <w:tcPr>
            <w:tcW w:w="8639" w:type="dxa"/>
            <w:vAlign w:val="center"/>
          </w:tcPr>
          <w:p w14:paraId="5038BB7A" w14:textId="77777777" w:rsidR="0069689E" w:rsidRPr="00E95D6B" w:rsidRDefault="0069689E" w:rsidP="00F80F7C">
            <w:pPr>
              <w:snapToGrid w:val="0"/>
              <w:spacing w:before="100" w:beforeAutospacing="1" w:after="100" w:afterAutospacing="1" w:line="400" w:lineRule="exact"/>
              <w:ind w:left="176" w:hangingChars="63" w:hanging="176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「かくときに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ちゅうい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注意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ぶか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深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く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み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観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ることができる。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こま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細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かいところを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10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10"/>
                      <w:szCs w:val="28"/>
                    </w:rPr>
                    <w:t>つた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伝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えたいときに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ゆうこう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有効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。また、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しゃしん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写真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と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ちが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違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い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かげ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影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ができない。」</w:t>
            </w:r>
          </w:p>
          <w:p w14:paraId="2B7D241E" w14:textId="77777777" w:rsidR="0069689E" w:rsidRPr="00E95D6B" w:rsidRDefault="0069689E" w:rsidP="0069689E">
            <w:pPr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noProof/>
                <w:sz w:val="28"/>
                <w:szCs w:val="28"/>
              </w:rPr>
              <w:drawing>
                <wp:anchor distT="0" distB="0" distL="114300" distR="114300" simplePos="0" relativeHeight="252106752" behindDoc="0" locked="0" layoutInCell="1" allowOverlap="1" wp14:anchorId="71C4919A" wp14:editId="1D12AA86">
                  <wp:simplePos x="0" y="0"/>
                  <wp:positionH relativeFrom="column">
                    <wp:posOffset>4163060</wp:posOffset>
                  </wp:positionH>
                  <wp:positionV relativeFrom="paragraph">
                    <wp:posOffset>78105</wp:posOffset>
                  </wp:positionV>
                  <wp:extent cx="916940" cy="1221105"/>
                  <wp:effectExtent l="0" t="0" r="0" b="0"/>
                  <wp:wrapSquare wrapText="bothSides"/>
                  <wp:docPr id="962050570" name="図 11" descr="スケッチの書き方をマスターしてたんぽぽの観察をしよう！【中１生物】 | 理科の授業をふりかえ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スケッチの書き方をマスターしてたんぽぽの観察をしよう！【中１生物】 | 理科の授業をふりかえる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535" r="51049" b="12989"/>
                          <a:stretch/>
                        </pic:blipFill>
                        <pic:spPr bwMode="auto">
                          <a:xfrm>
                            <a:off x="0" y="0"/>
                            <a:ext cx="916940" cy="1221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・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もくてき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目的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とするものだけをかく。</w:t>
            </w:r>
          </w:p>
          <w:p w14:paraId="7ADF62D8" w14:textId="77777777" w:rsidR="0069689E" w:rsidRPr="00E95D6B" w:rsidRDefault="0069689E" w:rsidP="0069689E">
            <w:pPr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・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さき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先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を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けず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削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った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えんぴつ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鉛筆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をつかい、１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ほん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本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の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せん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線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で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りんかく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輪郭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を</w:t>
            </w:r>
          </w:p>
          <w:p w14:paraId="66DFF167" w14:textId="77777777" w:rsidR="0069689E" w:rsidRPr="00E95D6B" w:rsidRDefault="0069689E" w:rsidP="00F80F7C">
            <w:pPr>
              <w:snapToGrid w:val="0"/>
              <w:spacing w:before="100" w:beforeAutospacing="1" w:after="100" w:afterAutospacing="1" w:line="400" w:lineRule="exact"/>
              <w:ind w:leftChars="82" w:left="600" w:hangingChars="150" w:hanging="420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はっきりと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12"/>
                  <w:hpsRaise w:val="22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あらわ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表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す。</w:t>
            </w:r>
          </w:p>
          <w:p w14:paraId="383CDCDA" w14:textId="77777777" w:rsidR="0069689E" w:rsidRPr="00E95D6B" w:rsidRDefault="0069689E" w:rsidP="0069689E">
            <w:pPr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・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かげ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影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をつけない。</w:t>
            </w:r>
          </w:p>
          <w:p w14:paraId="11F16845" w14:textId="4D19BA75" w:rsidR="0069689E" w:rsidRPr="00E95D6B" w:rsidRDefault="0069689E" w:rsidP="0069689E">
            <w:pPr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・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き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気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づいたことをことばでも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きろく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記録</w:t>
                  </w:r>
                </w:rubyBase>
              </w:ruby>
            </w:r>
            <w:r w:rsidR="001F78BE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する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。</w:t>
            </w:r>
          </w:p>
          <w:p w14:paraId="7539E712" w14:textId="77777777" w:rsidR="0069689E" w:rsidRPr="00E95D6B" w:rsidRDefault="0069689E" w:rsidP="0069689E">
            <w:pPr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・ことばや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すうりょう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数量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で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じょうほう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情報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を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つ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付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け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た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足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してもよい。</w:t>
            </w:r>
          </w:p>
        </w:tc>
      </w:tr>
      <w:tr w:rsidR="0069689E" w:rsidRPr="0069689E" w14:paraId="053EAE51" w14:textId="77777777" w:rsidTr="00E02028">
        <w:trPr>
          <w:trHeight w:val="418"/>
        </w:trPr>
        <w:tc>
          <w:tcPr>
            <w:tcW w:w="1702" w:type="dxa"/>
            <w:vAlign w:val="center"/>
          </w:tcPr>
          <w:p w14:paraId="64BDD10D" w14:textId="77777777" w:rsidR="0069689E" w:rsidRPr="00E95D6B" w:rsidRDefault="0069689E" w:rsidP="0069689E">
            <w:pPr>
              <w:spacing w:before="100" w:beforeAutospacing="1" w:after="100" w:afterAutospacing="1" w:line="400" w:lineRule="exact"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しゃ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写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しん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真</w:t>
                  </w:r>
                </w:rubyBase>
              </w:ruby>
            </w:r>
          </w:p>
        </w:tc>
        <w:tc>
          <w:tcPr>
            <w:tcW w:w="8639" w:type="dxa"/>
            <w:vAlign w:val="center"/>
          </w:tcPr>
          <w:p w14:paraId="6109C7DF" w14:textId="77777777" w:rsidR="0069689E" w:rsidRPr="00E95D6B" w:rsidRDefault="0069689E" w:rsidP="0069689E">
            <w:pPr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「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なんまい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何枚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も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かん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簡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たん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単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に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と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撮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れる。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せいかく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正確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。でも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とじょう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上手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 xml:space="preserve">　　</w:t>
            </w:r>
          </w:p>
          <w:p w14:paraId="4F45A248" w14:textId="77777777" w:rsidR="0069689E" w:rsidRPr="00E95D6B" w:rsidRDefault="0069689E" w:rsidP="00F80F7C">
            <w:pPr>
              <w:snapToGrid w:val="0"/>
              <w:spacing w:before="100" w:beforeAutospacing="1" w:after="100" w:afterAutospacing="1" w:line="400" w:lineRule="exact"/>
              <w:ind w:firstLineChars="63" w:firstLine="176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noProof/>
                <w:spacing w:val="-12"/>
                <w:sz w:val="28"/>
                <w:szCs w:val="28"/>
              </w:rPr>
              <w:drawing>
                <wp:anchor distT="0" distB="0" distL="114300" distR="114300" simplePos="0" relativeHeight="252105728" behindDoc="0" locked="0" layoutInCell="1" allowOverlap="1" wp14:anchorId="7024879B" wp14:editId="08E79ED9">
                  <wp:simplePos x="0" y="0"/>
                  <wp:positionH relativeFrom="column">
                    <wp:posOffset>3923030</wp:posOffset>
                  </wp:positionH>
                  <wp:positionV relativeFrom="paragraph">
                    <wp:posOffset>32385</wp:posOffset>
                  </wp:positionV>
                  <wp:extent cx="1491615" cy="1051560"/>
                  <wp:effectExtent l="0" t="0" r="0" b="0"/>
                  <wp:wrapSquare wrapText="bothSides"/>
                  <wp:docPr id="1824720882" name="図 10" descr="ダイアグラム&#10;&#10;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4720882" name="図 10" descr="ダイアグラム&#10;&#10;自動的に生成された説明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1615" cy="1051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に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と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撮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るのは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いがい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意外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と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むずか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難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しい。」</w:t>
            </w:r>
          </w:p>
          <w:p w14:paraId="3D6F900E" w14:textId="77777777" w:rsidR="0069689E" w:rsidRPr="00E95D6B" w:rsidRDefault="0069689E" w:rsidP="0069689E">
            <w:pPr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・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もくてき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目的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のものを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おお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大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きく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うつ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写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す。</w:t>
            </w:r>
          </w:p>
          <w:p w14:paraId="7BF63223" w14:textId="3DED1D62" w:rsidR="0069689E" w:rsidRPr="00E95D6B" w:rsidRDefault="0069689E" w:rsidP="00F80F7C">
            <w:pPr>
              <w:snapToGrid w:val="0"/>
              <w:spacing w:before="100" w:beforeAutospacing="1" w:after="100" w:afterAutospacing="1" w:line="400" w:lineRule="exact"/>
              <w:ind w:left="176" w:hangingChars="63" w:hanging="176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・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じょうけん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条件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の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ちが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違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いなどを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か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書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いたプレートを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うつ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写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しこむの</w:t>
            </w:r>
            <w:r w:rsidR="00F80F7C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も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よい。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しゃ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写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しん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真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には、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かなら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必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ず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せつめい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説明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を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くわ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加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え</w:t>
            </w:r>
            <w:r w:rsidR="00A30853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る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。</w:t>
            </w:r>
          </w:p>
          <w:p w14:paraId="2EEE6CBD" w14:textId="77777777" w:rsidR="0069689E" w:rsidRPr="00E95D6B" w:rsidRDefault="0069689E" w:rsidP="00F80F7C">
            <w:pPr>
              <w:snapToGrid w:val="0"/>
              <w:spacing w:before="100" w:beforeAutospacing="1" w:after="100" w:afterAutospacing="1" w:line="400" w:lineRule="exact"/>
              <w:ind w:leftChars="81" w:left="178" w:firstLineChars="15" w:firstLine="40"/>
              <w:contextualSpacing/>
              <w:rPr>
                <w:rFonts w:ascii="UD デジタル 教科書体 NK-B" w:eastAsia="UD デジタル 教科書体 NK-B" w:hAnsi="游明朝" w:cs="Times New Roman"/>
                <w:spacing w:val="-12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pacing w:val="-12"/>
                <w:sz w:val="28"/>
                <w:szCs w:val="28"/>
              </w:rPr>
              <w:t>（メモと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12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12"/>
                      <w:sz w:val="8"/>
                      <w:szCs w:val="28"/>
                    </w:rPr>
                    <w:t>いっしょ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12"/>
                      <w:sz w:val="28"/>
                      <w:szCs w:val="28"/>
                    </w:rPr>
                    <w:t>一緒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12"/>
                <w:sz w:val="28"/>
                <w:szCs w:val="28"/>
              </w:rPr>
              <w:t>に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12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12"/>
                      <w:sz w:val="8"/>
                      <w:szCs w:val="28"/>
                    </w:rPr>
                    <w:t>さつ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12"/>
                      <w:sz w:val="28"/>
                      <w:szCs w:val="28"/>
                    </w:rPr>
                    <w:t>撮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12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12"/>
                      <w:sz w:val="8"/>
                      <w:szCs w:val="28"/>
                    </w:rPr>
                    <w:t>えい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12"/>
                      <w:sz w:val="28"/>
                      <w:szCs w:val="28"/>
                    </w:rPr>
                    <w:t>影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12"/>
                <w:sz w:val="28"/>
                <w:szCs w:val="28"/>
              </w:rPr>
              <w:t>したり、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12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12"/>
                      <w:sz w:val="8"/>
                      <w:szCs w:val="28"/>
                    </w:rPr>
                    <w:t>さつえいご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12"/>
                      <w:sz w:val="28"/>
                      <w:szCs w:val="28"/>
                    </w:rPr>
                    <w:t>撮影後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12"/>
                <w:sz w:val="28"/>
                <w:szCs w:val="28"/>
              </w:rPr>
              <w:t>メモを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12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12"/>
                      <w:sz w:val="8"/>
                      <w:szCs w:val="28"/>
                    </w:rPr>
                    <w:t>ついか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12"/>
                      <w:sz w:val="28"/>
                      <w:szCs w:val="28"/>
                    </w:rPr>
                    <w:t>追加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12"/>
                <w:sz w:val="28"/>
                <w:szCs w:val="28"/>
              </w:rPr>
              <w:t>したりする。）</w:t>
            </w:r>
          </w:p>
          <w:p w14:paraId="0BCE6A9A" w14:textId="3D23CA16" w:rsidR="0069689E" w:rsidRPr="00E95D6B" w:rsidRDefault="0069689E" w:rsidP="0069689E">
            <w:pPr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・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じょうぎ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定規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をあてて</w:t>
            </w:r>
            <w:r w:rsidR="00A42251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A42251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と</w:t>
                  </w:r>
                </w:rt>
                <w:rubyBase>
                  <w:r w:rsidR="00A42251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撮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ると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おお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大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きさがわかりやすい。</w:t>
            </w:r>
          </w:p>
          <w:p w14:paraId="08DC448E" w14:textId="30A87AF4" w:rsidR="0069689E" w:rsidRPr="00E95D6B" w:rsidRDefault="0069689E" w:rsidP="00F80F7C">
            <w:pPr>
              <w:snapToGrid w:val="0"/>
              <w:spacing w:before="100" w:beforeAutospacing="1" w:after="100" w:afterAutospacing="1" w:line="400" w:lineRule="exact"/>
              <w:ind w:left="176" w:hangingChars="63" w:hanging="176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・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と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撮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る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かくど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角度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や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はいち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配置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を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さき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先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に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き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決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めておくとよい。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とく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特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に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おな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同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じような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しゃ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写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しん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真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は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と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撮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り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かた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方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がそろっていると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くら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比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べやすい。</w:t>
            </w:r>
          </w:p>
        </w:tc>
      </w:tr>
      <w:tr w:rsidR="0069689E" w:rsidRPr="0069689E" w14:paraId="497DB890" w14:textId="77777777" w:rsidTr="00E02028">
        <w:trPr>
          <w:trHeight w:val="2402"/>
        </w:trPr>
        <w:tc>
          <w:tcPr>
            <w:tcW w:w="1702" w:type="dxa"/>
            <w:vAlign w:val="center"/>
          </w:tcPr>
          <w:p w14:paraId="50B20BC7" w14:textId="77777777" w:rsidR="0069689E" w:rsidRPr="00E95D6B" w:rsidRDefault="0069689E" w:rsidP="0069689E">
            <w:pPr>
              <w:spacing w:before="100" w:beforeAutospacing="1" w:after="100" w:afterAutospacing="1" w:line="400" w:lineRule="exact"/>
              <w:jc w:val="both"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ひょうほん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標本</w:t>
                  </w:r>
                </w:rubyBase>
              </w:ruby>
            </w:r>
          </w:p>
        </w:tc>
        <w:tc>
          <w:tcPr>
            <w:tcW w:w="8639" w:type="dxa"/>
            <w:vAlign w:val="center"/>
          </w:tcPr>
          <w:p w14:paraId="597AAD87" w14:textId="77777777" w:rsidR="0069689E" w:rsidRPr="00E95D6B" w:rsidRDefault="0069689E" w:rsidP="0069689E">
            <w:pPr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「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じつぶつ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実物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」</w:t>
            </w:r>
          </w:p>
          <w:p w14:paraId="526004E2" w14:textId="0AAC230F" w:rsidR="0069689E" w:rsidRPr="00E95D6B" w:rsidRDefault="0069689E" w:rsidP="0069689E">
            <w:pPr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・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じかん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時間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がたってボロボロにならないよう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くふう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工夫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を</w:t>
            </w:r>
            <w:r w:rsidR="001F78BE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する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。</w:t>
            </w:r>
          </w:p>
          <w:p w14:paraId="48A84112" w14:textId="4DF5DE0A" w:rsidR="0069689E" w:rsidRPr="00E95D6B" w:rsidRDefault="0069689E" w:rsidP="0069689E">
            <w:pPr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・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6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6"/>
                      <w:sz w:val="8"/>
                      <w:szCs w:val="28"/>
                    </w:rPr>
                    <w:t>さいしゅう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6"/>
                      <w:sz w:val="28"/>
                      <w:szCs w:val="28"/>
                    </w:rPr>
                    <w:t>採集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6"/>
                <w:sz w:val="28"/>
                <w:szCs w:val="28"/>
              </w:rPr>
              <w:t>した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6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6"/>
                      <w:sz w:val="8"/>
                      <w:szCs w:val="28"/>
                    </w:rPr>
                    <w:t>にちじ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6"/>
                      <w:sz w:val="28"/>
                      <w:szCs w:val="28"/>
                    </w:rPr>
                    <w:t>日時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6"/>
                <w:sz w:val="28"/>
                <w:szCs w:val="28"/>
              </w:rPr>
              <w:t>・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6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6"/>
                      <w:sz w:val="8"/>
                      <w:szCs w:val="28"/>
                    </w:rPr>
                    <w:t>ばしょ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6"/>
                      <w:sz w:val="28"/>
                      <w:szCs w:val="28"/>
                    </w:rPr>
                    <w:t>場所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6"/>
                <w:sz w:val="28"/>
                <w:szCs w:val="28"/>
              </w:rPr>
              <w:t>なども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6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6"/>
                      <w:sz w:val="8"/>
                      <w:szCs w:val="28"/>
                    </w:rPr>
                    <w:t>ず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6"/>
                      <w:sz w:val="28"/>
                      <w:szCs w:val="28"/>
                    </w:rPr>
                    <w:t>図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6"/>
                <w:sz w:val="28"/>
                <w:szCs w:val="28"/>
              </w:rPr>
              <w:t>やことばで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6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6"/>
                      <w:sz w:val="8"/>
                      <w:szCs w:val="28"/>
                    </w:rPr>
                    <w:t>あ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6"/>
                      <w:sz w:val="28"/>
                      <w:szCs w:val="28"/>
                    </w:rPr>
                    <w:t>合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6"/>
                <w:sz w:val="28"/>
                <w:szCs w:val="28"/>
              </w:rPr>
              <w:t>わせて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4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4"/>
                      <w:sz w:val="8"/>
                      <w:szCs w:val="28"/>
                    </w:rPr>
                    <w:t>か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4"/>
                      <w:sz w:val="28"/>
                      <w:szCs w:val="28"/>
                    </w:rPr>
                    <w:t>書</w:t>
                  </w:r>
                </w:rubyBase>
              </w:ruby>
            </w:r>
            <w:r w:rsidR="001F78BE">
              <w:rPr>
                <w:rFonts w:ascii="UD デジタル 教科書体 NK-B" w:eastAsia="UD デジタル 教科書体 NK-B" w:hAnsi="游明朝" w:cs="Times New Roman" w:hint="eastAsia"/>
                <w:spacing w:val="-4"/>
                <w:sz w:val="28"/>
                <w:szCs w:val="28"/>
              </w:rPr>
              <w:t>く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6"/>
                <w:sz w:val="28"/>
                <w:szCs w:val="28"/>
              </w:rPr>
              <w:t>。</w:t>
            </w:r>
          </w:p>
          <w:p w14:paraId="79D529C0" w14:textId="1FC9F0CC" w:rsidR="0069689E" w:rsidRPr="00E95D6B" w:rsidRDefault="0069689E" w:rsidP="0069689E">
            <w:pPr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・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ひょうほん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標本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をつくることが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もくてき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目的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とならないように</w:t>
            </w:r>
            <w:r w:rsidR="001F78BE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する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。</w:t>
            </w:r>
          </w:p>
          <w:p w14:paraId="01AF9F45" w14:textId="3D388B5B" w:rsidR="0069689E" w:rsidRPr="00E95D6B" w:rsidRDefault="0069689E" w:rsidP="0069689E">
            <w:pPr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・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おな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同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じ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しゅるい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種類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のものを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なんこ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何個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も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ひょうほん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標本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にする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ひつよう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必要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は</w:t>
            </w:r>
            <w:r w:rsidR="001F78BE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ない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。</w:t>
            </w:r>
          </w:p>
        </w:tc>
      </w:tr>
      <w:tr w:rsidR="0069689E" w:rsidRPr="0069689E" w14:paraId="75AD089D" w14:textId="77777777" w:rsidTr="00E02028">
        <w:trPr>
          <w:trHeight w:val="2657"/>
        </w:trPr>
        <w:tc>
          <w:tcPr>
            <w:tcW w:w="1702" w:type="dxa"/>
            <w:vAlign w:val="center"/>
          </w:tcPr>
          <w:p w14:paraId="771E4361" w14:textId="77777777" w:rsidR="0069689E" w:rsidRPr="00E95D6B" w:rsidRDefault="0069689E" w:rsidP="0069689E">
            <w:pPr>
              <w:spacing w:before="100" w:beforeAutospacing="1" w:after="100" w:afterAutospacing="1" w:line="400" w:lineRule="exact"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ず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図</w:t>
                  </w:r>
                </w:rubyBase>
              </w:ruby>
            </w:r>
          </w:p>
        </w:tc>
        <w:tc>
          <w:tcPr>
            <w:tcW w:w="8639" w:type="dxa"/>
            <w:vAlign w:val="center"/>
          </w:tcPr>
          <w:p w14:paraId="5F0BD3A0" w14:textId="77777777" w:rsidR="0069689E" w:rsidRPr="00E95D6B" w:rsidRDefault="0069689E" w:rsidP="0069689E">
            <w:pPr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「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ばしょ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場所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を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あらわ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表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す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ず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図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・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ちず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地図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」</w:t>
            </w:r>
          </w:p>
          <w:p w14:paraId="63C296D6" w14:textId="77777777" w:rsidR="0069689E" w:rsidRPr="00E95D6B" w:rsidRDefault="0069689E" w:rsidP="0069689E">
            <w:pPr>
              <w:snapToGrid w:val="0"/>
              <w:spacing w:before="100" w:beforeAutospacing="1" w:after="100" w:afterAutospacing="1" w:line="400" w:lineRule="exact"/>
              <w:ind w:left="280" w:hangingChars="100" w:hanging="280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・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ばしょ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場所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などは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ちず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地図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にシールを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は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貼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るなどすると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わ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分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かりやすい。</w:t>
            </w:r>
          </w:p>
          <w:p w14:paraId="3B21774B" w14:textId="77777777" w:rsidR="0069689E" w:rsidRPr="00E95D6B" w:rsidRDefault="0069689E" w:rsidP="00F80F7C">
            <w:pPr>
              <w:snapToGrid w:val="0"/>
              <w:spacing w:before="100" w:beforeAutospacing="1" w:after="100" w:afterAutospacing="1" w:line="400" w:lineRule="exact"/>
              <w:ind w:left="176" w:hangingChars="63" w:hanging="176"/>
              <w:contextualSpacing/>
              <w:rPr>
                <w:rFonts w:ascii="UD デジタル 教科書体 NK-B" w:eastAsia="UD デジタル 教科書体 NK-B" w:hAnsi="游明朝" w:cs="Times New Roman"/>
                <w:spacing w:val="-4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・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4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4"/>
                      <w:sz w:val="8"/>
                      <w:szCs w:val="28"/>
                    </w:rPr>
                    <w:t>おな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4"/>
                      <w:sz w:val="28"/>
                      <w:szCs w:val="28"/>
                    </w:rPr>
                    <w:t>同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4"/>
                <w:sz w:val="28"/>
                <w:szCs w:val="28"/>
              </w:rPr>
              <w:t>じ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4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4"/>
                      <w:sz w:val="8"/>
                      <w:szCs w:val="28"/>
                    </w:rPr>
                    <w:t>かたち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4"/>
                      <w:sz w:val="28"/>
                      <w:szCs w:val="28"/>
                    </w:rPr>
                    <w:t>形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4"/>
                <w:sz w:val="28"/>
                <w:szCs w:val="28"/>
              </w:rPr>
              <w:t>の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4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4"/>
                      <w:sz w:val="8"/>
                      <w:szCs w:val="28"/>
                    </w:rPr>
                    <w:t>ず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4"/>
                      <w:sz w:val="28"/>
                      <w:szCs w:val="28"/>
                    </w:rPr>
                    <w:t>図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4"/>
                <w:sz w:val="28"/>
                <w:szCs w:val="28"/>
              </w:rPr>
              <w:t>を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4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4"/>
                      <w:sz w:val="8"/>
                      <w:szCs w:val="28"/>
                    </w:rPr>
                    <w:t>なんど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4"/>
                      <w:sz w:val="28"/>
                      <w:szCs w:val="28"/>
                    </w:rPr>
                    <w:t>何度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4"/>
                <w:sz w:val="28"/>
                <w:szCs w:val="28"/>
              </w:rPr>
              <w:t>も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4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4"/>
                      <w:sz w:val="8"/>
                      <w:szCs w:val="28"/>
                    </w:rPr>
                    <w:t>つか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4"/>
                      <w:sz w:val="28"/>
                      <w:szCs w:val="28"/>
                    </w:rPr>
                    <w:t>使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4"/>
                <w:sz w:val="28"/>
                <w:szCs w:val="28"/>
              </w:rPr>
              <w:t>うなら、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4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4"/>
                      <w:sz w:val="8"/>
                      <w:szCs w:val="28"/>
                    </w:rPr>
                    <w:t>か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4"/>
                      <w:sz w:val="28"/>
                      <w:szCs w:val="28"/>
                    </w:rPr>
                    <w:t>書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4"/>
                <w:sz w:val="28"/>
                <w:szCs w:val="28"/>
              </w:rPr>
              <w:t>き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4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4"/>
                      <w:sz w:val="8"/>
                      <w:szCs w:val="28"/>
                    </w:rPr>
                    <w:t>こ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4"/>
                      <w:sz w:val="28"/>
                      <w:szCs w:val="28"/>
                    </w:rPr>
                    <w:t>込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4"/>
                <w:sz w:val="28"/>
                <w:szCs w:val="28"/>
              </w:rPr>
              <w:t>みできるようにコピーを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4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4"/>
                      <w:sz w:val="8"/>
                      <w:szCs w:val="28"/>
                    </w:rPr>
                    <w:t>ようい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pacing w:val="-4"/>
                      <w:sz w:val="28"/>
                      <w:szCs w:val="28"/>
                    </w:rPr>
                    <w:t>用意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pacing w:val="-4"/>
                <w:sz w:val="28"/>
                <w:szCs w:val="28"/>
              </w:rPr>
              <w:t>しておくとよい。</w:t>
            </w:r>
          </w:p>
          <w:p w14:paraId="0DEA5323" w14:textId="77777777" w:rsidR="0069689E" w:rsidRPr="00E95D6B" w:rsidRDefault="0069689E" w:rsidP="0069689E">
            <w:pPr>
              <w:snapToGrid w:val="0"/>
              <w:spacing w:before="100" w:beforeAutospacing="1" w:after="100" w:afterAutospacing="1" w:line="400" w:lineRule="exact"/>
              <w:ind w:left="280" w:hangingChars="100" w:hanging="280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「つくりや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しく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仕組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みを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しめ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示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す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ず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図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」</w:t>
            </w:r>
          </w:p>
          <w:p w14:paraId="718425DA" w14:textId="77777777" w:rsidR="0069689E" w:rsidRPr="00E95D6B" w:rsidRDefault="0069689E" w:rsidP="0069689E">
            <w:pPr>
              <w:snapToGrid w:val="0"/>
              <w:spacing w:before="100" w:beforeAutospacing="1" w:after="100" w:afterAutospacing="1" w:line="400" w:lineRule="exact"/>
              <w:ind w:left="280" w:hangingChars="100" w:hanging="280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「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じゅんばん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順番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などを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しめ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示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すフローチャート」</w:t>
            </w:r>
          </w:p>
        </w:tc>
      </w:tr>
      <w:tr w:rsidR="0069689E" w:rsidRPr="0069689E" w14:paraId="448A28CD" w14:textId="77777777" w:rsidTr="00E02028">
        <w:trPr>
          <w:trHeight w:val="694"/>
        </w:trPr>
        <w:tc>
          <w:tcPr>
            <w:tcW w:w="1702" w:type="dxa"/>
            <w:vAlign w:val="center"/>
          </w:tcPr>
          <w:p w14:paraId="0A3068F2" w14:textId="77777777" w:rsidR="0069689E" w:rsidRPr="00E95D6B" w:rsidRDefault="0069689E" w:rsidP="0069689E">
            <w:pPr>
              <w:spacing w:before="100" w:beforeAutospacing="1" w:after="100" w:afterAutospacing="1" w:line="400" w:lineRule="exact"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ひょう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表</w:t>
                  </w:r>
                </w:rubyBase>
              </w:ruby>
            </w:r>
          </w:p>
        </w:tc>
        <w:tc>
          <w:tcPr>
            <w:tcW w:w="8639" w:type="dxa"/>
            <w:vAlign w:val="center"/>
          </w:tcPr>
          <w:p w14:paraId="7E36D3C4" w14:textId="77777777" w:rsidR="0069689E" w:rsidRPr="00E95D6B" w:rsidRDefault="0069689E" w:rsidP="0069689E">
            <w:pPr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「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けっか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結果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を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いちらん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一覧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で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み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見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ることができる。」</w:t>
            </w:r>
          </w:p>
          <w:p w14:paraId="18670DD3" w14:textId="261759B8" w:rsidR="0069689E" w:rsidRPr="00E95D6B" w:rsidRDefault="0069689E" w:rsidP="0069689E">
            <w:pPr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「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おな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同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じ</w:t>
            </w:r>
            <w:r w:rsidR="00A56411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A56411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じょうけん</w:t>
                  </w:r>
                </w:rt>
                <w:rubyBase>
                  <w:r w:rsidR="00A56411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条件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のときの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けっか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結果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を</w:t>
            </w:r>
            <w:r w:rsidR="00A56411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A56411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くら</w:t>
                  </w:r>
                </w:rt>
                <w:rubyBase>
                  <w:r w:rsidR="00A56411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比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べやすい。」</w:t>
            </w:r>
          </w:p>
        </w:tc>
      </w:tr>
      <w:tr w:rsidR="0069689E" w:rsidRPr="0069689E" w14:paraId="6CEEE8C3" w14:textId="77777777" w:rsidTr="00E02028">
        <w:trPr>
          <w:trHeight w:val="1142"/>
        </w:trPr>
        <w:tc>
          <w:tcPr>
            <w:tcW w:w="1702" w:type="dxa"/>
            <w:vMerge w:val="restart"/>
            <w:vAlign w:val="center"/>
          </w:tcPr>
          <w:p w14:paraId="034C0F73" w14:textId="77777777" w:rsidR="0069689E" w:rsidRPr="00E95D6B" w:rsidRDefault="0069689E" w:rsidP="0069689E">
            <w:pPr>
              <w:spacing w:before="100" w:beforeAutospacing="1" w:after="100" w:afterAutospacing="1" w:line="400" w:lineRule="exact"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グラフ</w:t>
            </w:r>
          </w:p>
        </w:tc>
        <w:tc>
          <w:tcPr>
            <w:tcW w:w="8639" w:type="dxa"/>
            <w:tcBorders>
              <w:bottom w:val="dashed" w:sz="4" w:space="0" w:color="auto"/>
            </w:tcBorders>
            <w:vAlign w:val="center"/>
          </w:tcPr>
          <w:p w14:paraId="17F9737D" w14:textId="4657E9A3" w:rsidR="0069689E" w:rsidRPr="00E95D6B" w:rsidRDefault="0069689E" w:rsidP="0069689E">
            <w:pPr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「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へんか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変化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が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わ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分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かりやすい。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ふた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二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つの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りょう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量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の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かんけい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関係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をつかみやすい</w:t>
            </w:r>
            <w:r w:rsidR="00A56411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。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」</w:t>
            </w:r>
          </w:p>
          <w:p w14:paraId="57D04B8B" w14:textId="5F57A1EF" w:rsidR="0069689E" w:rsidRPr="00E95D6B" w:rsidRDefault="0069689E" w:rsidP="0069689E">
            <w:pPr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ひょう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表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とセットにすることが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おお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多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い。</w:t>
            </w:r>
          </w:p>
        </w:tc>
      </w:tr>
      <w:tr w:rsidR="0069689E" w:rsidRPr="0069689E" w14:paraId="163B349C" w14:textId="77777777" w:rsidTr="005E14A3">
        <w:tblPrEx>
          <w:tblCellMar>
            <w:left w:w="99" w:type="dxa"/>
            <w:right w:w="99" w:type="dxa"/>
          </w:tblCellMar>
        </w:tblPrEx>
        <w:trPr>
          <w:trHeight w:val="2870"/>
        </w:trPr>
        <w:tc>
          <w:tcPr>
            <w:tcW w:w="1702" w:type="dxa"/>
            <w:vMerge/>
            <w:vAlign w:val="center"/>
          </w:tcPr>
          <w:p w14:paraId="246475CE" w14:textId="77777777" w:rsidR="0069689E" w:rsidRPr="00E95D6B" w:rsidRDefault="0069689E" w:rsidP="0069689E">
            <w:pPr>
              <w:spacing w:before="100" w:beforeAutospacing="1" w:after="100" w:afterAutospacing="1" w:line="400" w:lineRule="exact"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</w:p>
        </w:tc>
        <w:tc>
          <w:tcPr>
            <w:tcW w:w="8639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3D082824" w14:textId="59C4A000" w:rsidR="0069689E" w:rsidRPr="00E95D6B" w:rsidRDefault="005E14A3" w:rsidP="0069689E">
            <w:pPr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anchor distT="0" distB="0" distL="114300" distR="114300" simplePos="0" relativeHeight="252192768" behindDoc="0" locked="0" layoutInCell="1" allowOverlap="1" wp14:anchorId="0DC9C507" wp14:editId="42721ABA">
                  <wp:simplePos x="0" y="0"/>
                  <wp:positionH relativeFrom="column">
                    <wp:posOffset>2343150</wp:posOffset>
                  </wp:positionH>
                  <wp:positionV relativeFrom="paragraph">
                    <wp:posOffset>-5715</wp:posOffset>
                  </wp:positionV>
                  <wp:extent cx="3063240" cy="1805940"/>
                  <wp:effectExtent l="0" t="0" r="3810" b="3810"/>
                  <wp:wrapNone/>
                  <wp:docPr id="1915491345" name="グラフ 1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F5B161D-C15B-40B5-A53D-5AF88E6FF183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99"/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85F86" w:rsidRPr="00E95D6B">
              <w:rPr>
                <w:rFonts w:ascii="UD デジタル 教科書体 NK-B" w:eastAsia="UD デジタル 教科書体 NK-B" w:hAnsi="ＭＳ ゴシック" w:cs="Times New Roman" w:hint="eastAsia"/>
                <w:noProof/>
                <w:sz w:val="21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2193792" behindDoc="0" locked="0" layoutInCell="1" allowOverlap="1" wp14:anchorId="13027E00" wp14:editId="673B0381">
                      <wp:simplePos x="0" y="0"/>
                      <wp:positionH relativeFrom="column">
                        <wp:posOffset>2162175</wp:posOffset>
                      </wp:positionH>
                      <wp:positionV relativeFrom="paragraph">
                        <wp:posOffset>13970</wp:posOffset>
                      </wp:positionV>
                      <wp:extent cx="1074420" cy="297180"/>
                      <wp:effectExtent l="0" t="0" r="11430" b="26670"/>
                      <wp:wrapNone/>
                      <wp:docPr id="1431676696" name="テキスト ボックス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74420" cy="29718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sysClr val="window" lastClr="FFFFFF"/>
                                </a:solidFill>
                              </a:ln>
                            </wps:spPr>
                            <wps:txbx>
                              <w:txbxContent>
                                <w:p w14:paraId="5D8900E4" w14:textId="2D8AA567" w:rsidR="0069689E" w:rsidRPr="00AE32E1" w:rsidRDefault="0069689E" w:rsidP="00A56411">
                                  <w:pPr>
                                    <w:spacing w:before="0" w:line="240" w:lineRule="atLeast"/>
                                    <w:rPr>
                                      <w:rFonts w:ascii="UD デジタル 教科書体 NK-B" w:eastAsia="UD デジタル 教科書体 NK-B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UD デジタル 教科書体 NK-B" w:eastAsia="UD デジタル 教科書体 NK-B" w:hint="eastAsia"/>
                                      <w:sz w:val="18"/>
                                      <w:szCs w:val="18"/>
                                    </w:rPr>
                                    <w:t>セミの</w:t>
                                  </w:r>
                                  <w:r w:rsidR="00185F86">
                                    <w:rPr>
                                      <w:rFonts w:ascii="UD デジタル 教科書体 NK-B" w:eastAsia="UD デジタル 教科書体 NK-B"/>
                                      <w:sz w:val="18"/>
                                      <w:szCs w:val="18"/>
                                    </w:rPr>
                                    <w:ruby>
                                      <w:rubyPr>
                                        <w:rubyAlign w:val="distributeSpace"/>
                                        <w:hps w:val="8"/>
                                        <w:hpsRaise w:val="16"/>
                                        <w:hpsBaseText w:val="18"/>
                                        <w:lid w:val="ja-JP"/>
                                      </w:rubyPr>
                                      <w:rt>
                                        <w:r w:rsidR="00185F86" w:rsidRPr="00185F86">
                                          <w:rPr>
                                            <w:rFonts w:ascii="UD デジタル 教科書体 NK-B" w:eastAsia="UD デジタル 教科書体 NK-B"/>
                                            <w:sz w:val="8"/>
                                            <w:szCs w:val="18"/>
                                          </w:rPr>
                                          <w:t>しゅるい</w:t>
                                        </w:r>
                                      </w:rt>
                                      <w:rubyBase>
                                        <w:r w:rsidR="00185F86">
                                          <w:rPr>
                                            <w:rFonts w:ascii="UD デジタル 教科書体 NK-B" w:eastAsia="UD デジタル 教科書体 NK-B"/>
                                            <w:sz w:val="18"/>
                                            <w:szCs w:val="18"/>
                                          </w:rPr>
                                          <w:t>種類</w:t>
                                        </w:r>
                                      </w:rubyBase>
                                    </w:ruby>
                                  </w:r>
                                  <w:r>
                                    <w:rPr>
                                      <w:rFonts w:ascii="UD デジタル 教科書体 NK-B" w:eastAsia="UD デジタル 教科書体 NK-B" w:hint="eastAsia"/>
                                      <w:sz w:val="18"/>
                                      <w:szCs w:val="18"/>
                                    </w:rPr>
                                    <w:t>と</w:t>
                                  </w:r>
                                  <w:r w:rsidR="00185F86">
                                    <w:rPr>
                                      <w:rFonts w:ascii="UD デジタル 教科書体 NK-B" w:eastAsia="UD デジタル 教科書体 NK-B"/>
                                      <w:sz w:val="18"/>
                                      <w:szCs w:val="18"/>
                                    </w:rPr>
                                    <w:ruby>
                                      <w:rubyPr>
                                        <w:rubyAlign w:val="distributeSpace"/>
                                        <w:hps w:val="8"/>
                                        <w:hpsRaise w:val="16"/>
                                        <w:hpsBaseText w:val="18"/>
                                        <w:lid w:val="ja-JP"/>
                                      </w:rubyPr>
                                      <w:rt>
                                        <w:r w:rsidR="00185F86" w:rsidRPr="00185F86">
                                          <w:rPr>
                                            <w:rFonts w:ascii="UD デジタル 教科書体 NK-B" w:eastAsia="UD デジタル 教科書体 NK-B"/>
                                            <w:sz w:val="8"/>
                                            <w:szCs w:val="18"/>
                                          </w:rPr>
                                          <w:t>わりあい</w:t>
                                        </w:r>
                                      </w:rt>
                                      <w:rubyBase>
                                        <w:r w:rsidR="00185F86">
                                          <w:rPr>
                                            <w:rFonts w:ascii="UD デジタル 教科書体 NK-B" w:eastAsia="UD デジタル 教科書体 NK-B"/>
                                            <w:sz w:val="18"/>
                                            <w:szCs w:val="18"/>
                                          </w:rPr>
                                          <w:t>割合</w:t>
                                        </w:r>
                                      </w:rubyBase>
                                    </w:ruby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3027E00" id="_x0000_s1144" type="#_x0000_t202" style="position:absolute;margin-left:170.25pt;margin-top:1.1pt;width:84.6pt;height:23.4pt;z-index:25219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" fillcolor="window" strokecolor="window" strokeweight=".5pt">
                      <v:textbox>
                        <w:txbxContent>
                          <w:p w14:paraId="5D8900E4" w14:textId="2D8AA567" w:rsidR="0069689E" w:rsidRPr="00AE32E1" w:rsidRDefault="0069689E" w:rsidP="00A56411">
                            <w:pPr>
                              <w:spacing w:before="0" w:line="240" w:lineRule="atLeast"/>
                              <w:rPr>
                                <w:rFonts w:ascii="UD デジタル 教科書体 NK-B" w:eastAsia="UD デジタル 教科書体 NK-B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int="eastAsia"/>
                                <w:sz w:val="18"/>
                                <w:szCs w:val="18"/>
                              </w:rPr>
                              <w:t>セミの</w:t>
                            </w:r>
                            <w:r w:rsidR="00185F86">
                              <w:rPr>
                                <w:rFonts w:ascii="UD デジタル 教科書体 NK-B" w:eastAsia="UD デジタル 教科書体 NK-B"/>
                                <w:sz w:val="18"/>
                                <w:szCs w:val="1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16"/>
                                  <w:hpsBaseText w:val="18"/>
                                  <w:lid w:val="ja-JP"/>
                                </w:rubyPr>
                                <w:rt>
                                  <w:r w:rsidR="00185F86" w:rsidRPr="00185F86">
                                    <w:rPr>
                                      <w:rFonts w:ascii="UD デジタル 教科書体 NK-B" w:eastAsia="UD デジタル 教科書体 NK-B"/>
                                      <w:sz w:val="8"/>
                                      <w:szCs w:val="18"/>
                                    </w:rPr>
                                    <w:t>しゅるい</w:t>
                                  </w:r>
                                </w:rt>
                                <w:rubyBase>
                                  <w:r w:rsidR="00185F86">
                                    <w:rPr>
                                      <w:rFonts w:ascii="UD デジタル 教科書体 NK-B" w:eastAsia="UD デジタル 教科書体 NK-B"/>
                                      <w:sz w:val="18"/>
                                      <w:szCs w:val="18"/>
                                    </w:rPr>
                                    <w:t>種類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UD デジタル 教科書体 NK-B" w:eastAsia="UD デジタル 教科書体 NK-B" w:hint="eastAsia"/>
                                <w:sz w:val="18"/>
                                <w:szCs w:val="18"/>
                              </w:rPr>
                              <w:t>と</w:t>
                            </w:r>
                            <w:r w:rsidR="00185F86">
                              <w:rPr>
                                <w:rFonts w:ascii="UD デジタル 教科書体 NK-B" w:eastAsia="UD デジタル 教科書体 NK-B"/>
                                <w:sz w:val="18"/>
                                <w:szCs w:val="1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16"/>
                                  <w:hpsBaseText w:val="18"/>
                                  <w:lid w:val="ja-JP"/>
                                </w:rubyPr>
                                <w:rt>
                                  <w:r w:rsidR="00185F86" w:rsidRPr="00185F86">
                                    <w:rPr>
                                      <w:rFonts w:ascii="UD デジタル 教科書体 NK-B" w:eastAsia="UD デジタル 教科書体 NK-B"/>
                                      <w:sz w:val="8"/>
                                      <w:szCs w:val="18"/>
                                    </w:rPr>
                                    <w:t>わりあい</w:t>
                                  </w:r>
                                </w:rt>
                                <w:rubyBase>
                                  <w:r w:rsidR="00185F86">
                                    <w:rPr>
                                      <w:rFonts w:ascii="UD デジタル 教科書体 NK-B" w:eastAsia="UD デジタル 教科書体 NK-B"/>
                                      <w:sz w:val="18"/>
                                      <w:szCs w:val="18"/>
                                    </w:rPr>
                                    <w:t>割合</w:t>
                                  </w:r>
                                </w:rubyBase>
                              </w:ruby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689E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えん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円</w:t>
                  </w:r>
                </w:rubyBase>
              </w:ruby>
            </w:r>
            <w:r w:rsidR="0069689E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グラフ</w:t>
            </w:r>
          </w:p>
          <w:p w14:paraId="7B57ADF6" w14:textId="77777777" w:rsidR="005E14A3" w:rsidRDefault="0069689E" w:rsidP="0069689E">
            <w:pPr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「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ぜんたい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全体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に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たい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対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する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わりあい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割合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が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ひとめ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一目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で</w:t>
            </w:r>
          </w:p>
          <w:p w14:paraId="7BD13D3F" w14:textId="77777777" w:rsidR="005E14A3" w:rsidRDefault="0069689E" w:rsidP="00F80F7C">
            <w:pPr>
              <w:snapToGrid w:val="0"/>
              <w:spacing w:before="100" w:beforeAutospacing="1" w:after="100" w:afterAutospacing="1" w:line="400" w:lineRule="exact"/>
              <w:ind w:firstLineChars="63" w:firstLine="176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わかる。」</w:t>
            </w:r>
          </w:p>
          <w:p w14:paraId="7BE1CF94" w14:textId="4592285B" w:rsidR="005E14A3" w:rsidRDefault="0069689E" w:rsidP="005E14A3">
            <w:pPr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れい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例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：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こうえん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公園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にいる</w:t>
            </w:r>
            <w:r w:rsidR="00CC0886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セミ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の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しゅるい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種類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ごと</w:t>
            </w:r>
          </w:p>
          <w:p w14:paraId="7094C44A" w14:textId="25279DEA" w:rsidR="0069689E" w:rsidRPr="00E95D6B" w:rsidRDefault="00A42251" w:rsidP="00F80F7C">
            <w:pPr>
              <w:snapToGrid w:val="0"/>
              <w:spacing w:before="100" w:beforeAutospacing="1" w:after="100" w:afterAutospacing="1" w:line="400" w:lineRule="exact"/>
              <w:ind w:firstLineChars="63" w:firstLine="176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の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A42251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わりあい</w:t>
                  </w:r>
                </w:rt>
                <w:rubyBase>
                  <w:r w:rsidR="00A42251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割合</w:t>
                  </w:r>
                </w:rubyBase>
              </w:ruby>
            </w:r>
            <w:r w:rsidR="0069689E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を</w:t>
            </w:r>
            <w:r w:rsidR="0069689E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えん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円</w:t>
                  </w:r>
                </w:rubyBase>
              </w:ruby>
            </w:r>
            <w:r w:rsidR="0069689E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グラフで</w:t>
            </w:r>
            <w:r w:rsidR="0069689E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しめ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示</w:t>
                  </w:r>
                </w:rubyBase>
              </w:ruby>
            </w:r>
            <w:r w:rsidR="0069689E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す。</w:t>
            </w:r>
          </w:p>
        </w:tc>
      </w:tr>
      <w:tr w:rsidR="0069689E" w:rsidRPr="0069689E" w14:paraId="27AFE397" w14:textId="77777777" w:rsidTr="00E02028">
        <w:trPr>
          <w:trHeight w:val="1666"/>
        </w:trPr>
        <w:tc>
          <w:tcPr>
            <w:tcW w:w="1702" w:type="dxa"/>
            <w:vMerge/>
            <w:vAlign w:val="center"/>
          </w:tcPr>
          <w:p w14:paraId="785E0389" w14:textId="77777777" w:rsidR="0069689E" w:rsidRPr="00E95D6B" w:rsidRDefault="0069689E" w:rsidP="0069689E">
            <w:pPr>
              <w:spacing w:before="100" w:beforeAutospacing="1" w:after="100" w:afterAutospacing="1" w:line="400" w:lineRule="exact"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</w:p>
        </w:tc>
        <w:tc>
          <w:tcPr>
            <w:tcW w:w="8639" w:type="dxa"/>
            <w:tcBorders>
              <w:top w:val="dashed" w:sz="4" w:space="0" w:color="auto"/>
              <w:bottom w:val="dashed" w:sz="4" w:space="0" w:color="auto"/>
            </w:tcBorders>
            <w:vAlign w:val="center"/>
          </w:tcPr>
          <w:p w14:paraId="49BA87D2" w14:textId="4F2068CD" w:rsidR="0069689E" w:rsidRPr="00E95D6B" w:rsidRDefault="005E14A3" w:rsidP="0069689E">
            <w:pPr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ＭＳ ゴシック" w:cs="Times New Roman" w:hint="eastAsia"/>
                <w:noProof/>
                <w:sz w:val="21"/>
                <w:szCs w:val="21"/>
              </w:rPr>
              <w:drawing>
                <wp:anchor distT="0" distB="0" distL="114300" distR="114300" simplePos="0" relativeHeight="252104704" behindDoc="0" locked="0" layoutInCell="1" allowOverlap="1" wp14:anchorId="6D2BC253" wp14:editId="1D1BEBC7">
                  <wp:simplePos x="0" y="0"/>
                  <wp:positionH relativeFrom="column">
                    <wp:posOffset>3260725</wp:posOffset>
                  </wp:positionH>
                  <wp:positionV relativeFrom="paragraph">
                    <wp:posOffset>14605</wp:posOffset>
                  </wp:positionV>
                  <wp:extent cx="2136775" cy="1248410"/>
                  <wp:effectExtent l="0" t="0" r="0" b="8890"/>
                  <wp:wrapNone/>
                  <wp:docPr id="547937660" name="図 12" descr="グラフ, 折れ線グラフ&#10;&#10;自動的に生成された説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7937660" name="図 12" descr="グラフ, 折れ線グラフ&#10;&#10;自動的に生成された説明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6775" cy="1248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85F86" w:rsidRPr="00E95D6B">
              <w:rPr>
                <w:rFonts w:ascii="UD デジタル 教科書体 NK-B" w:eastAsia="UD デジタル 教科書体 NK-B" w:hAnsi="ＭＳ ゴシック" w:cs="Times New Roman" w:hint="eastAsia"/>
                <w:noProof/>
                <w:sz w:val="21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2140544" behindDoc="0" locked="0" layoutInCell="1" allowOverlap="1" wp14:anchorId="1DAB80E7" wp14:editId="209B8891">
                      <wp:simplePos x="0" y="0"/>
                      <wp:positionH relativeFrom="column">
                        <wp:posOffset>3790950</wp:posOffset>
                      </wp:positionH>
                      <wp:positionV relativeFrom="paragraph">
                        <wp:posOffset>12065</wp:posOffset>
                      </wp:positionV>
                      <wp:extent cx="1173480" cy="304800"/>
                      <wp:effectExtent l="0" t="0" r="26670" b="19050"/>
                      <wp:wrapNone/>
                      <wp:docPr id="690104102" name="テキスト ボックス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173480" cy="30480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sysClr val="window" lastClr="FFFFFF"/>
                                </a:solidFill>
                              </a:ln>
                            </wps:spPr>
                            <wps:txbx>
                              <w:txbxContent>
                                <w:p w14:paraId="0F82D655" w14:textId="45BC2B4D" w:rsidR="0069689E" w:rsidRPr="00AE32E1" w:rsidRDefault="00185F86" w:rsidP="00A56411">
                                  <w:pPr>
                                    <w:spacing w:before="0"/>
                                    <w:rPr>
                                      <w:rFonts w:ascii="UD デジタル 教科書体 NK-B" w:eastAsia="UD デジタル 教科書体 NK-B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UD デジタル 教科書体 NK-B" w:eastAsia="UD デジタル 教科書体 NK-B"/>
                                      <w:sz w:val="18"/>
                                      <w:szCs w:val="18"/>
                                    </w:rPr>
                                    <w:ruby>
                                      <w:rubyPr>
                                        <w:rubyAlign w:val="distributeSpace"/>
                                        <w:hps w:val="8"/>
                                        <w:hpsRaise w:val="16"/>
                                        <w:hpsBaseText w:val="18"/>
                                        <w:lid w:val="ja-JP"/>
                                      </w:rubyPr>
                                      <w:rt>
                                        <w:r w:rsidR="00185F86" w:rsidRPr="00185F86">
                                          <w:rPr>
                                            <w:rFonts w:ascii="UD デジタル 教科書体 NK-B" w:eastAsia="UD デジタル 教科書体 NK-B"/>
                                            <w:sz w:val="8"/>
                                            <w:szCs w:val="18"/>
                                          </w:rPr>
                                          <w:t>きおん</w:t>
                                        </w:r>
                                      </w:rt>
                                      <w:rubyBase>
                                        <w:r w:rsidR="00185F86">
                                          <w:rPr>
                                            <w:rFonts w:ascii="UD デジタル 教科書体 NK-B" w:eastAsia="UD デジタル 教科書体 NK-B"/>
                                            <w:sz w:val="18"/>
                                            <w:szCs w:val="18"/>
                                          </w:rPr>
                                          <w:t>気温</w:t>
                                        </w:r>
                                      </w:rubyBase>
                                    </w:ruby>
                                  </w:r>
                                  <w:r w:rsidR="0069689E">
                                    <w:rPr>
                                      <w:rFonts w:ascii="UD デジタル 教科書体 NK-B" w:eastAsia="UD デジタル 教科書体 NK-B" w:hint="eastAsia"/>
                                      <w:sz w:val="18"/>
                                      <w:szCs w:val="18"/>
                                    </w:rPr>
                                    <w:t>の</w:t>
                                  </w:r>
                                  <w:r>
                                    <w:rPr>
                                      <w:rFonts w:ascii="UD デジタル 教科書体 NK-B" w:eastAsia="UD デジタル 教科書体 NK-B"/>
                                      <w:sz w:val="18"/>
                                      <w:szCs w:val="18"/>
                                    </w:rPr>
                                    <w:ruby>
                                      <w:rubyPr>
                                        <w:rubyAlign w:val="distributeSpace"/>
                                        <w:hps w:val="8"/>
                                        <w:hpsRaise w:val="16"/>
                                        <w:hpsBaseText w:val="18"/>
                                        <w:lid w:val="ja-JP"/>
                                      </w:rubyPr>
                                      <w:rt>
                                        <w:r w:rsidR="00185F86" w:rsidRPr="00185F86">
                                          <w:rPr>
                                            <w:rFonts w:ascii="UD デジタル 教科書体 NK-B" w:eastAsia="UD デジタル 教科書体 NK-B"/>
                                            <w:sz w:val="8"/>
                                            <w:szCs w:val="18"/>
                                          </w:rPr>
                                          <w:t>へんか</w:t>
                                        </w:r>
                                      </w:rt>
                                      <w:rubyBase>
                                        <w:r w:rsidR="00185F86">
                                          <w:rPr>
                                            <w:rFonts w:ascii="UD デジタル 教科書体 NK-B" w:eastAsia="UD デジタル 教科書体 NK-B"/>
                                            <w:sz w:val="18"/>
                                            <w:szCs w:val="18"/>
                                          </w:rPr>
                                          <w:t>変化</w:t>
                                        </w:r>
                                      </w:rubyBase>
                                    </w:ruby>
                                  </w:r>
                                  <w:r w:rsidR="0069689E">
                                    <w:rPr>
                                      <w:rFonts w:ascii="UD デジタル 教科書体 NK-B" w:eastAsia="UD デジタル 教科書体 NK-B" w:hint="eastAsia"/>
                                      <w:sz w:val="18"/>
                                      <w:szCs w:val="18"/>
                                    </w:rPr>
                                    <w:t>（７/３）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DAB80E7" id="_x0000_s1145" type="#_x0000_t202" style="position:absolute;margin-left:298.5pt;margin-top:.95pt;width:92.4pt;height:24pt;z-index:25214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" fillcolor="window" strokecolor="window" strokeweight=".5pt">
                      <v:textbox>
                        <w:txbxContent>
                          <w:p w14:paraId="0F82D655" w14:textId="45BC2B4D" w:rsidR="0069689E" w:rsidRPr="00AE32E1" w:rsidRDefault="00185F86" w:rsidP="00A56411">
                            <w:pPr>
                              <w:spacing w:before="0"/>
                              <w:rPr>
                                <w:rFonts w:ascii="UD デジタル 教科書体 NK-B" w:eastAsia="UD デジタル 教科書体 NK-B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/>
                                <w:sz w:val="18"/>
                                <w:szCs w:val="1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16"/>
                                  <w:hpsBaseText w:val="18"/>
                                  <w:lid w:val="ja-JP"/>
                                </w:rubyPr>
                                <w:rt>
                                  <w:r w:rsidR="00185F86" w:rsidRPr="00185F86">
                                    <w:rPr>
                                      <w:rFonts w:ascii="UD デジタル 教科書体 NK-B" w:eastAsia="UD デジタル 教科書体 NK-B"/>
                                      <w:sz w:val="8"/>
                                      <w:szCs w:val="18"/>
                                    </w:rPr>
                                    <w:t>きおん</w:t>
                                  </w:r>
                                </w:rt>
                                <w:rubyBase>
                                  <w:r w:rsidR="00185F86">
                                    <w:rPr>
                                      <w:rFonts w:ascii="UD デジタル 教科書体 NK-B" w:eastAsia="UD デジタル 教科書体 NK-B"/>
                                      <w:sz w:val="18"/>
                                      <w:szCs w:val="18"/>
                                    </w:rPr>
                                    <w:t>気温</w:t>
                                  </w:r>
                                </w:rubyBase>
                              </w:ruby>
                            </w:r>
                            <w:r w:rsidR="0069689E">
                              <w:rPr>
                                <w:rFonts w:ascii="UD デジタル 教科書体 NK-B" w:eastAsia="UD デジタル 教科書体 NK-B" w:hint="eastAsia"/>
                                <w:sz w:val="18"/>
                                <w:szCs w:val="18"/>
                              </w:rPr>
                              <w:t>の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sz w:val="18"/>
                                <w:szCs w:val="1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16"/>
                                  <w:hpsBaseText w:val="18"/>
                                  <w:lid w:val="ja-JP"/>
                                </w:rubyPr>
                                <w:rt>
                                  <w:r w:rsidR="00185F86" w:rsidRPr="00185F86">
                                    <w:rPr>
                                      <w:rFonts w:ascii="UD デジタル 教科書体 NK-B" w:eastAsia="UD デジタル 教科書体 NK-B"/>
                                      <w:sz w:val="8"/>
                                      <w:szCs w:val="18"/>
                                    </w:rPr>
                                    <w:t>へんか</w:t>
                                  </w:r>
                                </w:rt>
                                <w:rubyBase>
                                  <w:r w:rsidR="00185F86">
                                    <w:rPr>
                                      <w:rFonts w:ascii="UD デジタル 教科書体 NK-B" w:eastAsia="UD デジタル 教科書体 NK-B"/>
                                      <w:sz w:val="18"/>
                                      <w:szCs w:val="18"/>
                                    </w:rPr>
                                    <w:t>変化</w:t>
                                  </w:r>
                                </w:rubyBase>
                              </w:ruby>
                            </w:r>
                            <w:r w:rsidR="0069689E">
                              <w:rPr>
                                <w:rFonts w:ascii="UD デジタル 教科書体 NK-B" w:eastAsia="UD デジタル 教科書体 NK-B" w:hint="eastAsia"/>
                                <w:sz w:val="18"/>
                                <w:szCs w:val="18"/>
                              </w:rPr>
                              <w:t>（７/３）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689E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お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折</w:t>
                  </w:r>
                </w:rubyBase>
              </w:ruby>
            </w:r>
            <w:r w:rsidR="0069689E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れ</w:t>
            </w:r>
            <w:r w:rsidR="0069689E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せん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線</w:t>
                  </w:r>
                </w:rubyBase>
              </w:ruby>
            </w:r>
            <w:r w:rsidR="0069689E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グラフ</w:t>
            </w:r>
          </w:p>
          <w:p w14:paraId="2F18A7EF" w14:textId="77777777" w:rsidR="005E14A3" w:rsidRDefault="0069689E" w:rsidP="0069689E">
            <w:pPr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「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へんか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変化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（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ぞうげん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増減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）や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さいだいち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最大値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・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さいしょうち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最小値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が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わ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分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か</w:t>
            </w:r>
          </w:p>
          <w:p w14:paraId="13F9503E" w14:textId="2894499B" w:rsidR="0069689E" w:rsidRPr="00E95D6B" w:rsidRDefault="0069689E" w:rsidP="00F80F7C">
            <w:pPr>
              <w:snapToGrid w:val="0"/>
              <w:spacing w:before="100" w:beforeAutospacing="1" w:after="100" w:afterAutospacing="1" w:line="400" w:lineRule="exact"/>
              <w:ind w:firstLineChars="63" w:firstLine="176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りやすい</w:t>
            </w:r>
            <w:r w:rsidR="00A30853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。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」</w:t>
            </w:r>
          </w:p>
          <w:p w14:paraId="78CACE0D" w14:textId="24A125F0" w:rsidR="005E14A3" w:rsidRDefault="0069689E" w:rsidP="0069689E">
            <w:pPr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れい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例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：１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じかん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時間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ごとの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きおん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気温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の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へんか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変化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を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お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折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れ</w:t>
            </w:r>
            <w:r w:rsidR="00A56411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A56411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せん</w:t>
                  </w:r>
                </w:rt>
                <w:rubyBase>
                  <w:r w:rsidR="00A56411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線</w:t>
                  </w:r>
                </w:rubyBase>
              </w:ruby>
            </w:r>
          </w:p>
          <w:p w14:paraId="5E8822E7" w14:textId="77777777" w:rsidR="0069689E" w:rsidRPr="00E95D6B" w:rsidRDefault="0069689E" w:rsidP="00F80F7C">
            <w:pPr>
              <w:snapToGrid w:val="0"/>
              <w:spacing w:before="100" w:beforeAutospacing="1" w:after="100" w:afterAutospacing="1" w:line="400" w:lineRule="exact"/>
              <w:ind w:firstLineChars="63" w:firstLine="176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グラフで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しめ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示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す。</w:t>
            </w:r>
          </w:p>
        </w:tc>
      </w:tr>
      <w:tr w:rsidR="0069689E" w:rsidRPr="0069689E" w14:paraId="5C19D156" w14:textId="77777777" w:rsidTr="00146261">
        <w:trPr>
          <w:trHeight w:val="2700"/>
        </w:trPr>
        <w:tc>
          <w:tcPr>
            <w:tcW w:w="1702" w:type="dxa"/>
            <w:vMerge/>
            <w:vAlign w:val="center"/>
          </w:tcPr>
          <w:p w14:paraId="21BAF25F" w14:textId="77777777" w:rsidR="0069689E" w:rsidRPr="00E95D6B" w:rsidRDefault="0069689E" w:rsidP="0069689E">
            <w:pPr>
              <w:spacing w:before="100" w:beforeAutospacing="1" w:after="100" w:afterAutospacing="1" w:line="400" w:lineRule="exact"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</w:p>
        </w:tc>
        <w:tc>
          <w:tcPr>
            <w:tcW w:w="8639" w:type="dxa"/>
            <w:tcBorders>
              <w:top w:val="dashed" w:sz="4" w:space="0" w:color="auto"/>
            </w:tcBorders>
            <w:vAlign w:val="center"/>
          </w:tcPr>
          <w:p w14:paraId="1BF0EA2D" w14:textId="5DAFF6E4" w:rsidR="0069689E" w:rsidRPr="00E95D6B" w:rsidRDefault="005E14A3" w:rsidP="0069689E">
            <w:pPr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noProof/>
                <w:sz w:val="28"/>
                <w:szCs w:val="28"/>
              </w:rPr>
              <w:drawing>
                <wp:anchor distT="0" distB="0" distL="114300" distR="114300" simplePos="0" relativeHeight="252141568" behindDoc="0" locked="0" layoutInCell="1" allowOverlap="1" wp14:anchorId="4B7B1EF2" wp14:editId="1AF7C54E">
                  <wp:simplePos x="0" y="0"/>
                  <wp:positionH relativeFrom="column">
                    <wp:posOffset>2899410</wp:posOffset>
                  </wp:positionH>
                  <wp:positionV relativeFrom="paragraph">
                    <wp:posOffset>-10795</wp:posOffset>
                  </wp:positionV>
                  <wp:extent cx="2476500" cy="1647825"/>
                  <wp:effectExtent l="0" t="0" r="0" b="9525"/>
                  <wp:wrapNone/>
                  <wp:docPr id="36224227" name="図 7" descr="棒グラフ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棒グラフ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0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46261" w:rsidRPr="00E95D6B">
              <w:rPr>
                <w:rFonts w:ascii="UD デジタル 教科書体 NK-B" w:eastAsia="UD デジタル 教科書体 NK-B" w:hAnsi="ＭＳ ゴシック" w:cs="Times New Roman" w:hint="eastAsia"/>
                <w:noProof/>
                <w:sz w:val="21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2142592" behindDoc="0" locked="0" layoutInCell="1" allowOverlap="1" wp14:anchorId="78FE6B4F" wp14:editId="4E9A0570">
                      <wp:simplePos x="0" y="0"/>
                      <wp:positionH relativeFrom="column">
                        <wp:posOffset>3981450</wp:posOffset>
                      </wp:positionH>
                      <wp:positionV relativeFrom="paragraph">
                        <wp:posOffset>69850</wp:posOffset>
                      </wp:positionV>
                      <wp:extent cx="617220" cy="434340"/>
                      <wp:effectExtent l="0" t="0" r="11430" b="22860"/>
                      <wp:wrapNone/>
                      <wp:docPr id="1704755297" name="テキスト ボックス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17220" cy="434340"/>
                              </a:xfrm>
                              <a:prstGeom prst="rect">
                                <a:avLst/>
                              </a:prstGeom>
                              <a:solidFill>
                                <a:sysClr val="window" lastClr="FFFFFF"/>
                              </a:solidFill>
                              <a:ln w="6350">
                                <a:solidFill>
                                  <a:sysClr val="window" lastClr="FFFFFF"/>
                                </a:solidFill>
                              </a:ln>
                            </wps:spPr>
                            <wps:txbx>
                              <w:txbxContent>
                                <w:p w14:paraId="2CF1C53A" w14:textId="6E50AFAD" w:rsidR="0069689E" w:rsidRPr="00AE32E1" w:rsidRDefault="00185F86" w:rsidP="0069689E">
                                  <w:pPr>
                                    <w:rPr>
                                      <w:rFonts w:ascii="UD デジタル 教科書体 NK-B" w:eastAsia="UD デジタル 教科書体 NK-B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="UD デジタル 教科書体 NK-B" w:eastAsia="UD デジタル 教科書体 NK-B"/>
                                      <w:sz w:val="18"/>
                                      <w:szCs w:val="18"/>
                                    </w:rPr>
                                    <w:ruby>
                                      <w:rubyPr>
                                        <w:rubyAlign w:val="distributeSpace"/>
                                        <w:hps w:val="8"/>
                                        <w:hpsRaise w:val="16"/>
                                        <w:hpsBaseText w:val="18"/>
                                        <w:lid w:val="ja-JP"/>
                                      </w:rubyPr>
                                      <w:rt>
                                        <w:r w:rsidR="00185F86" w:rsidRPr="00185F86">
                                          <w:rPr>
                                            <w:rFonts w:ascii="UD デジタル 教科書体 NK-B" w:eastAsia="UD デジタル 教科書体 NK-B"/>
                                            <w:sz w:val="8"/>
                                            <w:szCs w:val="18"/>
                                          </w:rPr>
                                          <w:t>ぼう</w:t>
                                        </w:r>
                                      </w:rt>
                                      <w:rubyBase>
                                        <w:r w:rsidR="00185F86">
                                          <w:rPr>
                                            <w:rFonts w:ascii="UD デジタル 教科書体 NK-B" w:eastAsia="UD デジタル 教科書体 NK-B"/>
                                            <w:sz w:val="18"/>
                                            <w:szCs w:val="18"/>
                                          </w:rPr>
                                          <w:t>棒</w:t>
                                        </w:r>
                                      </w:rubyBase>
                                    </w:ruby>
                                  </w:r>
                                  <w:r w:rsidR="0069689E">
                                    <w:rPr>
                                      <w:rFonts w:ascii="UD デジタル 教科書体 NK-B" w:eastAsia="UD デジタル 教科書体 NK-B" w:hint="eastAsia"/>
                                      <w:sz w:val="18"/>
                                      <w:szCs w:val="18"/>
                                    </w:rPr>
                                    <w:t>グラフ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8FE6B4F" id="_x0000_s1146" type="#_x0000_t202" style="position:absolute;margin-left:313.5pt;margin-top:5.5pt;width:48.6pt;height:34.2pt;z-index:25214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" fillcolor="window" strokecolor="window" strokeweight=".5pt">
                      <v:textbox>
                        <w:txbxContent>
                          <w:p w14:paraId="2CF1C53A" w14:textId="6E50AFAD" w:rsidR="0069689E" w:rsidRPr="00AE32E1" w:rsidRDefault="00185F86" w:rsidP="0069689E">
                            <w:pPr>
                              <w:rPr>
                                <w:rFonts w:ascii="UD デジタル 教科書体 NK-B" w:eastAsia="UD デジタル 教科書体 NK-B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/>
                                <w:sz w:val="18"/>
                                <w:szCs w:val="1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16"/>
                                  <w:hpsBaseText w:val="18"/>
                                  <w:lid w:val="ja-JP"/>
                                </w:rubyPr>
                                <w:rt>
                                  <w:r w:rsidR="00185F86" w:rsidRPr="00185F86">
                                    <w:rPr>
                                      <w:rFonts w:ascii="UD デジタル 教科書体 NK-B" w:eastAsia="UD デジタル 教科書体 NK-B"/>
                                      <w:sz w:val="8"/>
                                      <w:szCs w:val="18"/>
                                    </w:rPr>
                                    <w:t>ぼう</w:t>
                                  </w:r>
                                </w:rt>
                                <w:rubyBase>
                                  <w:r w:rsidR="00185F86">
                                    <w:rPr>
                                      <w:rFonts w:ascii="UD デジタル 教科書体 NK-B" w:eastAsia="UD デジタル 教科書体 NK-B"/>
                                      <w:sz w:val="18"/>
                                      <w:szCs w:val="18"/>
                                    </w:rPr>
                                    <w:t>棒</w:t>
                                  </w:r>
                                </w:rubyBase>
                              </w:ruby>
                            </w:r>
                            <w:r w:rsidR="0069689E">
                              <w:rPr>
                                <w:rFonts w:ascii="UD デジタル 教科書体 NK-B" w:eastAsia="UD デジタル 教科書体 NK-B" w:hint="eastAsia"/>
                                <w:sz w:val="18"/>
                                <w:szCs w:val="18"/>
                              </w:rPr>
                              <w:t>グラフ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69689E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ぼう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棒</w:t>
                  </w:r>
                </w:rubyBase>
              </w:ruby>
            </w:r>
            <w:r w:rsidR="0069689E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 xml:space="preserve">グラフ　</w:t>
            </w:r>
          </w:p>
          <w:p w14:paraId="045474A7" w14:textId="34A475BA" w:rsidR="0069689E" w:rsidRPr="00E95D6B" w:rsidRDefault="0069689E" w:rsidP="0069689E">
            <w:pPr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「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こと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異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なる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こうもく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項目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の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すうち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数値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を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を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比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べる</w:t>
            </w:r>
            <w:r w:rsidR="00A30853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。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」</w:t>
            </w:r>
          </w:p>
          <w:p w14:paraId="7C99C2DA" w14:textId="55392028" w:rsidR="005E14A3" w:rsidRDefault="0069689E" w:rsidP="0069689E">
            <w:pPr>
              <w:snapToGrid w:val="0"/>
              <w:spacing w:before="100" w:beforeAutospacing="1" w:after="100" w:afterAutospacing="1" w:line="400" w:lineRule="exact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れい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例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：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しょくぶつ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植物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ごとの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ね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根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が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す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吸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い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あ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上</w:t>
                  </w:r>
                </w:rubyBase>
              </w:ruby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げた</w:t>
            </w:r>
            <w:r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みず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水</w:t>
                  </w:r>
                </w:rubyBase>
              </w:ruby>
            </w:r>
          </w:p>
          <w:p w14:paraId="370BD5E7" w14:textId="43CFDFF5" w:rsidR="0069689E" w:rsidRPr="00E95D6B" w:rsidRDefault="00B95463" w:rsidP="00F80F7C">
            <w:pPr>
              <w:snapToGrid w:val="0"/>
              <w:spacing w:before="100" w:beforeAutospacing="1" w:after="100" w:afterAutospacing="1" w:line="400" w:lineRule="exact"/>
              <w:ind w:firstLineChars="68" w:firstLine="177"/>
              <w:contextualSpacing/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</w:pPr>
            <w:r w:rsidRPr="00E95D6B">
              <w:rPr>
                <w:rFonts w:ascii="UD デジタル 教科書体 NK-B" w:eastAsia="UD デジタル 教科書体 NK-B" w:hAnsi="BIZ UDゴシック" w:cs="Times New Roman" w:hint="eastAsia"/>
                <w:noProof/>
                <w:spacing w:val="-10"/>
                <w:kern w:val="28"/>
                <w:sz w:val="26"/>
                <w:szCs w:val="26"/>
              </w:rPr>
              <w:drawing>
                <wp:anchor distT="0" distB="0" distL="114300" distR="114300" simplePos="0" relativeHeight="252124160" behindDoc="0" locked="0" layoutInCell="1" allowOverlap="1" wp14:anchorId="509E7A9B" wp14:editId="3ED4BE82">
                  <wp:simplePos x="0" y="0"/>
                  <wp:positionH relativeFrom="column">
                    <wp:posOffset>1591945</wp:posOffset>
                  </wp:positionH>
                  <wp:positionV relativeFrom="paragraph">
                    <wp:posOffset>1297940</wp:posOffset>
                  </wp:positionV>
                  <wp:extent cx="4869815" cy="304800"/>
                  <wp:effectExtent l="0" t="0" r="0" b="0"/>
                  <wp:wrapNone/>
                  <wp:docPr id="1491425904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981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69689E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の</w:t>
            </w:r>
            <w:r w:rsidR="0069689E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りょう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量</w:t>
                  </w:r>
                </w:rubyBase>
              </w:ruby>
            </w:r>
            <w:r w:rsidR="0069689E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を</w:t>
            </w:r>
            <w:r w:rsidR="0069689E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ぼう</w:t>
                  </w:r>
                </w:rt>
                <w:rubyBase>
                  <w:r w:rsidR="0069689E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棒</w:t>
                  </w:r>
                </w:rubyBase>
              </w:ruby>
            </w:r>
            <w:r w:rsidR="0069689E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グラフで</w:t>
            </w:r>
            <w:r w:rsidR="00146261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ruby>
                <w:rubyPr>
                  <w:rubyAlign w:val="distributeSpace"/>
                  <w:hps w:val="8"/>
                  <w:hpsRaise w:val="26"/>
                  <w:hpsBaseText w:val="28"/>
                  <w:lid w:val="ja-JP"/>
                </w:rubyPr>
                <w:rt>
                  <w:r w:rsidR="00146261" w:rsidRPr="00E95D6B">
                    <w:rPr>
                      <w:rFonts w:ascii="UD デジタル 教科書体 NK-B" w:eastAsia="UD デジタル 教科書体 NK-B" w:hAnsi="游明朝" w:cs="Times New Roman" w:hint="eastAsia"/>
                      <w:sz w:val="8"/>
                      <w:szCs w:val="28"/>
                    </w:rPr>
                    <w:t>しめ</w:t>
                  </w:r>
                </w:rt>
                <w:rubyBase>
                  <w:r w:rsidR="00146261" w:rsidRPr="00E95D6B">
                    <w:rPr>
                      <w:rFonts w:ascii="UD デジタル 教科書体 NK-B" w:eastAsia="UD デジタル 教科書体 NK-B" w:hAnsi="游明朝" w:cs="Times New Roman" w:hint="eastAsia"/>
                      <w:sz w:val="28"/>
                      <w:szCs w:val="28"/>
                    </w:rPr>
                    <w:t>示</w:t>
                  </w:r>
                </w:rubyBase>
              </w:ruby>
            </w:r>
            <w:r w:rsidR="0069689E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す。</w:t>
            </w:r>
          </w:p>
        </w:tc>
      </w:tr>
    </w:tbl>
    <w:p w14:paraId="6580C8F3" w14:textId="4A1D9BB8" w:rsidR="0069689E" w:rsidRPr="0069689E" w:rsidRDefault="0069689E" w:rsidP="0069689E">
      <w:pPr>
        <w:tabs>
          <w:tab w:val="center" w:pos="5102"/>
        </w:tabs>
        <w:spacing w:before="0" w:after="80" w:line="400" w:lineRule="exact"/>
        <w:contextualSpacing/>
        <w:rPr>
          <w:rFonts w:ascii="UD デジタル 教科書体 N-R" w:eastAsia="UD デジタル 教科書体 N-R" w:hAnsi="游ゴシック Light" w:cs="Times New Roman"/>
          <w:spacing w:val="-10"/>
          <w:kern w:val="28"/>
          <w:sz w:val="52"/>
          <w:szCs w:val="52"/>
        </w:rPr>
      </w:pPr>
    </w:p>
    <w:p w14:paraId="4D690351" w14:textId="2FF81E59" w:rsidR="0069689E" w:rsidRPr="0069689E" w:rsidRDefault="009E1391" w:rsidP="0069689E">
      <w:pPr>
        <w:tabs>
          <w:tab w:val="center" w:pos="5102"/>
        </w:tabs>
        <w:spacing w:before="0" w:after="80" w:line="240" w:lineRule="auto"/>
        <w:contextualSpacing/>
        <w:rPr>
          <w:rFonts w:ascii="UD デジタル 教科書体 N-R" w:eastAsia="UD デジタル 教科書体 N-R" w:hAnsi="游ゴシック Light" w:cs="Times New Roman"/>
          <w:spacing w:val="-10"/>
          <w:kern w:val="28"/>
          <w:sz w:val="52"/>
          <w:szCs w:val="52"/>
        </w:rPr>
      </w:pPr>
      <w:r w:rsidRPr="0069689E">
        <w:rPr>
          <w:rFonts w:ascii="UD デジタル 教科書体 N-R" w:eastAsia="UD デジタル 教科書体 N-R" w:hAnsi="游ゴシック Light" w:cs="Times New Roman" w:hint="eastAsia"/>
          <w:noProof/>
          <w:spacing w:val="-10"/>
          <w:kern w:val="28"/>
          <w:sz w:val="52"/>
          <w:szCs w:val="52"/>
        </w:rPr>
        <mc:AlternateContent>
          <mc:Choice Requires="wps">
            <w:drawing>
              <wp:anchor distT="0" distB="0" distL="114300" distR="114300" simplePos="0" relativeHeight="252112896" behindDoc="1" locked="0" layoutInCell="1" allowOverlap="1" wp14:anchorId="239FFD3F" wp14:editId="66DBE2BB">
                <wp:simplePos x="0" y="0"/>
                <wp:positionH relativeFrom="column">
                  <wp:posOffset>-144145</wp:posOffset>
                </wp:positionH>
                <wp:positionV relativeFrom="paragraph">
                  <wp:posOffset>-197485</wp:posOffset>
                </wp:positionV>
                <wp:extent cx="6736080" cy="883920"/>
                <wp:effectExtent l="0" t="0" r="26670" b="11430"/>
                <wp:wrapNone/>
                <wp:docPr id="82934637" name="スクロール: 横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736080" cy="883920"/>
                        </a:xfrm>
                        <a:prstGeom prst="horizontalScroll">
                          <a:avLst/>
                        </a:prstGeom>
                        <a:gradFill>
                          <a:gsLst>
                            <a:gs pos="37901">
                              <a:srgbClr val="FF9494"/>
                            </a:gs>
                            <a:gs pos="33802">
                              <a:srgbClr val="FF8F8F"/>
                            </a:gs>
                            <a:gs pos="15120">
                              <a:srgbClr val="FF7878"/>
                            </a:gs>
                            <a:gs pos="0">
                              <a:srgbClr val="FF0000">
                                <a:lumMod val="60000"/>
                                <a:lumOff val="40000"/>
                              </a:srgbClr>
                            </a:gs>
                            <a:gs pos="42000">
                              <a:srgbClr val="FF0000">
                                <a:lumMod val="40000"/>
                                <a:lumOff val="60000"/>
                              </a:srgbClr>
                            </a:gs>
                            <a:gs pos="83000">
                              <a:srgbClr val="FF0000">
                                <a:lumMod val="20000"/>
                                <a:lumOff val="80000"/>
                              </a:srgbClr>
                            </a:gs>
                            <a:gs pos="100000">
                              <a:sysClr val="window" lastClr="FFFFFF">
                                <a:lumMod val="95000"/>
                              </a:sysClr>
                            </a:gs>
                          </a:gsLst>
                          <a:lin ang="5400000" scaled="1"/>
                        </a:gra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6D2162D" w14:textId="53A08127" w:rsidR="0069689E" w:rsidRPr="00E95D6B" w:rsidRDefault="0069689E" w:rsidP="00446BA3">
                            <w:pPr>
                              <w:spacing w:before="0"/>
                              <w:jc w:val="center"/>
                              <w:rPr>
                                <w:rFonts w:ascii="UD デジタル 教科書体 NK-B" w:eastAsia="UD デジタル 教科書体 NK-B"/>
                                <w:color w:val="FFFFFF"/>
                                <w:spacing w:val="-62"/>
                              </w:rPr>
                            </w:pPr>
                            <w:r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pacing w:val="-62"/>
                                <w:sz w:val="52"/>
                                <w:szCs w:val="52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50"/>
                                  <w:hpsBaseText w:val="52"/>
                                  <w:lid w:val="ja-JP"/>
                                </w:rubyPr>
                                <w:rt>
                                  <w:r w:rsidR="0069689E" w:rsidRPr="00E95D6B">
                                    <w:rPr>
                                      <w:rFonts w:ascii="UD デジタル 教科書体 NK-B" w:eastAsia="UD デジタル 教科書体 NK-B" w:hint="eastAsia"/>
                                      <w:color w:val="FFFFFF"/>
                                      <w:spacing w:val="-62"/>
                                      <w:sz w:val="12"/>
                                      <w:szCs w:val="52"/>
                                    </w:rPr>
                                    <w:t>けっか</w:t>
                                  </w:r>
                                </w:rt>
                                <w:rubyBase>
                                  <w:r w:rsidR="0069689E" w:rsidRPr="00E95D6B">
                                    <w:rPr>
                                      <w:rFonts w:ascii="UD デジタル 教科書体 NK-B" w:eastAsia="UD デジタル 教科書体 NK-B" w:hint="eastAsia"/>
                                      <w:color w:val="FFFFFF"/>
                                      <w:spacing w:val="-62"/>
                                      <w:sz w:val="52"/>
                                      <w:szCs w:val="52"/>
                                    </w:rPr>
                                    <w:t>結果</w:t>
                                  </w:r>
                                </w:rubyBase>
                              </w:ruby>
                            </w:r>
                            <w:r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pacing w:val="-62"/>
                                <w:sz w:val="48"/>
                                <w:szCs w:val="48"/>
                              </w:rPr>
                              <w:t>からわかったことや</w:t>
                            </w:r>
                            <w:r w:rsidR="009E1391"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pacing w:val="-62"/>
                                <w:sz w:val="48"/>
                                <w:szCs w:val="48"/>
                              </w:rPr>
                              <w:t>、</w:t>
                            </w:r>
                            <w:r w:rsidR="009E1391"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pacing w:val="-62"/>
                                <w:sz w:val="48"/>
                                <w:szCs w:val="48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46"/>
                                  <w:hpsBaseText w:val="48"/>
                                  <w:lid w:val="ja-JP"/>
                                </w:rubyPr>
                                <w:rt>
                                  <w:r w:rsidR="009E1391" w:rsidRPr="00E95D6B">
                                    <w:rPr>
                                      <w:rFonts w:ascii="UD デジタル 教科書体 NK-B" w:eastAsia="UD デジタル 教科書体 NK-B" w:hint="eastAsia"/>
                                      <w:color w:val="FFFFFF"/>
                                      <w:spacing w:val="-62"/>
                                      <w:sz w:val="12"/>
                                      <w:szCs w:val="48"/>
                                    </w:rPr>
                                    <w:t>かんが</w:t>
                                  </w:r>
                                </w:rt>
                                <w:rubyBase>
                                  <w:r w:rsidR="009E1391" w:rsidRPr="00E95D6B">
                                    <w:rPr>
                                      <w:rFonts w:ascii="UD デジタル 教科書体 NK-B" w:eastAsia="UD デジタル 教科書体 NK-B" w:hint="eastAsia"/>
                                      <w:color w:val="FFFFFF"/>
                                      <w:spacing w:val="-62"/>
                                      <w:sz w:val="48"/>
                                      <w:szCs w:val="48"/>
                                    </w:rPr>
                                    <w:t>考</w:t>
                                  </w:r>
                                </w:rubyBase>
                              </w:ruby>
                            </w:r>
                            <w:r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pacing w:val="-62"/>
                                <w:sz w:val="48"/>
                                <w:szCs w:val="48"/>
                              </w:rPr>
                              <w:t>えたことをまとめよう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9FFD3F" id="_x0000_s1147" type="#_x0000_t98" style="position:absolute;margin-left:-11.35pt;margin-top:-15.55pt;width:530.4pt;height:69.6pt;z-index:-25120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" fillcolor="#f66" strokecolor="window" strokeweight="1pt">
                <v:fill color2="#f2f2f2" colors="0 #f66;9909f #ff7878;22152f #ff8f8f;24839f #ff9494;27525f #f99;54395f #fcc;1 #f2f2f2" focus="100%" type="gradient"/>
                <v:stroke joinstyle="miter"/>
                <v:path arrowok="t"/>
                <v:textbox>
                  <w:txbxContent>
                    <w:p w14:paraId="66D2162D" w14:textId="53A08127" w:rsidR="0069689E" w:rsidRPr="00E95D6B" w:rsidRDefault="0069689E" w:rsidP="00446BA3">
                      <w:pPr>
                        <w:spacing w:before="0"/>
                        <w:jc w:val="center"/>
                        <w:rPr>
                          <w:rFonts w:ascii="UD デジタル 教科書体 NK-B" w:eastAsia="UD デジタル 教科書体 NK-B"/>
                          <w:color w:val="FFFFFF"/>
                          <w:spacing w:val="-62"/>
                        </w:rPr>
                      </w:pPr>
                      <w:r w:rsidRPr="00E95D6B">
                        <w:rPr>
                          <w:rFonts w:ascii="UD デジタル 教科書体 NK-B" w:eastAsia="UD デジタル 教科書体 NK-B" w:hint="eastAsia"/>
                          <w:color w:val="FFFFFF"/>
                          <w:spacing w:val="-62"/>
                          <w:sz w:val="52"/>
                          <w:szCs w:val="52"/>
                        </w:rPr>
                        <w:ruby>
                          <w:rubyPr>
                            <w:rubyAlign w:val="distributeSpace"/>
                            <w:hps w:val="12"/>
                            <w:hpsRaise w:val="50"/>
                            <w:hpsBaseText w:val="52"/>
                            <w:lid w:val="ja-JP"/>
                          </w:rubyPr>
                          <w:rt>
                            <w:r w:rsidR="0069689E"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pacing w:val="-62"/>
                                <w:sz w:val="12"/>
                                <w:szCs w:val="52"/>
                              </w:rPr>
                              <w:t>けっか</w:t>
                            </w:r>
                          </w:rt>
                          <w:rubyBase>
                            <w:r w:rsidR="0069689E"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pacing w:val="-62"/>
                                <w:sz w:val="52"/>
                                <w:szCs w:val="52"/>
                              </w:rPr>
                              <w:t>結果</w:t>
                            </w:r>
                          </w:rubyBase>
                        </w:ruby>
                      </w:r>
                      <w:r w:rsidRPr="00E95D6B">
                        <w:rPr>
                          <w:rFonts w:ascii="UD デジタル 教科書体 NK-B" w:eastAsia="UD デジタル 教科書体 NK-B" w:hint="eastAsia"/>
                          <w:color w:val="FFFFFF"/>
                          <w:spacing w:val="-62"/>
                          <w:sz w:val="48"/>
                          <w:szCs w:val="48"/>
                        </w:rPr>
                        <w:t>からわかったことや</w:t>
                      </w:r>
                      <w:r w:rsidR="009E1391" w:rsidRPr="00E95D6B">
                        <w:rPr>
                          <w:rFonts w:ascii="UD デジタル 教科書体 NK-B" w:eastAsia="UD デジタル 教科書体 NK-B" w:hint="eastAsia"/>
                          <w:color w:val="FFFFFF"/>
                          <w:spacing w:val="-62"/>
                          <w:sz w:val="48"/>
                          <w:szCs w:val="48"/>
                        </w:rPr>
                        <w:t>、</w:t>
                      </w:r>
                      <w:r w:rsidR="009E1391" w:rsidRPr="00E95D6B">
                        <w:rPr>
                          <w:rFonts w:ascii="UD デジタル 教科書体 NK-B" w:eastAsia="UD デジタル 教科書体 NK-B" w:hint="eastAsia"/>
                          <w:color w:val="FFFFFF"/>
                          <w:spacing w:val="-62"/>
                          <w:sz w:val="48"/>
                          <w:szCs w:val="48"/>
                        </w:rPr>
                        <w:ruby>
                          <w:rubyPr>
                            <w:rubyAlign w:val="distributeSpace"/>
                            <w:hps w:val="12"/>
                            <w:hpsRaise w:val="46"/>
                            <w:hpsBaseText w:val="48"/>
                            <w:lid w:val="ja-JP"/>
                          </w:rubyPr>
                          <w:rt>
                            <w:r w:rsidR="009E1391"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pacing w:val="-62"/>
                                <w:sz w:val="12"/>
                                <w:szCs w:val="48"/>
                              </w:rPr>
                              <w:t>かんが</w:t>
                            </w:r>
                          </w:rt>
                          <w:rubyBase>
                            <w:r w:rsidR="009E1391"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pacing w:val="-62"/>
                                <w:sz w:val="48"/>
                                <w:szCs w:val="48"/>
                              </w:rPr>
                              <w:t>考</w:t>
                            </w:r>
                          </w:rubyBase>
                        </w:ruby>
                      </w:r>
                      <w:r w:rsidRPr="00E95D6B">
                        <w:rPr>
                          <w:rFonts w:ascii="UD デジタル 教科書体 NK-B" w:eastAsia="UD デジタル 教科書体 NK-B" w:hint="eastAsia"/>
                          <w:color w:val="FFFFFF"/>
                          <w:spacing w:val="-62"/>
                          <w:sz w:val="48"/>
                          <w:szCs w:val="48"/>
                        </w:rPr>
                        <w:t>えたことをまとめよう</w:t>
                      </w:r>
                    </w:p>
                  </w:txbxContent>
                </v:textbox>
              </v:shape>
            </w:pict>
          </mc:Fallback>
        </mc:AlternateContent>
      </w:r>
      <w:r w:rsidR="0069689E" w:rsidRPr="0069689E">
        <w:rPr>
          <w:rFonts w:ascii="UD デジタル 教科書体 N-R" w:eastAsia="UD デジタル 教科書体 N-R" w:hAnsi="游ゴシック Light" w:cs="Times New Roman"/>
          <w:spacing w:val="-10"/>
          <w:kern w:val="28"/>
          <w:sz w:val="52"/>
          <w:szCs w:val="52"/>
        </w:rPr>
        <w:tab/>
      </w:r>
    </w:p>
    <w:p w14:paraId="50B1098D" w14:textId="6637E7E0" w:rsidR="0069689E" w:rsidRPr="0069689E" w:rsidRDefault="0069689E" w:rsidP="0069689E">
      <w:pPr>
        <w:spacing w:before="0" w:after="80" w:line="240" w:lineRule="auto"/>
        <w:contextualSpacing/>
        <w:rPr>
          <w:rFonts w:ascii="UD デジタル 教科書体 N-R" w:eastAsia="UD デジタル 教科書体 N-R" w:hAnsi="游ゴシック Light" w:cs="Times New Roman"/>
          <w:spacing w:val="-10"/>
          <w:kern w:val="28"/>
          <w:sz w:val="56"/>
          <w:szCs w:val="56"/>
        </w:rPr>
      </w:pPr>
      <w:r w:rsidRPr="0069689E">
        <w:rPr>
          <w:rFonts w:ascii="UD デジタル 教科書体 N-R" w:eastAsia="UD デジタル 教科書体 N-R" w:hAnsi="游ゴシック Light" w:cs="Times New Roman" w:hint="eastAsia"/>
          <w:noProof/>
          <w:color w:val="C00000"/>
          <w:spacing w:val="-10"/>
          <w:kern w:val="28"/>
          <w:sz w:val="48"/>
          <w:szCs w:val="48"/>
        </w:rPr>
        <mc:AlternateContent>
          <mc:Choice Requires="wps">
            <w:drawing>
              <wp:anchor distT="0" distB="0" distL="114300" distR="114300" simplePos="0" relativeHeight="252109824" behindDoc="0" locked="0" layoutInCell="1" allowOverlap="1" wp14:anchorId="194B47C4" wp14:editId="43F7B777">
                <wp:simplePos x="0" y="0"/>
                <wp:positionH relativeFrom="column">
                  <wp:posOffset>259715</wp:posOffset>
                </wp:positionH>
                <wp:positionV relativeFrom="paragraph">
                  <wp:posOffset>193040</wp:posOffset>
                </wp:positionV>
                <wp:extent cx="5848350" cy="561975"/>
                <wp:effectExtent l="0" t="0" r="19050" b="28575"/>
                <wp:wrapNone/>
                <wp:docPr id="720158193" name="リボン: 上に曲が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48350" cy="561975"/>
                        </a:xfrm>
                        <a:prstGeom prst="ribbon2">
                          <a:avLst>
                            <a:gd name="adj1" fmla="val 16667"/>
                            <a:gd name="adj2" fmla="val 74010"/>
                          </a:avLst>
                        </a:prstGeom>
                        <a:solidFill>
                          <a:srgbClr val="FF5050"/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EC47E1F" w14:textId="77777777" w:rsidR="0069689E" w:rsidRPr="00E95D6B" w:rsidRDefault="0069689E" w:rsidP="00CC5B41">
                            <w:pPr>
                              <w:spacing w:before="0"/>
                              <w:jc w:val="center"/>
                              <w:rPr>
                                <w:rFonts w:ascii="UD デジタル 教科書体 NK-B" w:eastAsia="UD デジタル 教科書体 NK-B"/>
                                <w:color w:val="FFFFFF"/>
                                <w:sz w:val="32"/>
                                <w:szCs w:val="32"/>
                              </w:rPr>
                            </w:pPr>
                            <w:r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z w:val="32"/>
                                <w:szCs w:val="32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30"/>
                                  <w:hpsBaseText w:val="32"/>
                                  <w:lid w:val="ja-JP"/>
                                </w:rubyPr>
                                <w:rt>
                                  <w:r w:rsidR="0069689E" w:rsidRPr="00E95D6B">
                                    <w:rPr>
                                      <w:rFonts w:ascii="UD デジタル 教科書体 NK-B" w:eastAsia="UD デジタル 教科書体 NK-B" w:hint="eastAsia"/>
                                      <w:color w:val="FFFFFF"/>
                                      <w:sz w:val="8"/>
                                      <w:szCs w:val="32"/>
                                    </w:rPr>
                                    <w:t>こうさつ</w:t>
                                  </w:r>
                                </w:rt>
                                <w:rubyBase>
                                  <w:r w:rsidR="0069689E" w:rsidRPr="00E95D6B">
                                    <w:rPr>
                                      <w:rFonts w:ascii="UD デジタル 教科書体 NK-B" w:eastAsia="UD デジタル 教科書体 NK-B" w:hint="eastAsia"/>
                                      <w:color w:val="FFFFFF"/>
                                      <w:sz w:val="32"/>
                                      <w:szCs w:val="32"/>
                                    </w:rPr>
                                    <w:t>考察</w:t>
                                  </w:r>
                                </w:rubyBase>
                              </w:ruby>
                            </w:r>
                            <w:r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z w:val="32"/>
                                <w:szCs w:val="32"/>
                              </w:rPr>
                              <w:t>や</w:t>
                            </w:r>
                            <w:r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z w:val="32"/>
                                <w:szCs w:val="32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30"/>
                                  <w:hpsBaseText w:val="32"/>
                                  <w:lid w:val="ja-JP"/>
                                </w:rubyPr>
                                <w:rt>
                                  <w:r w:rsidR="0069689E" w:rsidRPr="00E95D6B">
                                    <w:rPr>
                                      <w:rFonts w:ascii="UD デジタル 教科書体 NK-B" w:eastAsia="UD デジタル 教科書体 NK-B" w:hint="eastAsia"/>
                                      <w:color w:val="FFFFFF"/>
                                      <w:sz w:val="8"/>
                                      <w:szCs w:val="32"/>
                                    </w:rPr>
                                    <w:t>けつろん</w:t>
                                  </w:r>
                                </w:rt>
                                <w:rubyBase>
                                  <w:r w:rsidR="0069689E" w:rsidRPr="00E95D6B">
                                    <w:rPr>
                                      <w:rFonts w:ascii="UD デジタル 教科書体 NK-B" w:eastAsia="UD デジタル 教科書体 NK-B" w:hint="eastAsia"/>
                                      <w:color w:val="FFFFFF"/>
                                      <w:sz w:val="32"/>
                                      <w:szCs w:val="32"/>
                                    </w:rPr>
                                    <w:t>結論</w:t>
                                  </w:r>
                                </w:rubyBase>
                              </w:ruby>
                            </w:r>
                            <w:r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z w:val="32"/>
                                <w:szCs w:val="32"/>
                              </w:rPr>
                              <w:t>にはどんなことを</w:t>
                            </w:r>
                            <w:r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z w:val="32"/>
                                <w:szCs w:val="32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30"/>
                                  <w:hpsBaseText w:val="32"/>
                                  <w:lid w:val="ja-JP"/>
                                </w:rubyPr>
                                <w:rt>
                                  <w:r w:rsidR="0069689E" w:rsidRPr="00E95D6B">
                                    <w:rPr>
                                      <w:rFonts w:ascii="UD デジタル 教科書体 NK-B" w:eastAsia="UD デジタル 教科書体 NK-B" w:hint="eastAsia"/>
                                      <w:color w:val="FFFFFF"/>
                                      <w:sz w:val="8"/>
                                      <w:szCs w:val="32"/>
                                    </w:rPr>
                                    <w:t>か</w:t>
                                  </w:r>
                                </w:rt>
                                <w:rubyBase>
                                  <w:r w:rsidR="0069689E" w:rsidRPr="00E95D6B">
                                    <w:rPr>
                                      <w:rFonts w:ascii="UD デジタル 教科書体 NK-B" w:eastAsia="UD デジタル 教科書体 NK-B" w:hint="eastAsia"/>
                                      <w:color w:val="FFFFFF"/>
                                      <w:sz w:val="32"/>
                                      <w:szCs w:val="32"/>
                                    </w:rPr>
                                    <w:t>書</w:t>
                                  </w:r>
                                </w:rubyBase>
                              </w:ruby>
                            </w:r>
                            <w:r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z w:val="32"/>
                                <w:szCs w:val="32"/>
                              </w:rPr>
                              <w:t>けばいいのか？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94B47C4" id="リボン: 上に曲がる 2" o:spid="_x0000_s1148" type="#_x0000_t54" style="position:absolute;margin-left:20.45pt;margin-top:15.2pt;width:460.5pt;height:44.25pt;z-index:252109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" adj="2807,18000" fillcolor="#ff5050" strokecolor="red" strokeweight="1pt">
                <v:stroke joinstyle="miter"/>
                <v:textbox>
                  <w:txbxContent>
                    <w:p w14:paraId="1EC47E1F" w14:textId="77777777" w:rsidR="0069689E" w:rsidRPr="00E95D6B" w:rsidRDefault="0069689E" w:rsidP="00CC5B41">
                      <w:pPr>
                        <w:spacing w:before="0"/>
                        <w:jc w:val="center"/>
                        <w:rPr>
                          <w:rFonts w:ascii="UD デジタル 教科書体 NK-B" w:eastAsia="UD デジタル 教科書体 NK-B"/>
                          <w:color w:val="FFFFFF"/>
                          <w:sz w:val="32"/>
                          <w:szCs w:val="32"/>
                        </w:rPr>
                      </w:pPr>
                      <w:r w:rsidRPr="00E95D6B">
                        <w:rPr>
                          <w:rFonts w:ascii="UD デジタル 教科書体 NK-B" w:eastAsia="UD デジタル 教科書体 NK-B" w:hint="eastAsia"/>
                          <w:color w:val="FFFFFF"/>
                          <w:sz w:val="32"/>
                          <w:szCs w:val="32"/>
                        </w:rPr>
                        <w:ruby>
                          <w:rubyPr>
                            <w:rubyAlign w:val="distributeSpace"/>
                            <w:hps w:val="8"/>
                            <w:hpsRaise w:val="30"/>
                            <w:hpsBaseText w:val="32"/>
                            <w:lid w:val="ja-JP"/>
                          </w:rubyPr>
                          <w:rt>
                            <w:r w:rsidR="0069689E"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z w:val="8"/>
                                <w:szCs w:val="32"/>
                              </w:rPr>
                              <w:t>こうさつ</w:t>
                            </w:r>
                          </w:rt>
                          <w:rubyBase>
                            <w:r w:rsidR="0069689E"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z w:val="32"/>
                                <w:szCs w:val="32"/>
                              </w:rPr>
                              <w:t>考察</w:t>
                            </w:r>
                          </w:rubyBase>
                        </w:ruby>
                      </w:r>
                      <w:r w:rsidRPr="00E95D6B">
                        <w:rPr>
                          <w:rFonts w:ascii="UD デジタル 教科書体 NK-B" w:eastAsia="UD デジタル 教科書体 NK-B" w:hint="eastAsia"/>
                          <w:color w:val="FFFFFF"/>
                          <w:sz w:val="32"/>
                          <w:szCs w:val="32"/>
                        </w:rPr>
                        <w:t>や</w:t>
                      </w:r>
                      <w:r w:rsidRPr="00E95D6B">
                        <w:rPr>
                          <w:rFonts w:ascii="UD デジタル 教科書体 NK-B" w:eastAsia="UD デジタル 教科書体 NK-B" w:hint="eastAsia"/>
                          <w:color w:val="FFFFFF"/>
                          <w:sz w:val="32"/>
                          <w:szCs w:val="32"/>
                        </w:rPr>
                        <w:ruby>
                          <w:rubyPr>
                            <w:rubyAlign w:val="distributeSpace"/>
                            <w:hps w:val="8"/>
                            <w:hpsRaise w:val="30"/>
                            <w:hpsBaseText w:val="32"/>
                            <w:lid w:val="ja-JP"/>
                          </w:rubyPr>
                          <w:rt>
                            <w:r w:rsidR="0069689E"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z w:val="8"/>
                                <w:szCs w:val="32"/>
                              </w:rPr>
                              <w:t>けつろん</w:t>
                            </w:r>
                          </w:rt>
                          <w:rubyBase>
                            <w:r w:rsidR="0069689E"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z w:val="32"/>
                                <w:szCs w:val="32"/>
                              </w:rPr>
                              <w:t>結論</w:t>
                            </w:r>
                          </w:rubyBase>
                        </w:ruby>
                      </w:r>
                      <w:r w:rsidRPr="00E95D6B">
                        <w:rPr>
                          <w:rFonts w:ascii="UD デジタル 教科書体 NK-B" w:eastAsia="UD デジタル 教科書体 NK-B" w:hint="eastAsia"/>
                          <w:color w:val="FFFFFF"/>
                          <w:sz w:val="32"/>
                          <w:szCs w:val="32"/>
                        </w:rPr>
                        <w:t>にはどんなことを</w:t>
                      </w:r>
                      <w:r w:rsidRPr="00E95D6B">
                        <w:rPr>
                          <w:rFonts w:ascii="UD デジタル 教科書体 NK-B" w:eastAsia="UD デジタル 教科書体 NK-B" w:hint="eastAsia"/>
                          <w:color w:val="FFFFFF"/>
                          <w:sz w:val="32"/>
                          <w:szCs w:val="32"/>
                        </w:rPr>
                        <w:ruby>
                          <w:rubyPr>
                            <w:rubyAlign w:val="distributeSpace"/>
                            <w:hps w:val="8"/>
                            <w:hpsRaise w:val="30"/>
                            <w:hpsBaseText w:val="32"/>
                            <w:lid w:val="ja-JP"/>
                          </w:rubyPr>
                          <w:rt>
                            <w:r w:rsidR="0069689E"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z w:val="8"/>
                                <w:szCs w:val="32"/>
                              </w:rPr>
                              <w:t>か</w:t>
                            </w:r>
                          </w:rt>
                          <w:rubyBase>
                            <w:r w:rsidR="0069689E"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z w:val="32"/>
                                <w:szCs w:val="32"/>
                              </w:rPr>
                              <w:t>書</w:t>
                            </w:r>
                          </w:rubyBase>
                        </w:ruby>
                      </w:r>
                      <w:r w:rsidRPr="00E95D6B">
                        <w:rPr>
                          <w:rFonts w:ascii="UD デジタル 教科書体 NK-B" w:eastAsia="UD デジタル 教科書体 NK-B" w:hint="eastAsia"/>
                          <w:color w:val="FFFFFF"/>
                          <w:sz w:val="32"/>
                          <w:szCs w:val="32"/>
                        </w:rPr>
                        <w:t>けばいいのか？</w:t>
                      </w:r>
                    </w:p>
                  </w:txbxContent>
                </v:textbox>
              </v:shape>
            </w:pict>
          </mc:Fallback>
        </mc:AlternateContent>
      </w:r>
    </w:p>
    <w:p w14:paraId="352B1715" w14:textId="27E0A456" w:rsidR="004B3E95" w:rsidRDefault="0069689E" w:rsidP="0069689E">
      <w:pPr>
        <w:spacing w:before="0" w:after="160" w:line="560" w:lineRule="exact"/>
        <w:ind w:left="360"/>
        <w:rPr>
          <w:rFonts w:ascii="UD デジタル 教科書体 N-R" w:eastAsia="UD デジタル 教科書体 N-R" w:hAnsi="游明朝" w:cs="Times New Roman"/>
          <w:sz w:val="28"/>
          <w:szCs w:val="28"/>
        </w:rPr>
      </w:pPr>
      <w:r w:rsidRPr="0069689E">
        <w:rPr>
          <w:rFonts w:ascii="UD デジタル 教科書体 N-R" w:eastAsia="UD デジタル 教科書体 N-R" w:hAnsi="游明朝" w:cs="Times New Roman" w:hint="eastAsia"/>
          <w:sz w:val="28"/>
          <w:szCs w:val="28"/>
        </w:rPr>
        <w:t xml:space="preserve">　</w:t>
      </w:r>
    </w:p>
    <w:p w14:paraId="5E6D87C3" w14:textId="2DB99841" w:rsidR="006B008F" w:rsidRDefault="002A4EB2" w:rsidP="004B3E95">
      <w:pPr>
        <w:spacing w:before="0" w:after="160" w:line="460" w:lineRule="exact"/>
        <w:ind w:left="360"/>
        <w:rPr>
          <w:rFonts w:ascii="UD デジタル 教科書体 NK-B" w:eastAsia="UD デジタル 教科書体 NK-B" w:hAnsi="游明朝" w:cs="Times New Roman"/>
          <w:sz w:val="28"/>
          <w:szCs w:val="28"/>
        </w:rPr>
      </w:pPr>
      <w:r w:rsidRPr="00E71ECB">
        <w:rPr>
          <w:rFonts w:ascii="UD デジタル 教科書体 NK-B" w:eastAsia="UD デジタル 教科書体 NK-B" w:hint="eastAsia"/>
          <w:noProof/>
        </w:rPr>
        <w:drawing>
          <wp:anchor distT="0" distB="0" distL="114300" distR="114300" simplePos="0" relativeHeight="252199936" behindDoc="0" locked="0" layoutInCell="1" allowOverlap="1" wp14:anchorId="51079D6A" wp14:editId="10298DD7">
            <wp:simplePos x="0" y="0"/>
            <wp:positionH relativeFrom="column">
              <wp:posOffset>5692140</wp:posOffset>
            </wp:positionH>
            <wp:positionV relativeFrom="paragraph">
              <wp:posOffset>448945</wp:posOffset>
            </wp:positionV>
            <wp:extent cx="815340" cy="815340"/>
            <wp:effectExtent l="0" t="0" r="0" b="3810"/>
            <wp:wrapNone/>
            <wp:docPr id="1442682874" name="図 1442682874" descr="考える人の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考える人のイラスト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5340" cy="81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641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A56411" w:rsidRPr="00E95D6B">
              <w:rPr>
                <w:rFonts w:ascii="UD デジタル 教科書体 NK-B" w:eastAsia="UD デジタル 教科書体 NK-B" w:hAnsi="游明朝" w:cs="Times New Roman" w:hint="eastAsia"/>
                <w:sz w:val="10"/>
                <w:szCs w:val="28"/>
              </w:rPr>
              <w:t>こうさつ</w:t>
            </w:r>
          </w:rt>
          <w:rubyBase>
            <w:r w:rsidR="00A56411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考察</w:t>
            </w:r>
          </w:rubyBase>
        </w:ruby>
      </w:r>
      <w:r w:rsidR="007D7A1E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は</w:t>
      </w:r>
      <w:r w:rsidR="007D7A1E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けっか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結果</w:t>
            </w:r>
          </w:rubyBase>
        </w:ruby>
      </w:r>
      <w:r w:rsidR="0069689E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についての</w:t>
      </w:r>
      <w:r w:rsidR="007D7A1E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くわ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詳</w:t>
            </w:r>
          </w:rubyBase>
        </w:ruby>
      </w:r>
      <w:r w:rsidR="00A5641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しい</w:t>
      </w:r>
      <w:r w:rsidR="00A56411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A56411" w:rsidRPr="00E95D6B">
              <w:rPr>
                <w:rFonts w:ascii="UD デジタル 教科書体 NK-B" w:eastAsia="UD デジタル 教科書体 NK-B" w:hAnsi="游明朝" w:cs="Times New Roman" w:hint="eastAsia"/>
                <w:sz w:val="10"/>
                <w:szCs w:val="28"/>
              </w:rPr>
              <w:t>かんが</w:t>
            </w:r>
          </w:rt>
          <w:rubyBase>
            <w:r w:rsidR="00A56411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考</w:t>
            </w:r>
          </w:rubyBase>
        </w:ruby>
      </w:r>
      <w:r w:rsidR="0069689E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えや</w:t>
      </w:r>
      <w:r w:rsidR="007D7A1E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りゆう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理由</w:t>
            </w:r>
          </w:rubyBase>
        </w:ruby>
      </w:r>
      <w:r w:rsidR="0069689E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です。</w:t>
      </w:r>
      <w:r w:rsidR="007D7A1E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けつろん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結論</w:t>
            </w:r>
          </w:rubyBase>
        </w:ruby>
      </w:r>
      <w:r w:rsidR="0069689E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は、</w:t>
      </w:r>
      <w:r w:rsidR="007D7A1E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けんきゅう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研究</w:t>
            </w:r>
          </w:rubyBase>
        </w:ruby>
      </w:r>
      <w:r w:rsidR="007D7A1E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ぜんたい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全体</w:t>
            </w:r>
          </w:rubyBase>
        </w:ruby>
      </w:r>
      <w:r w:rsidR="0069689E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を</w:t>
      </w:r>
      <w:r w:rsidR="007D7A1E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とお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通</w:t>
            </w:r>
          </w:rubyBase>
        </w:ruby>
      </w:r>
      <w:r w:rsidR="0069689E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して</w:t>
      </w:r>
      <w:r w:rsidR="0069689E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69689E" w:rsidRPr="00E95D6B">
              <w:rPr>
                <w:rFonts w:ascii="UD デジタル 教科書体 NK-B" w:eastAsia="UD デジタル 教科書体 NK-B" w:hAnsi="游明朝" w:cs="Times New Roman" w:hint="eastAsia"/>
                <w:sz w:val="8"/>
                <w:szCs w:val="28"/>
              </w:rPr>
              <w:t>わ</w:t>
            </w:r>
          </w:rt>
          <w:rubyBase>
            <w:r w:rsidR="0069689E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分</w:t>
            </w:r>
          </w:rubyBase>
        </w:ruby>
      </w:r>
      <w:r w:rsidR="0069689E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かったことやいえることを</w:t>
      </w:r>
      <w:r w:rsidR="007D7A1E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かんたん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簡単</w:t>
            </w:r>
          </w:rubyBase>
        </w:ruby>
      </w:r>
      <w:r w:rsidR="0069689E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にまとめたものになります。</w:t>
      </w:r>
    </w:p>
    <w:p w14:paraId="24F76BF5" w14:textId="77777777" w:rsidR="00BF1DC6" w:rsidRPr="00E95D6B" w:rsidRDefault="00BF1DC6" w:rsidP="004B3E95">
      <w:pPr>
        <w:spacing w:before="0" w:after="160" w:line="460" w:lineRule="exact"/>
        <w:ind w:left="360"/>
        <w:rPr>
          <w:rFonts w:ascii="UD デジタル 教科書体 NK-B" w:eastAsia="UD デジタル 教科書体 NK-B" w:hAnsi="游明朝" w:cs="Times New Roman"/>
          <w:sz w:val="28"/>
          <w:szCs w:val="28"/>
        </w:rPr>
      </w:pPr>
    </w:p>
    <w:p w14:paraId="463A83E6" w14:textId="37F37F3C" w:rsidR="0069689E" w:rsidRDefault="00E95D6B" w:rsidP="004B3E95">
      <w:pPr>
        <w:numPr>
          <w:ilvl w:val="0"/>
          <w:numId w:val="28"/>
        </w:numPr>
        <w:spacing w:before="0" w:after="160" w:line="460" w:lineRule="exact"/>
        <w:rPr>
          <w:rFonts w:ascii="UD デジタル 教科書体 NK-B" w:eastAsia="UD デジタル 教科書体 NK-B" w:hAnsi="游明朝" w:cs="Times New Roman"/>
          <w:spacing w:val="-10"/>
          <w:sz w:val="28"/>
          <w:szCs w:val="28"/>
        </w:rPr>
      </w:pPr>
      <w:r w:rsidRPr="00E95D6B">
        <w:rPr>
          <w:rFonts w:ascii="UD デジタル 教科書体 NK-B" w:eastAsia="UD デジタル 教科書体 NK-B" w:hAnsi="游明朝" w:cs="Times New Roman" w:hint="eastAsia"/>
          <w:noProof/>
          <w:spacing w:val="-1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44640" behindDoc="1" locked="0" layoutInCell="1" allowOverlap="1" wp14:anchorId="774BEE60" wp14:editId="71FF3423">
                <wp:simplePos x="0" y="0"/>
                <wp:positionH relativeFrom="column">
                  <wp:posOffset>259715</wp:posOffset>
                </wp:positionH>
                <wp:positionV relativeFrom="paragraph">
                  <wp:posOffset>323215</wp:posOffset>
                </wp:positionV>
                <wp:extent cx="6012180" cy="708660"/>
                <wp:effectExtent l="0" t="0" r="7620" b="0"/>
                <wp:wrapNone/>
                <wp:docPr id="1578475146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2180" cy="7086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52CF798" w14:textId="085C95C0" w:rsidR="004B3E95" w:rsidRPr="004B3E95" w:rsidRDefault="004B3E95" w:rsidP="004B3E95">
                            <w:pPr>
                              <w:spacing w:before="0" w:line="440" w:lineRule="exact"/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</w:pPr>
                            <w:r w:rsidRPr="004B3E95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（</w:t>
                            </w:r>
                            <w:r w:rsidR="00A56411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A56411" w:rsidRPr="00A56411">
                                    <w:rPr>
                                      <w:rFonts w:ascii="UD デジタル 教科書体 NK-B" w:eastAsia="UD デジタル 教科書体 NK-B"/>
                                      <w:sz w:val="10"/>
                                      <w:szCs w:val="28"/>
                                    </w:rPr>
                                    <w:t>れい</w:t>
                                  </w:r>
                                </w:rt>
                                <w:rubyBase>
                                  <w:r w:rsidR="00A56411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例</w:t>
                                  </w:r>
                                </w:rubyBase>
                              </w:ruby>
                            </w:r>
                            <w:r w:rsidRPr="004B3E95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）</w:t>
                            </w:r>
                          </w:p>
                          <w:p w14:paraId="1CEC339A" w14:textId="41864D7E" w:rsidR="004B3E95" w:rsidRPr="004B3E95" w:rsidRDefault="00A56411" w:rsidP="004B3E95">
                            <w:pPr>
                              <w:spacing w:before="0" w:line="440" w:lineRule="exact"/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A56411" w:rsidRPr="00A56411">
                                    <w:rPr>
                                      <w:rFonts w:ascii="UD デジタル 教科書体 NK-B" w:eastAsia="UD デジタル 教科書体 NK-B"/>
                                      <w:sz w:val="10"/>
                                      <w:szCs w:val="28"/>
                                    </w:rPr>
                                    <w:t>くろ</w:t>
                                  </w:r>
                                </w:rt>
                                <w:rubyBase>
                                  <w:r w:rsidR="00A56411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黒</w:t>
                                  </w:r>
                                </w:rubyBase>
                              </w:ruby>
                            </w:r>
                            <w:r w:rsidR="004B3E95" w:rsidRPr="004B3E95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い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A56411" w:rsidRPr="00A56411">
                                    <w:rPr>
                                      <w:rFonts w:ascii="UD デジタル 教科書体 NK-B" w:eastAsia="UD デジタル 教科書体 NK-B"/>
                                      <w:sz w:val="10"/>
                                      <w:szCs w:val="28"/>
                                    </w:rPr>
                                    <w:t>ぼうし</w:t>
                                  </w:r>
                                </w:rt>
                                <w:rubyBase>
                                  <w:r w:rsidR="00A56411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帽子</w:t>
                                  </w:r>
                                </w:rubyBase>
                              </w:ruby>
                            </w:r>
                            <w:r w:rsidR="004B3E95" w:rsidRPr="004B3E95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が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A56411" w:rsidRPr="00A56411">
                                    <w:rPr>
                                      <w:rFonts w:ascii="UD デジタル 教科書体 NK-B" w:eastAsia="UD デジタル 教科書体 NK-B"/>
                                      <w:sz w:val="10"/>
                                      <w:szCs w:val="28"/>
                                    </w:rPr>
                                    <w:t>もっと</w:t>
                                  </w:r>
                                </w:rt>
                                <w:rubyBase>
                                  <w:r w:rsidR="00A56411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最</w:t>
                                  </w:r>
                                </w:rubyBase>
                              </w:ruby>
                            </w:r>
                            <w:r w:rsidR="004B3E95" w:rsidRPr="004B3E95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も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A56411" w:rsidRPr="00A56411">
                                    <w:rPr>
                                      <w:rFonts w:ascii="UD デジタル 教科書体 NK-B" w:eastAsia="UD デジタル 教科書体 NK-B"/>
                                      <w:sz w:val="10"/>
                                      <w:szCs w:val="28"/>
                                    </w:rPr>
                                    <w:t>おんど</w:t>
                                  </w:r>
                                </w:rt>
                                <w:rubyBase>
                                  <w:r w:rsidR="00A56411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温度</w:t>
                                  </w:r>
                                </w:rubyBase>
                              </w:ruby>
                            </w:r>
                            <w:r w:rsidR="004B3E95" w:rsidRPr="004B3E95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が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A56411" w:rsidRPr="00A56411">
                                    <w:rPr>
                                      <w:rFonts w:ascii="UD デジタル 教科書体 NK-B" w:eastAsia="UD デジタル 教科書体 NK-B"/>
                                      <w:sz w:val="10"/>
                                      <w:szCs w:val="28"/>
                                    </w:rPr>
                                    <w:t>たか</w:t>
                                  </w:r>
                                </w:rt>
                                <w:rubyBase>
                                  <w:r w:rsidR="00A56411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高</w:t>
                                  </w:r>
                                </w:rubyBase>
                              </w:ruby>
                            </w:r>
                            <w:r w:rsidR="004B3E95" w:rsidRPr="004B3E95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くなった。ついで、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A56411" w:rsidRPr="00A56411">
                                    <w:rPr>
                                      <w:rFonts w:ascii="UD デジタル 教科書体 NK-B" w:eastAsia="UD デジタル 教科書体 NK-B"/>
                                      <w:sz w:val="10"/>
                                      <w:szCs w:val="28"/>
                                    </w:rPr>
                                    <w:t>あかいろ</w:t>
                                  </w:r>
                                </w:rt>
                                <w:rubyBase>
                                  <w:r w:rsidR="00A56411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赤色</w:t>
                                  </w:r>
                                </w:rubyBase>
                              </w:ruby>
                            </w:r>
                            <w:r w:rsidR="004B3E95" w:rsidRPr="004B3E95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、</w:t>
                            </w:r>
                            <w:r w:rsidR="00233937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233937" w:rsidRPr="00233937">
                                    <w:rPr>
                                      <w:rFonts w:ascii="UD デジタル 教科書体 NK-B" w:eastAsia="UD デジタル 教科書体 NK-B"/>
                                      <w:sz w:val="10"/>
                                      <w:szCs w:val="28"/>
                                    </w:rPr>
                                    <w:t>ぼうし</w:t>
                                  </w:r>
                                </w:rt>
                                <w:rubyBase>
                                  <w:r w:rsidR="00233937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帽子</w:t>
                                  </w:r>
                                </w:rubyBase>
                              </w:ruby>
                            </w:r>
                            <w:r w:rsidR="004B3E95" w:rsidRPr="004B3E95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なし、</w:t>
                            </w:r>
                            <w:r w:rsidR="00233937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233937" w:rsidRPr="00233937">
                                    <w:rPr>
                                      <w:rFonts w:ascii="UD デジタル 教科書体 NK-B" w:eastAsia="UD デジタル 教科書体 NK-B"/>
                                      <w:sz w:val="10"/>
                                      <w:szCs w:val="28"/>
                                    </w:rPr>
                                    <w:t>しろいろ</w:t>
                                  </w:r>
                                </w:rt>
                                <w:rubyBase>
                                  <w:r w:rsidR="00233937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白色</w:t>
                                  </w:r>
                                </w:rubyBase>
                              </w:ruby>
                            </w:r>
                            <w:r w:rsidR="004B3E95" w:rsidRPr="004B3E95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となった。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4BEE60" id="_x0000_s1149" type="#_x0000_t202" style="position:absolute;left:0;text-align:left;margin-left:20.45pt;margin-top:25.45pt;width:473.4pt;height:55.8pt;z-index:-25117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" fillcolor="white [3201]" stroked="f" strokeweight=".5pt">
                <v:textbox>
                  <w:txbxContent>
                    <w:p w14:paraId="752CF798" w14:textId="085C95C0" w:rsidR="004B3E95" w:rsidRPr="004B3E95" w:rsidRDefault="004B3E95" w:rsidP="004B3E95">
                      <w:pPr>
                        <w:spacing w:before="0" w:line="440" w:lineRule="exact"/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</w:pPr>
                      <w:r w:rsidRPr="004B3E95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（</w:t>
                      </w:r>
                      <w:r w:rsidR="00A56411"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0"/>
                            <w:hpsRaise w:val="26"/>
                            <w:hpsBaseText w:val="28"/>
                            <w:lid w:val="ja-JP"/>
                          </w:rubyPr>
                          <w:rt>
                            <w:r w:rsidR="00A56411" w:rsidRPr="00A56411">
                              <w:rPr>
                                <w:rFonts w:ascii="UD デジタル 教科書体 NK-B" w:eastAsia="UD デジタル 教科書体 NK-B"/>
                                <w:sz w:val="10"/>
                                <w:szCs w:val="28"/>
                              </w:rPr>
                              <w:t>れい</w:t>
                            </w:r>
                          </w:rt>
                          <w:rubyBase>
                            <w:r w:rsidR="00A56411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例</w:t>
                            </w:r>
                          </w:rubyBase>
                        </w:ruby>
                      </w:r>
                      <w:r w:rsidRPr="004B3E95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）</w:t>
                      </w:r>
                    </w:p>
                    <w:p w14:paraId="1CEC339A" w14:textId="41864D7E" w:rsidR="004B3E95" w:rsidRPr="004B3E95" w:rsidRDefault="00A56411" w:rsidP="004B3E95">
                      <w:pPr>
                        <w:spacing w:before="0" w:line="440" w:lineRule="exact"/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</w:pPr>
                      <w:r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0"/>
                            <w:hpsRaise w:val="26"/>
                            <w:hpsBaseText w:val="28"/>
                            <w:lid w:val="ja-JP"/>
                          </w:rubyPr>
                          <w:rt>
                            <w:r w:rsidR="00A56411" w:rsidRPr="00A56411">
                              <w:rPr>
                                <w:rFonts w:ascii="UD デジタル 教科書体 NK-B" w:eastAsia="UD デジタル 教科書体 NK-B"/>
                                <w:sz w:val="10"/>
                                <w:szCs w:val="28"/>
                              </w:rPr>
                              <w:t>くろ</w:t>
                            </w:r>
                          </w:rt>
                          <w:rubyBase>
                            <w:r w:rsidR="00A56411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黒</w:t>
                            </w:r>
                          </w:rubyBase>
                        </w:ruby>
                      </w:r>
                      <w:r w:rsidR="004B3E95" w:rsidRPr="004B3E95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い</w:t>
                      </w:r>
                      <w:r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0"/>
                            <w:hpsRaise w:val="26"/>
                            <w:hpsBaseText w:val="28"/>
                            <w:lid w:val="ja-JP"/>
                          </w:rubyPr>
                          <w:rt>
                            <w:r w:rsidR="00A56411" w:rsidRPr="00A56411">
                              <w:rPr>
                                <w:rFonts w:ascii="UD デジタル 教科書体 NK-B" w:eastAsia="UD デジタル 教科書体 NK-B"/>
                                <w:sz w:val="10"/>
                                <w:szCs w:val="28"/>
                              </w:rPr>
                              <w:t>ぼうし</w:t>
                            </w:r>
                          </w:rt>
                          <w:rubyBase>
                            <w:r w:rsidR="00A56411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帽子</w:t>
                            </w:r>
                          </w:rubyBase>
                        </w:ruby>
                      </w:r>
                      <w:r w:rsidR="004B3E95" w:rsidRPr="004B3E95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が</w:t>
                      </w:r>
                      <w:r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0"/>
                            <w:hpsRaise w:val="26"/>
                            <w:hpsBaseText w:val="28"/>
                            <w:lid w:val="ja-JP"/>
                          </w:rubyPr>
                          <w:rt>
                            <w:r w:rsidR="00A56411" w:rsidRPr="00A56411">
                              <w:rPr>
                                <w:rFonts w:ascii="UD デジタル 教科書体 NK-B" w:eastAsia="UD デジタル 教科書体 NK-B"/>
                                <w:sz w:val="10"/>
                                <w:szCs w:val="28"/>
                              </w:rPr>
                              <w:t>もっと</w:t>
                            </w:r>
                          </w:rt>
                          <w:rubyBase>
                            <w:r w:rsidR="00A56411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最</w:t>
                            </w:r>
                          </w:rubyBase>
                        </w:ruby>
                      </w:r>
                      <w:r w:rsidR="004B3E95" w:rsidRPr="004B3E95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も</w:t>
                      </w:r>
                      <w:r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0"/>
                            <w:hpsRaise w:val="26"/>
                            <w:hpsBaseText w:val="28"/>
                            <w:lid w:val="ja-JP"/>
                          </w:rubyPr>
                          <w:rt>
                            <w:r w:rsidR="00A56411" w:rsidRPr="00A56411">
                              <w:rPr>
                                <w:rFonts w:ascii="UD デジタル 教科書体 NK-B" w:eastAsia="UD デジタル 教科書体 NK-B"/>
                                <w:sz w:val="10"/>
                                <w:szCs w:val="28"/>
                              </w:rPr>
                              <w:t>おんど</w:t>
                            </w:r>
                          </w:rt>
                          <w:rubyBase>
                            <w:r w:rsidR="00A56411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温度</w:t>
                            </w:r>
                          </w:rubyBase>
                        </w:ruby>
                      </w:r>
                      <w:r w:rsidR="004B3E95" w:rsidRPr="004B3E95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が</w:t>
                      </w:r>
                      <w:r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0"/>
                            <w:hpsRaise w:val="26"/>
                            <w:hpsBaseText w:val="28"/>
                            <w:lid w:val="ja-JP"/>
                          </w:rubyPr>
                          <w:rt>
                            <w:r w:rsidR="00A56411" w:rsidRPr="00A56411">
                              <w:rPr>
                                <w:rFonts w:ascii="UD デジタル 教科書体 NK-B" w:eastAsia="UD デジタル 教科書体 NK-B"/>
                                <w:sz w:val="10"/>
                                <w:szCs w:val="28"/>
                              </w:rPr>
                              <w:t>たか</w:t>
                            </w:r>
                          </w:rt>
                          <w:rubyBase>
                            <w:r w:rsidR="00A56411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高</w:t>
                            </w:r>
                          </w:rubyBase>
                        </w:ruby>
                      </w:r>
                      <w:r w:rsidR="004B3E95" w:rsidRPr="004B3E95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くなった。ついで、</w:t>
                      </w:r>
                      <w:r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0"/>
                            <w:hpsRaise w:val="26"/>
                            <w:hpsBaseText w:val="28"/>
                            <w:lid w:val="ja-JP"/>
                          </w:rubyPr>
                          <w:rt>
                            <w:r w:rsidR="00A56411" w:rsidRPr="00A56411">
                              <w:rPr>
                                <w:rFonts w:ascii="UD デジタル 教科書体 NK-B" w:eastAsia="UD デジタル 教科書体 NK-B"/>
                                <w:sz w:val="10"/>
                                <w:szCs w:val="28"/>
                              </w:rPr>
                              <w:t>あかいろ</w:t>
                            </w:r>
                          </w:rt>
                          <w:rubyBase>
                            <w:r w:rsidR="00A56411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赤色</w:t>
                            </w:r>
                          </w:rubyBase>
                        </w:ruby>
                      </w:r>
                      <w:r w:rsidR="004B3E95" w:rsidRPr="004B3E95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、</w:t>
                      </w:r>
                      <w:r w:rsidR="00233937"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0"/>
                            <w:hpsRaise w:val="26"/>
                            <w:hpsBaseText w:val="28"/>
                            <w:lid w:val="ja-JP"/>
                          </w:rubyPr>
                          <w:rt>
                            <w:r w:rsidR="00233937" w:rsidRPr="00233937">
                              <w:rPr>
                                <w:rFonts w:ascii="UD デジタル 教科書体 NK-B" w:eastAsia="UD デジタル 教科書体 NK-B"/>
                                <w:sz w:val="10"/>
                                <w:szCs w:val="28"/>
                              </w:rPr>
                              <w:t>ぼうし</w:t>
                            </w:r>
                          </w:rt>
                          <w:rubyBase>
                            <w:r w:rsidR="00233937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帽子</w:t>
                            </w:r>
                          </w:rubyBase>
                        </w:ruby>
                      </w:r>
                      <w:r w:rsidR="004B3E95" w:rsidRPr="004B3E95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なし、</w:t>
                      </w:r>
                      <w:r w:rsidR="00233937"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0"/>
                            <w:hpsRaise w:val="26"/>
                            <w:hpsBaseText w:val="28"/>
                            <w:lid w:val="ja-JP"/>
                          </w:rubyPr>
                          <w:rt>
                            <w:r w:rsidR="00233937" w:rsidRPr="00233937">
                              <w:rPr>
                                <w:rFonts w:ascii="UD デジタル 教科書体 NK-B" w:eastAsia="UD デジタル 教科書体 NK-B"/>
                                <w:sz w:val="10"/>
                                <w:szCs w:val="28"/>
                              </w:rPr>
                              <w:t>しろいろ</w:t>
                            </w:r>
                          </w:rt>
                          <w:rubyBase>
                            <w:r w:rsidR="00233937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白色</w:t>
                            </w:r>
                          </w:rubyBase>
                        </w:ruby>
                      </w:r>
                      <w:r w:rsidR="004B3E95" w:rsidRPr="004B3E95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となった。</w:t>
                      </w:r>
                    </w:p>
                  </w:txbxContent>
                </v:textbox>
              </v:shape>
            </w:pict>
          </mc:Fallback>
        </mc:AlternateContent>
      </w:r>
      <w:r w:rsidR="004B3E95" w:rsidRPr="00E95D6B">
        <w:rPr>
          <w:rFonts w:ascii="UD デジタル 教科書体 NK-B" w:eastAsia="UD デジタル 教科書体 NK-B" w:hAnsi="ＭＳ ゴシック" w:cs="Times New Roman" w:hint="eastAsia"/>
          <w:b/>
          <w:bCs/>
          <w:noProof/>
          <w:spacing w:val="-10"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13920" behindDoc="0" locked="0" layoutInCell="1" allowOverlap="1" wp14:anchorId="1FEEF5E7" wp14:editId="3B9E3759">
                <wp:simplePos x="0" y="0"/>
                <wp:positionH relativeFrom="column">
                  <wp:posOffset>61595</wp:posOffset>
                </wp:positionH>
                <wp:positionV relativeFrom="paragraph">
                  <wp:posOffset>356235</wp:posOffset>
                </wp:positionV>
                <wp:extent cx="6446520" cy="800100"/>
                <wp:effectExtent l="0" t="0" r="11430" b="19050"/>
                <wp:wrapNone/>
                <wp:docPr id="1743549271" name="四角形: 角を丸くする 1743549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46520" cy="80010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0CCF392" w14:textId="1F313238" w:rsidR="0069689E" w:rsidRPr="004B3E95" w:rsidRDefault="0069689E" w:rsidP="0069689E">
                            <w:pPr>
                              <w:spacing w:line="240" w:lineRule="atLeast"/>
                              <w:rPr>
                                <w:rFonts w:ascii="UD デジタル 教科書体 NK-B" w:eastAsia="UD デジタル 教科書体 NK-B" w:hAnsi="ＭＳ ゴシック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FEEF5E7" id="四角形: 角を丸くする 1743549271" o:spid="_x0000_s1150" style="position:absolute;left:0;text-align:left;margin-left:4.85pt;margin-top:28.05pt;width:507.6pt;height:63pt;z-index:252113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" filled="f" strokecolor="#f66" strokeweight="1pt">
                <v:stroke joinstyle="miter"/>
                <v:textbox>
                  <w:txbxContent>
                    <w:p w14:paraId="40CCF392" w14:textId="1F313238" w:rsidR="0069689E" w:rsidRPr="004B3E95" w:rsidRDefault="0069689E" w:rsidP="0069689E">
                      <w:pPr>
                        <w:spacing w:line="240" w:lineRule="atLeast"/>
                        <w:rPr>
                          <w:rFonts w:ascii="UD デジタル 教科書体 NK-B" w:eastAsia="UD デジタル 教科書体 NK-B" w:hAnsi="ＭＳ ゴシック"/>
                          <w:sz w:val="28"/>
                          <w:szCs w:val="2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7D7A1E">
        <w:rPr>
          <w:rFonts w:ascii="UD デジタル 教科書体 NK-B" w:eastAsia="UD デジタル 教科書体 NK-B" w:hAnsi="游明朝" w:cs="Times New Roman"/>
          <w:spacing w:val="-10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pacing w:val="-10"/>
                <w:sz w:val="10"/>
                <w:szCs w:val="28"/>
              </w:rPr>
              <w:t>こうさつぜんはん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pacing w:val="-10"/>
                <w:sz w:val="28"/>
                <w:szCs w:val="28"/>
              </w:rPr>
              <w:t>考察前半</w:t>
            </w:r>
          </w:rubyBase>
        </w:ruby>
      </w:r>
      <w:r w:rsidR="007D7A1E" w:rsidRPr="00E95D6B">
        <w:rPr>
          <w:rFonts w:ascii="UD デジタル 教科書体 NK-B" w:eastAsia="UD デジタル 教科書体 NK-B" w:hAnsi="游明朝" w:cs="Times New Roman" w:hint="eastAsia"/>
          <w:spacing w:val="-10"/>
          <w:sz w:val="28"/>
          <w:szCs w:val="28"/>
        </w:rPr>
        <w:t>「</w:t>
      </w:r>
      <w:r w:rsidR="007D7A1E">
        <w:rPr>
          <w:rFonts w:ascii="UD デジタル 教科書体 NK-B" w:eastAsia="UD デジタル 教科書体 NK-B" w:hAnsi="游明朝" w:cs="Times New Roman"/>
          <w:spacing w:val="-10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pacing w:val="-10"/>
                <w:sz w:val="10"/>
                <w:szCs w:val="28"/>
              </w:rPr>
              <w:t>けっか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pacing w:val="-10"/>
                <w:sz w:val="28"/>
                <w:szCs w:val="28"/>
              </w:rPr>
              <w:t>結果</w:t>
            </w:r>
          </w:rubyBase>
        </w:ruby>
      </w:r>
      <w:r w:rsidR="0069689E" w:rsidRPr="00E95D6B">
        <w:rPr>
          <w:rFonts w:ascii="UD デジタル 教科書体 NK-B" w:eastAsia="UD デジタル 教科書体 NK-B" w:hAnsi="游明朝" w:cs="Times New Roman" w:hint="eastAsia"/>
          <w:spacing w:val="-10"/>
          <w:sz w:val="28"/>
          <w:szCs w:val="28"/>
        </w:rPr>
        <w:t>のおさらい</w:t>
      </w:r>
      <w:r w:rsidR="004B3E95" w:rsidRPr="00E95D6B">
        <w:rPr>
          <w:rFonts w:ascii="UD デジタル 教科書体 NK-B" w:eastAsia="UD デジタル 教科書体 NK-B" w:hAnsi="游明朝" w:cs="Times New Roman" w:hint="eastAsia"/>
          <w:spacing w:val="-10"/>
          <w:sz w:val="28"/>
          <w:szCs w:val="28"/>
        </w:rPr>
        <w:t>」</w:t>
      </w:r>
      <w:r w:rsidRPr="00E95D6B">
        <w:rPr>
          <w:rFonts w:ascii="UD デジタル 教科書体 NK-B" w:eastAsia="UD デジタル 教科書体 NK-B" w:hAnsi="游明朝" w:cs="Times New Roman" w:hint="eastAsia"/>
          <w:spacing w:val="-10"/>
          <w:sz w:val="28"/>
          <w:szCs w:val="28"/>
        </w:rPr>
        <w:t>：</w:t>
      </w:r>
      <w:r w:rsidR="007D7A1E">
        <w:rPr>
          <w:rFonts w:ascii="UD デジタル 教科書体 NK-B" w:eastAsia="UD デジタル 教科書体 NK-B" w:hAnsi="游明朝" w:cs="Times New Roman"/>
          <w:spacing w:val="-10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pacing w:val="-10"/>
                <w:sz w:val="10"/>
                <w:szCs w:val="28"/>
              </w:rPr>
              <w:t>こんきょ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pacing w:val="-10"/>
                <w:sz w:val="28"/>
                <w:szCs w:val="28"/>
              </w:rPr>
              <w:t>根拠</w:t>
            </w:r>
          </w:rubyBase>
        </w:ruby>
      </w:r>
      <w:r w:rsidR="004B3E95" w:rsidRPr="00E95D6B">
        <w:rPr>
          <w:rFonts w:ascii="UD デジタル 教科書体 NK-B" w:eastAsia="UD デジタル 教科書体 NK-B" w:hAnsi="游明朝" w:cs="Times New Roman" w:hint="eastAsia"/>
          <w:spacing w:val="-10"/>
          <w:sz w:val="28"/>
          <w:szCs w:val="28"/>
        </w:rPr>
        <w:t>と</w:t>
      </w:r>
      <w:r w:rsidR="007D7A1E" w:rsidRPr="00E95D6B">
        <w:rPr>
          <w:rFonts w:ascii="UD デジタル 教科書体 NK-B" w:eastAsia="UD デジタル 教科書体 NK-B" w:hAnsi="游明朝" w:cs="Times New Roman" w:hint="eastAsia"/>
          <w:spacing w:val="-10"/>
          <w:sz w:val="28"/>
          <w:szCs w:val="28"/>
        </w:rPr>
        <w:t>なる</w:t>
      </w:r>
      <w:r w:rsidR="007D7A1E">
        <w:rPr>
          <w:rFonts w:ascii="UD デジタル 教科書体 NK-B" w:eastAsia="UD デジタル 教科書体 NK-B" w:hAnsi="游明朝" w:cs="Times New Roman"/>
          <w:spacing w:val="-10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pacing w:val="-10"/>
                <w:sz w:val="10"/>
                <w:szCs w:val="28"/>
              </w:rPr>
              <w:t>けっか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pacing w:val="-10"/>
                <w:sz w:val="28"/>
                <w:szCs w:val="28"/>
              </w:rPr>
              <w:t>結果</w:t>
            </w:r>
          </w:rubyBase>
        </w:ruby>
      </w:r>
      <w:r w:rsidR="0069689E" w:rsidRPr="00E95D6B">
        <w:rPr>
          <w:rFonts w:ascii="UD デジタル 教科書体 NK-B" w:eastAsia="UD デジタル 教科書体 NK-B" w:hAnsi="游明朝" w:cs="Times New Roman" w:hint="eastAsia"/>
          <w:spacing w:val="-10"/>
          <w:sz w:val="28"/>
          <w:szCs w:val="28"/>
        </w:rPr>
        <w:t>を</w:t>
      </w:r>
      <w:r w:rsidR="007D7A1E">
        <w:rPr>
          <w:rFonts w:ascii="UD デジタル 教科書体 NK-B" w:eastAsia="UD デジタル 教科書体 NK-B" w:hAnsi="游明朝" w:cs="Times New Roman"/>
          <w:spacing w:val="-10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pacing w:val="-10"/>
                <w:sz w:val="10"/>
                <w:szCs w:val="28"/>
              </w:rPr>
              <w:t>かん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pacing w:val="-10"/>
                <w:sz w:val="28"/>
                <w:szCs w:val="28"/>
              </w:rPr>
              <w:t>簡</w:t>
            </w:r>
          </w:rubyBase>
        </w:ruby>
      </w:r>
      <w:r w:rsidR="007D7A1E">
        <w:rPr>
          <w:rFonts w:ascii="UD デジタル 教科書体 NK-B" w:eastAsia="UD デジタル 教科書体 NK-B" w:hAnsi="游明朝" w:cs="Times New Roman"/>
          <w:spacing w:val="-10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pacing w:val="-10"/>
                <w:sz w:val="10"/>
                <w:szCs w:val="28"/>
              </w:rPr>
              <w:t>たん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pacing w:val="-10"/>
                <w:sz w:val="28"/>
                <w:szCs w:val="28"/>
              </w:rPr>
              <w:t>単</w:t>
            </w:r>
          </w:rubyBase>
        </w:ruby>
      </w:r>
      <w:r w:rsidR="0069689E" w:rsidRPr="00E95D6B">
        <w:rPr>
          <w:rFonts w:ascii="UD デジタル 教科書体 NK-B" w:eastAsia="UD デジタル 教科書体 NK-B" w:hAnsi="游明朝" w:cs="Times New Roman" w:hint="eastAsia"/>
          <w:spacing w:val="-10"/>
          <w:sz w:val="28"/>
          <w:szCs w:val="28"/>
        </w:rPr>
        <w:t>にことば</w:t>
      </w:r>
      <w:r w:rsidR="00CC0886">
        <w:rPr>
          <w:rFonts w:ascii="UD デジタル 教科書体 NK-B" w:eastAsia="UD デジタル 教科書体 NK-B" w:hAnsi="游明朝" w:cs="Times New Roman" w:hint="eastAsia"/>
          <w:spacing w:val="-10"/>
          <w:sz w:val="28"/>
          <w:szCs w:val="28"/>
        </w:rPr>
        <w:t>で</w:t>
      </w:r>
      <w:r w:rsidR="007D7A1E">
        <w:rPr>
          <w:rFonts w:ascii="UD デジタル 教科書体 NK-B" w:eastAsia="UD デジタル 教科書体 NK-B" w:hAnsi="游明朝" w:cs="Times New Roman"/>
          <w:spacing w:val="-10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pacing w:val="-10"/>
                <w:sz w:val="10"/>
                <w:szCs w:val="28"/>
              </w:rPr>
              <w:t>か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pacing w:val="-10"/>
                <w:sz w:val="28"/>
                <w:szCs w:val="28"/>
              </w:rPr>
              <w:t>書</w:t>
            </w:r>
          </w:rubyBase>
        </w:ruby>
      </w:r>
      <w:r w:rsidR="0069689E" w:rsidRPr="00E95D6B">
        <w:rPr>
          <w:rFonts w:ascii="UD デジタル 教科書体 NK-B" w:eastAsia="UD デジタル 教科書体 NK-B" w:hAnsi="游明朝" w:cs="Times New Roman" w:hint="eastAsia"/>
          <w:spacing w:val="-10"/>
          <w:sz w:val="28"/>
          <w:szCs w:val="28"/>
        </w:rPr>
        <w:t>きましょう</w:t>
      </w:r>
      <w:r w:rsidR="004B3E95" w:rsidRPr="00E95D6B">
        <w:rPr>
          <w:rFonts w:ascii="UD デジタル 教科書体 NK-B" w:eastAsia="UD デジタル 教科書体 NK-B" w:hAnsi="游明朝" w:cs="Times New Roman" w:hint="eastAsia"/>
          <w:spacing w:val="-10"/>
          <w:sz w:val="28"/>
          <w:szCs w:val="28"/>
        </w:rPr>
        <w:t>。</w:t>
      </w:r>
    </w:p>
    <w:p w14:paraId="1F30A358" w14:textId="77777777" w:rsidR="00BF1DC6" w:rsidRPr="00E95D6B" w:rsidRDefault="00BF1DC6" w:rsidP="00BF1DC6">
      <w:pPr>
        <w:spacing w:before="0" w:after="160" w:line="460" w:lineRule="exact"/>
        <w:ind w:left="720"/>
        <w:rPr>
          <w:rFonts w:ascii="UD デジタル 教科書体 NK-B" w:eastAsia="UD デジタル 教科書体 NK-B" w:hAnsi="游明朝" w:cs="Times New Roman"/>
          <w:spacing w:val="-10"/>
          <w:sz w:val="28"/>
          <w:szCs w:val="28"/>
        </w:rPr>
      </w:pPr>
    </w:p>
    <w:p w14:paraId="03A006DE" w14:textId="4831A8DD" w:rsidR="004B3E95" w:rsidRPr="00E95D6B" w:rsidRDefault="004B3E95" w:rsidP="004B3E95">
      <w:pPr>
        <w:spacing w:before="0" w:after="160" w:line="460" w:lineRule="exact"/>
        <w:ind w:left="720"/>
        <w:rPr>
          <w:rFonts w:ascii="UD デジタル 教科書体 NK-B" w:eastAsia="UD デジタル 教科書体 NK-B" w:hAnsi="游明朝" w:cs="Times New Roman"/>
          <w:spacing w:val="-10"/>
          <w:sz w:val="28"/>
          <w:szCs w:val="28"/>
        </w:rPr>
      </w:pPr>
    </w:p>
    <w:p w14:paraId="4DE2F3EF" w14:textId="2DA427BA" w:rsidR="0069689E" w:rsidRPr="00E95D6B" w:rsidRDefault="0069689E" w:rsidP="004B3E95">
      <w:pPr>
        <w:spacing w:before="0" w:after="160" w:line="460" w:lineRule="exact"/>
        <w:rPr>
          <w:rFonts w:ascii="UD デジタル 教科書体 NK-B" w:eastAsia="UD デジタル 教科書体 NK-B" w:hAnsi="游明朝" w:cs="Times New Roman"/>
          <w:sz w:val="28"/>
          <w:szCs w:val="28"/>
        </w:rPr>
      </w:pPr>
    </w:p>
    <w:p w14:paraId="6DC12162" w14:textId="6D5F35A8" w:rsidR="00BF1DC6" w:rsidRPr="00BF1DC6" w:rsidRDefault="00233937" w:rsidP="00BF1DC6">
      <w:pPr>
        <w:numPr>
          <w:ilvl w:val="0"/>
          <w:numId w:val="28"/>
        </w:numPr>
        <w:spacing w:before="0" w:after="160" w:line="460" w:lineRule="exact"/>
        <w:rPr>
          <w:rFonts w:ascii="UD デジタル 教科書体 NK-B" w:eastAsia="UD デジタル 教科書体 NK-B" w:hAnsi="游明朝" w:cs="Times New Roman"/>
          <w:sz w:val="28"/>
          <w:szCs w:val="28"/>
        </w:rPr>
      </w:pPr>
      <w:r w:rsidRPr="00BF1DC6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12"/>
            <w:hpsRaise w:val="26"/>
            <w:hpsBaseText w:val="28"/>
            <w:lid w:val="ja-JP"/>
          </w:rubyPr>
          <w:rt>
            <w:r w:rsidR="00233937" w:rsidRPr="00BF1DC6">
              <w:rPr>
                <w:rFonts w:ascii="UD デジタル 教科書体 NK-B" w:eastAsia="UD デジタル 教科書体 NK-B" w:hAnsi="游明朝" w:cs="Times New Roman" w:hint="eastAsia"/>
                <w:sz w:val="12"/>
                <w:szCs w:val="28"/>
              </w:rPr>
              <w:t>こうさつ</w:t>
            </w:r>
          </w:rt>
          <w:rubyBase>
            <w:r w:rsidR="00233937" w:rsidRPr="00BF1DC6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考察</w:t>
            </w:r>
          </w:rubyBase>
        </w:ruby>
      </w:r>
      <w:r w:rsidRPr="00BF1DC6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12"/>
            <w:hpsRaise w:val="26"/>
            <w:hpsBaseText w:val="28"/>
            <w:lid w:val="ja-JP"/>
          </w:rubyPr>
          <w:rt>
            <w:r w:rsidR="00233937" w:rsidRPr="00BF1DC6">
              <w:rPr>
                <w:rFonts w:ascii="UD デジタル 教科書体 NK-B" w:eastAsia="UD デジタル 教科書体 NK-B" w:hAnsi="游明朝" w:cs="Times New Roman" w:hint="eastAsia"/>
                <w:sz w:val="12"/>
                <w:szCs w:val="28"/>
              </w:rPr>
              <w:t>こうはん</w:t>
            </w:r>
          </w:rt>
          <w:rubyBase>
            <w:r w:rsidR="00233937" w:rsidRPr="00BF1DC6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後半</w:t>
            </w:r>
          </w:rubyBase>
        </w:ruby>
      </w:r>
      <w:r w:rsidR="004B3E95" w:rsidRPr="00BF1DC6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「</w:t>
      </w:r>
      <w:r w:rsidRPr="00BF1DC6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233937" w:rsidRPr="00BF1DC6">
              <w:rPr>
                <w:rFonts w:ascii="UD デジタル 教科書体 NK-B" w:eastAsia="UD デジタル 教科書体 NK-B" w:hAnsi="游明朝" w:cs="Times New Roman" w:hint="eastAsia"/>
                <w:sz w:val="10"/>
                <w:szCs w:val="28"/>
              </w:rPr>
              <w:t>わ</w:t>
            </w:r>
          </w:rt>
          <w:rubyBase>
            <w:r w:rsidR="00233937" w:rsidRPr="00BF1DC6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分</w:t>
            </w:r>
          </w:rubyBase>
        </w:ruby>
      </w:r>
      <w:r w:rsidR="004B3E95" w:rsidRPr="00BF1DC6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かることや</w:t>
      </w:r>
      <w:r w:rsidRPr="00BF1DC6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233937" w:rsidRPr="00BF1DC6">
              <w:rPr>
                <w:rFonts w:ascii="UD デジタル 教科書体 NK-B" w:eastAsia="UD デジタル 教科書体 NK-B" w:hAnsi="游明朝" w:cs="Times New Roman" w:hint="eastAsia"/>
                <w:sz w:val="10"/>
                <w:szCs w:val="28"/>
              </w:rPr>
              <w:t>かんが</w:t>
            </w:r>
          </w:rt>
          <w:rubyBase>
            <w:r w:rsidR="00233937" w:rsidRPr="00BF1DC6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考</w:t>
            </w:r>
          </w:rubyBase>
        </w:ruby>
      </w:r>
      <w:r w:rsidR="004B3E95" w:rsidRPr="00BF1DC6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えられる</w:t>
      </w:r>
      <w:r w:rsidRPr="00BF1DC6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233937" w:rsidRPr="00BF1DC6">
              <w:rPr>
                <w:rFonts w:ascii="UD デジタル 教科書体 NK-B" w:eastAsia="UD デジタル 教科書体 NK-B" w:hAnsi="游明朝" w:cs="Times New Roman" w:hint="eastAsia"/>
                <w:sz w:val="10"/>
                <w:szCs w:val="28"/>
              </w:rPr>
              <w:t>りゆう</w:t>
            </w:r>
          </w:rt>
          <w:rubyBase>
            <w:r w:rsidR="00233937" w:rsidRPr="00BF1DC6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理由</w:t>
            </w:r>
          </w:rubyBase>
        </w:ruby>
      </w:r>
      <w:r w:rsidR="004B3E95" w:rsidRPr="00BF1DC6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、</w:t>
      </w:r>
      <w:r w:rsidRPr="00BF1DC6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233937" w:rsidRPr="00BF1DC6">
              <w:rPr>
                <w:rFonts w:ascii="UD デジタル 教科書体 NK-B" w:eastAsia="UD デジタル 教科書体 NK-B" w:hAnsi="游明朝" w:cs="Times New Roman" w:hint="eastAsia"/>
                <w:sz w:val="10"/>
                <w:szCs w:val="28"/>
              </w:rPr>
              <w:t>じぶん</w:t>
            </w:r>
          </w:rt>
          <w:rubyBase>
            <w:r w:rsidR="00233937" w:rsidRPr="00BF1DC6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自分</w:t>
            </w:r>
          </w:rubyBase>
        </w:ruby>
      </w:r>
      <w:r w:rsidR="004B3E95" w:rsidRPr="00BF1DC6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の</w:t>
      </w:r>
      <w:r w:rsidRPr="00BF1DC6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233937" w:rsidRPr="00BF1DC6">
              <w:rPr>
                <w:rFonts w:ascii="UD デジタル 教科書体 NK-B" w:eastAsia="UD デジタル 教科書体 NK-B" w:hAnsi="游明朝" w:cs="Times New Roman" w:hint="eastAsia"/>
                <w:sz w:val="10"/>
                <w:szCs w:val="28"/>
              </w:rPr>
              <w:t>かんが</w:t>
            </w:r>
          </w:rt>
          <w:rubyBase>
            <w:r w:rsidR="00233937" w:rsidRPr="00BF1DC6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考</w:t>
            </w:r>
          </w:rubyBase>
        </w:ruby>
      </w:r>
      <w:r w:rsidR="004B3E95" w:rsidRPr="00BF1DC6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え」</w:t>
      </w:r>
      <w:r w:rsidR="0069689E" w:rsidRPr="00BF1DC6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：</w:t>
      </w:r>
      <w:r w:rsidR="007D7A1E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けっか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結果</w:t>
            </w:r>
          </w:rubyBase>
        </w:ruby>
      </w:r>
      <w:r w:rsidR="0069689E" w:rsidRPr="00BF1DC6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をそのまま</w:t>
      </w:r>
      <w:r w:rsidR="007D7A1E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か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書</w:t>
            </w:r>
          </w:rubyBase>
        </w:ruby>
      </w:r>
      <w:r w:rsidR="0069689E" w:rsidRPr="00BF1DC6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くのではなく、</w:t>
      </w:r>
      <w:r w:rsidR="007D7A1E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じぶん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自分</w:t>
            </w:r>
          </w:rubyBase>
        </w:ruby>
      </w:r>
      <w:r w:rsidR="0069689E" w:rsidRPr="00BF1DC6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の</w:t>
      </w:r>
      <w:r w:rsidR="007D7A1E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かんが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考</w:t>
            </w:r>
          </w:rubyBase>
        </w:ruby>
      </w:r>
      <w:r w:rsidR="0069689E" w:rsidRPr="00BF1DC6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えを</w:t>
      </w:r>
      <w:r w:rsidR="007D7A1E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か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書</w:t>
            </w:r>
          </w:rubyBase>
        </w:ruby>
      </w:r>
      <w:r w:rsidR="0069689E" w:rsidRPr="00BF1DC6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いてみ</w:t>
      </w:r>
      <w:r w:rsidR="001F78BE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ましょう</w:t>
      </w:r>
      <w:r w:rsidR="0069689E" w:rsidRPr="00BF1DC6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。また、</w:t>
      </w:r>
      <w:r w:rsidR="007D7A1E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あら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新</w:t>
            </w:r>
          </w:rubyBase>
        </w:ruby>
      </w:r>
      <w:r w:rsidR="0069689E" w:rsidRPr="00BF1DC6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たに</w:t>
      </w:r>
      <w:r w:rsidRPr="00BF1DC6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233937" w:rsidRPr="00BF1DC6">
              <w:rPr>
                <w:rFonts w:ascii="UD デジタル 教科書体 NK-B" w:eastAsia="UD デジタル 教科書体 NK-B" w:hAnsi="游明朝" w:cs="Times New Roman" w:hint="eastAsia"/>
                <w:sz w:val="10"/>
                <w:szCs w:val="28"/>
              </w:rPr>
              <w:t>で</w:t>
            </w:r>
          </w:rt>
          <w:rubyBase>
            <w:r w:rsidR="00233937" w:rsidRPr="00BF1DC6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出</w:t>
            </w:r>
          </w:rubyBase>
        </w:ruby>
      </w:r>
      <w:r w:rsidR="0069689E" w:rsidRPr="00BF1DC6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てきた</w:t>
      </w:r>
      <w:r w:rsidR="007D7A1E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ぎもん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疑問</w:t>
            </w:r>
          </w:rubyBase>
        </w:ruby>
      </w:r>
      <w:r w:rsidR="0069689E" w:rsidRPr="00BF1DC6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などを</w:t>
      </w:r>
      <w:r w:rsidR="007D7A1E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か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書</w:t>
            </w:r>
          </w:rubyBase>
        </w:ruby>
      </w:r>
      <w:r w:rsidR="0069689E" w:rsidRPr="00BF1DC6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いても</w:t>
      </w:r>
      <w:r w:rsidR="007D7A1E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かま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構</w:t>
            </w:r>
          </w:rubyBase>
        </w:ruby>
      </w:r>
      <w:r w:rsidR="0069689E" w:rsidRPr="00BF1DC6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いません。</w:t>
      </w:r>
      <w:r w:rsidR="00A42251" w:rsidRPr="00BF1DC6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 xml:space="preserve">　</w:t>
      </w:r>
    </w:p>
    <w:p w14:paraId="6451ECCC" w14:textId="4B8C7886" w:rsidR="0069689E" w:rsidRPr="00E95D6B" w:rsidRDefault="00BF1DC6" w:rsidP="004B3E95">
      <w:pPr>
        <w:spacing w:before="0" w:after="160" w:line="460" w:lineRule="exact"/>
        <w:rPr>
          <w:rFonts w:ascii="UD デジタル 教科書体 NK-B" w:eastAsia="UD デジタル 教科書体 NK-B" w:hAnsi="游明朝" w:cs="Times New Roman"/>
          <w:sz w:val="28"/>
          <w:szCs w:val="28"/>
        </w:rPr>
      </w:pPr>
      <w:r w:rsidRPr="00E95D6B">
        <w:rPr>
          <w:rFonts w:ascii="UD デジタル 教科書体 NK-B" w:eastAsia="UD デジタル 教科書体 NK-B" w:hAnsi="游明朝" w:cs="Times New Roman" w:hint="eastAsia"/>
          <w:noProof/>
          <w:spacing w:val="-1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46688" behindDoc="0" locked="0" layoutInCell="1" allowOverlap="1" wp14:anchorId="12FC608D" wp14:editId="0E7A6C14">
                <wp:simplePos x="0" y="0"/>
                <wp:positionH relativeFrom="column">
                  <wp:posOffset>259715</wp:posOffset>
                </wp:positionH>
                <wp:positionV relativeFrom="paragraph">
                  <wp:posOffset>79375</wp:posOffset>
                </wp:positionV>
                <wp:extent cx="6141720" cy="960120"/>
                <wp:effectExtent l="0" t="0" r="0" b="0"/>
                <wp:wrapNone/>
                <wp:docPr id="1225344350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141720" cy="9601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0DCDC70" w14:textId="3C3487C4" w:rsidR="004B3E95" w:rsidRPr="004B3E95" w:rsidRDefault="004B3E95" w:rsidP="004B3E95">
                            <w:pPr>
                              <w:spacing w:before="0" w:line="440" w:lineRule="exact"/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</w:pPr>
                            <w:r w:rsidRPr="004B3E95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（</w:t>
                            </w:r>
                            <w:r w:rsidR="00233937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233937" w:rsidRPr="00233937">
                                    <w:rPr>
                                      <w:rFonts w:ascii="UD デジタル 教科書体 NK-B" w:eastAsia="UD デジタル 教科書体 NK-B"/>
                                      <w:sz w:val="10"/>
                                      <w:szCs w:val="28"/>
                                    </w:rPr>
                                    <w:t>れい</w:t>
                                  </w:r>
                                </w:rt>
                                <w:rubyBase>
                                  <w:r w:rsidR="00233937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例</w:t>
                                  </w:r>
                                </w:rubyBase>
                              </w:ruby>
                            </w:r>
                            <w:r w:rsidRPr="004B3E95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）</w:t>
                            </w:r>
                          </w:p>
                          <w:p w14:paraId="7ABA72BA" w14:textId="4BE96D9D" w:rsidR="004B3E95" w:rsidRDefault="00233937" w:rsidP="004B3E95">
                            <w:pPr>
                              <w:spacing w:before="0" w:line="440" w:lineRule="exact"/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233937" w:rsidRPr="00233937">
                                    <w:rPr>
                                      <w:rFonts w:ascii="UD デジタル 教科書体 NK-B" w:eastAsia="UD デジタル 教科書体 NK-B"/>
                                      <w:sz w:val="10"/>
                                      <w:szCs w:val="28"/>
                                    </w:rPr>
                                    <w:t>くろ</w:t>
                                  </w:r>
                                </w:rt>
                                <w:rubyBase>
                                  <w:r w:rsidR="00233937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黒</w:t>
                                  </w:r>
                                </w:rubyBase>
                              </w:ruby>
                            </w:r>
                            <w:r w:rsidRPr="004B3E95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い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233937" w:rsidRPr="00233937">
                                    <w:rPr>
                                      <w:rFonts w:ascii="UD デジタル 教科書体 NK-B" w:eastAsia="UD デジタル 教科書体 NK-B"/>
                                      <w:sz w:val="10"/>
                                      <w:szCs w:val="28"/>
                                    </w:rPr>
                                    <w:t>いろ</w:t>
                                  </w:r>
                                </w:rt>
                                <w:rubyBase>
                                  <w:r w:rsidR="00233937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色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はたくさんの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233937" w:rsidRPr="00233937">
                                    <w:rPr>
                                      <w:rFonts w:ascii="UD デジタル 教科書体 NK-B" w:eastAsia="UD デジタル 教科書体 NK-B"/>
                                      <w:sz w:val="10"/>
                                      <w:szCs w:val="28"/>
                                    </w:rPr>
                                    <w:t>いろ</w:t>
                                  </w:r>
                                </w:rt>
                                <w:rubyBase>
                                  <w:r w:rsidR="00233937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色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の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233937" w:rsidRPr="00233937">
                                    <w:rPr>
                                      <w:rFonts w:ascii="UD デジタル 教科書体 NK-B" w:eastAsia="UD デジタル 教科書体 NK-B"/>
                                      <w:sz w:val="10"/>
                                      <w:szCs w:val="28"/>
                                    </w:rPr>
                                    <w:t>ひかり</w:t>
                                  </w:r>
                                </w:rt>
                                <w:rubyBase>
                                  <w:r w:rsidR="00233937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光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を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233937" w:rsidRPr="00233937">
                                    <w:rPr>
                                      <w:rFonts w:ascii="UD デジタル 教科書体 NK-B" w:eastAsia="UD デジタル 教科書体 NK-B"/>
                                      <w:sz w:val="10"/>
                                      <w:szCs w:val="28"/>
                                    </w:rPr>
                                    <w:t>きゅうしゅう</w:t>
                                  </w:r>
                                </w:rt>
                                <w:rubyBase>
                                  <w:r w:rsidR="00233937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吸収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するから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233937" w:rsidRPr="00233937">
                                    <w:rPr>
                                      <w:rFonts w:ascii="UD デジタル 教科書体 NK-B" w:eastAsia="UD デジタル 教科書体 NK-B"/>
                                      <w:sz w:val="10"/>
                                      <w:szCs w:val="28"/>
                                    </w:rPr>
                                    <w:t>おんど</w:t>
                                  </w:r>
                                </w:rt>
                                <w:rubyBase>
                                  <w:r w:rsidR="00233937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温度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が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233937" w:rsidRPr="00233937">
                                    <w:rPr>
                                      <w:rFonts w:ascii="UD デジタル 教科書体 NK-B" w:eastAsia="UD デジタル 教科書体 NK-B"/>
                                      <w:sz w:val="10"/>
                                      <w:szCs w:val="28"/>
                                    </w:rPr>
                                    <w:t>たか</w:t>
                                  </w:r>
                                </w:rt>
                                <w:rubyBase>
                                  <w:r w:rsidR="00233937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高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くなるのではないか。</w:t>
                            </w:r>
                          </w:p>
                          <w:p w14:paraId="040160D3" w14:textId="5F5163C2" w:rsidR="004B3E95" w:rsidRDefault="00233937" w:rsidP="004B3E95">
                            <w:pPr>
                              <w:spacing w:before="0" w:line="440" w:lineRule="exact"/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233937" w:rsidRPr="00233937">
                                    <w:rPr>
                                      <w:rFonts w:ascii="UD デジタル 教科書体 NK-B" w:eastAsia="UD デジタル 教科書体 NK-B"/>
                                      <w:sz w:val="10"/>
                                      <w:szCs w:val="28"/>
                                    </w:rPr>
                                    <w:t>くら</w:t>
                                  </w:r>
                                </w:rt>
                                <w:rubyBase>
                                  <w:r w:rsidR="00233937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暗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い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233937" w:rsidRPr="00233937">
                                    <w:rPr>
                                      <w:rFonts w:ascii="UD デジタル 教科書体 NK-B" w:eastAsia="UD デジタル 教科書体 NK-B"/>
                                      <w:sz w:val="10"/>
                                      <w:szCs w:val="28"/>
                                    </w:rPr>
                                    <w:t>いろ</w:t>
                                  </w:r>
                                </w:rt>
                                <w:rubyBase>
                                  <w:r w:rsidR="00233937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色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の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233937" w:rsidRPr="00233937">
                                    <w:rPr>
                                      <w:rFonts w:ascii="UD デジタル 教科書体 NK-B" w:eastAsia="UD デジタル 教科書体 NK-B"/>
                                      <w:sz w:val="10"/>
                                      <w:szCs w:val="28"/>
                                    </w:rPr>
                                    <w:t>ほう</w:t>
                                  </w:r>
                                </w:rt>
                                <w:rubyBase>
                                  <w:r w:rsidR="00233937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方</w:t>
                                  </w:r>
                                </w:rubyBase>
                              </w:ruby>
                            </w:r>
                            <w:r w:rsidR="00800357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が</w:t>
                            </w:r>
                            <w:r w:rsidR="00800357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00357" w:rsidRPr="00800357">
                                    <w:rPr>
                                      <w:rFonts w:ascii="UD デジタル 教科書体 NK-B" w:eastAsia="UD デジタル 教科書体 NK-B"/>
                                      <w:sz w:val="8"/>
                                      <w:szCs w:val="28"/>
                                    </w:rPr>
                                    <w:t>ひかり</w:t>
                                  </w:r>
                                </w:rt>
                                <w:rubyBase>
                                  <w:r w:rsidR="00800357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光</w:t>
                                  </w:r>
                                </w:rubyBase>
                              </w:ruby>
                            </w:r>
                            <w:r w:rsidR="004B3E95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を</w:t>
                            </w:r>
                            <w:r w:rsidR="00800357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00357" w:rsidRPr="00800357">
                                    <w:rPr>
                                      <w:rFonts w:ascii="UD デジタル 教科書体 NK-B" w:eastAsia="UD デジタル 教科書体 NK-B"/>
                                      <w:sz w:val="8"/>
                                      <w:szCs w:val="28"/>
                                    </w:rPr>
                                    <w:t>きゅうしゅう</w:t>
                                  </w:r>
                                </w:rt>
                                <w:rubyBase>
                                  <w:r w:rsidR="00800357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吸収</w:t>
                                  </w:r>
                                </w:rubyBase>
                              </w:ruby>
                            </w:r>
                            <w:r w:rsidR="004B3E95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して</w:t>
                            </w:r>
                            <w:r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、</w:t>
                            </w:r>
                            <w:r w:rsidR="007D7A1E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7D7A1E" w:rsidRPr="007D7A1E">
                                    <w:rPr>
                                      <w:rFonts w:ascii="UD デジタル 教科書体 NK-B" w:eastAsia="UD デジタル 教科書体 NK-B"/>
                                      <w:sz w:val="10"/>
                                      <w:szCs w:val="28"/>
                                    </w:rPr>
                                    <w:t>あか</w:t>
                                  </w:r>
                                </w:rt>
                                <w:rubyBase>
                                  <w:r w:rsidR="007D7A1E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明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るい</w:t>
                            </w:r>
                            <w:r w:rsidR="007D7A1E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7D7A1E" w:rsidRPr="007D7A1E">
                                    <w:rPr>
                                      <w:rFonts w:ascii="UD デジタル 教科書体 NK-B" w:eastAsia="UD デジタル 教科書体 NK-B"/>
                                      <w:sz w:val="10"/>
                                      <w:szCs w:val="28"/>
                                    </w:rPr>
                                    <w:t>いろ</w:t>
                                  </w:r>
                                </w:rt>
                                <w:rubyBase>
                                  <w:r w:rsidR="007D7A1E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色</w:t>
                                  </w:r>
                                </w:rubyBase>
                              </w:ruby>
                            </w:r>
                            <w:r w:rsidR="004B3E95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の</w:t>
                            </w:r>
                            <w:r w:rsidR="007D7A1E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7D7A1E" w:rsidRPr="007D7A1E">
                                    <w:rPr>
                                      <w:rFonts w:ascii="UD デジタル 教科書体 NK-B" w:eastAsia="UD デジタル 教科書体 NK-B"/>
                                      <w:sz w:val="10"/>
                                      <w:szCs w:val="28"/>
                                    </w:rPr>
                                    <w:t>ほう</w:t>
                                  </w:r>
                                </w:rt>
                                <w:rubyBase>
                                  <w:r w:rsidR="007D7A1E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方</w:t>
                                  </w:r>
                                </w:rubyBase>
                              </w:ruby>
                            </w:r>
                            <w:r w:rsidR="00800357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が</w:t>
                            </w:r>
                            <w:r w:rsidR="00800357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00357" w:rsidRPr="00800357">
                                    <w:rPr>
                                      <w:rFonts w:ascii="UD デジタル 教科書体 NK-B" w:eastAsia="UD デジタル 教科書体 NK-B"/>
                                      <w:sz w:val="8"/>
                                      <w:szCs w:val="28"/>
                                    </w:rPr>
                                    <w:t>ひかり</w:t>
                                  </w:r>
                                </w:rt>
                                <w:rubyBase>
                                  <w:r w:rsidR="00800357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光</w:t>
                                  </w:r>
                                </w:rubyBase>
                              </w:ruby>
                            </w:r>
                            <w:r w:rsidR="00800357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を</w:t>
                            </w:r>
                            <w:r w:rsidR="00800357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00357" w:rsidRPr="00800357">
                                    <w:rPr>
                                      <w:rFonts w:ascii="UD デジタル 教科書体 NK-B" w:eastAsia="UD デジタル 教科書体 NK-B"/>
                                      <w:sz w:val="8"/>
                                      <w:szCs w:val="28"/>
                                    </w:rPr>
                                    <w:t>きゅうしゅう</w:t>
                                  </w:r>
                                </w:rt>
                                <w:rubyBase>
                                  <w:r w:rsidR="00800357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吸収</w:t>
                                  </w:r>
                                </w:rubyBase>
                              </w:ruby>
                            </w:r>
                            <w:r w:rsidR="004B3E95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しないのではないか。</w:t>
                            </w:r>
                          </w:p>
                          <w:p w14:paraId="04A058CD" w14:textId="77777777" w:rsidR="00BF1DC6" w:rsidRDefault="00BF1DC6" w:rsidP="004B3E95">
                            <w:pPr>
                              <w:spacing w:before="0" w:line="440" w:lineRule="exact"/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</w:pPr>
                          </w:p>
                          <w:p w14:paraId="187F3E64" w14:textId="77777777" w:rsidR="00BF1DC6" w:rsidRDefault="00BF1DC6" w:rsidP="004B3E95">
                            <w:pPr>
                              <w:spacing w:before="0" w:line="440" w:lineRule="exact"/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</w:pPr>
                          </w:p>
                          <w:p w14:paraId="7E5AD795" w14:textId="77777777" w:rsidR="00BF1DC6" w:rsidRPr="004B3E95" w:rsidRDefault="00BF1DC6" w:rsidP="004B3E95">
                            <w:pPr>
                              <w:spacing w:before="0" w:line="440" w:lineRule="exact"/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FC608D" id="_x0000_s1151" type="#_x0000_t202" style="position:absolute;margin-left:20.45pt;margin-top:6.25pt;width:483.6pt;height:75.6pt;z-index:25214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" fillcolor="white [3201]" stroked="f" strokeweight=".5pt">
                <v:textbox>
                  <w:txbxContent>
                    <w:p w14:paraId="10DCDC70" w14:textId="3C3487C4" w:rsidR="004B3E95" w:rsidRPr="004B3E95" w:rsidRDefault="004B3E95" w:rsidP="004B3E95">
                      <w:pPr>
                        <w:spacing w:before="0" w:line="440" w:lineRule="exact"/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</w:pPr>
                      <w:r w:rsidRPr="004B3E95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（</w:t>
                      </w:r>
                      <w:r w:rsidR="00233937"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0"/>
                            <w:hpsRaise w:val="26"/>
                            <w:hpsBaseText w:val="28"/>
                            <w:lid w:val="ja-JP"/>
                          </w:rubyPr>
                          <w:rt>
                            <w:r w:rsidR="00233937" w:rsidRPr="00233937">
                              <w:rPr>
                                <w:rFonts w:ascii="UD デジタル 教科書体 NK-B" w:eastAsia="UD デジタル 教科書体 NK-B"/>
                                <w:sz w:val="10"/>
                                <w:szCs w:val="28"/>
                              </w:rPr>
                              <w:t>れい</w:t>
                            </w:r>
                          </w:rt>
                          <w:rubyBase>
                            <w:r w:rsidR="00233937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例</w:t>
                            </w:r>
                          </w:rubyBase>
                        </w:ruby>
                      </w:r>
                      <w:r w:rsidRPr="004B3E95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）</w:t>
                      </w:r>
                    </w:p>
                    <w:p w14:paraId="7ABA72BA" w14:textId="4BE96D9D" w:rsidR="004B3E95" w:rsidRDefault="00233937" w:rsidP="004B3E95">
                      <w:pPr>
                        <w:spacing w:before="0" w:line="440" w:lineRule="exact"/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</w:pPr>
                      <w:r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0"/>
                            <w:hpsRaise w:val="26"/>
                            <w:hpsBaseText w:val="28"/>
                            <w:lid w:val="ja-JP"/>
                          </w:rubyPr>
                          <w:rt>
                            <w:r w:rsidR="00233937" w:rsidRPr="00233937">
                              <w:rPr>
                                <w:rFonts w:ascii="UD デジタル 教科書体 NK-B" w:eastAsia="UD デジタル 教科書体 NK-B"/>
                                <w:sz w:val="10"/>
                                <w:szCs w:val="28"/>
                              </w:rPr>
                              <w:t>くろ</w:t>
                            </w:r>
                          </w:rt>
                          <w:rubyBase>
                            <w:r w:rsidR="00233937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黒</w:t>
                            </w:r>
                          </w:rubyBase>
                        </w:ruby>
                      </w:r>
                      <w:r w:rsidRPr="004B3E95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い</w:t>
                      </w:r>
                      <w:r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0"/>
                            <w:hpsRaise w:val="26"/>
                            <w:hpsBaseText w:val="28"/>
                            <w:lid w:val="ja-JP"/>
                          </w:rubyPr>
                          <w:rt>
                            <w:r w:rsidR="00233937" w:rsidRPr="00233937">
                              <w:rPr>
                                <w:rFonts w:ascii="UD デジタル 教科書体 NK-B" w:eastAsia="UD デジタル 教科書体 NK-B"/>
                                <w:sz w:val="10"/>
                                <w:szCs w:val="28"/>
                              </w:rPr>
                              <w:t>いろ</w:t>
                            </w:r>
                          </w:rt>
                          <w:rubyBase>
                            <w:r w:rsidR="00233937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色</w:t>
                            </w:r>
                          </w:rubyBase>
                        </w:ruby>
                      </w:r>
                      <w:r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はたくさんの</w:t>
                      </w:r>
                      <w:r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0"/>
                            <w:hpsRaise w:val="26"/>
                            <w:hpsBaseText w:val="28"/>
                            <w:lid w:val="ja-JP"/>
                          </w:rubyPr>
                          <w:rt>
                            <w:r w:rsidR="00233937" w:rsidRPr="00233937">
                              <w:rPr>
                                <w:rFonts w:ascii="UD デジタル 教科書体 NK-B" w:eastAsia="UD デジタル 教科書体 NK-B"/>
                                <w:sz w:val="10"/>
                                <w:szCs w:val="28"/>
                              </w:rPr>
                              <w:t>いろ</w:t>
                            </w:r>
                          </w:rt>
                          <w:rubyBase>
                            <w:r w:rsidR="00233937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色</w:t>
                            </w:r>
                          </w:rubyBase>
                        </w:ruby>
                      </w:r>
                      <w:r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の</w:t>
                      </w:r>
                      <w:r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0"/>
                            <w:hpsRaise w:val="26"/>
                            <w:hpsBaseText w:val="28"/>
                            <w:lid w:val="ja-JP"/>
                          </w:rubyPr>
                          <w:rt>
                            <w:r w:rsidR="00233937" w:rsidRPr="00233937">
                              <w:rPr>
                                <w:rFonts w:ascii="UD デジタル 教科書体 NK-B" w:eastAsia="UD デジタル 教科書体 NK-B"/>
                                <w:sz w:val="10"/>
                                <w:szCs w:val="28"/>
                              </w:rPr>
                              <w:t>ひかり</w:t>
                            </w:r>
                          </w:rt>
                          <w:rubyBase>
                            <w:r w:rsidR="00233937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光</w:t>
                            </w:r>
                          </w:rubyBase>
                        </w:ruby>
                      </w:r>
                      <w:r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を</w:t>
                      </w:r>
                      <w:r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0"/>
                            <w:hpsRaise w:val="26"/>
                            <w:hpsBaseText w:val="28"/>
                            <w:lid w:val="ja-JP"/>
                          </w:rubyPr>
                          <w:rt>
                            <w:r w:rsidR="00233937" w:rsidRPr="00233937">
                              <w:rPr>
                                <w:rFonts w:ascii="UD デジタル 教科書体 NK-B" w:eastAsia="UD デジタル 教科書体 NK-B"/>
                                <w:sz w:val="10"/>
                                <w:szCs w:val="28"/>
                              </w:rPr>
                              <w:t>きゅうしゅう</w:t>
                            </w:r>
                          </w:rt>
                          <w:rubyBase>
                            <w:r w:rsidR="00233937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吸収</w:t>
                            </w:r>
                          </w:rubyBase>
                        </w:ruby>
                      </w:r>
                      <w:r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するから</w:t>
                      </w:r>
                      <w:r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0"/>
                            <w:hpsRaise w:val="26"/>
                            <w:hpsBaseText w:val="28"/>
                            <w:lid w:val="ja-JP"/>
                          </w:rubyPr>
                          <w:rt>
                            <w:r w:rsidR="00233937" w:rsidRPr="00233937">
                              <w:rPr>
                                <w:rFonts w:ascii="UD デジタル 教科書体 NK-B" w:eastAsia="UD デジタル 教科書体 NK-B"/>
                                <w:sz w:val="10"/>
                                <w:szCs w:val="28"/>
                              </w:rPr>
                              <w:t>おんど</w:t>
                            </w:r>
                          </w:rt>
                          <w:rubyBase>
                            <w:r w:rsidR="00233937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温度</w:t>
                            </w:r>
                          </w:rubyBase>
                        </w:ruby>
                      </w:r>
                      <w:r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が</w:t>
                      </w:r>
                      <w:r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0"/>
                            <w:hpsRaise w:val="26"/>
                            <w:hpsBaseText w:val="28"/>
                            <w:lid w:val="ja-JP"/>
                          </w:rubyPr>
                          <w:rt>
                            <w:r w:rsidR="00233937" w:rsidRPr="00233937">
                              <w:rPr>
                                <w:rFonts w:ascii="UD デジタル 教科書体 NK-B" w:eastAsia="UD デジタル 教科書体 NK-B"/>
                                <w:sz w:val="10"/>
                                <w:szCs w:val="28"/>
                              </w:rPr>
                              <w:t>たか</w:t>
                            </w:r>
                          </w:rt>
                          <w:rubyBase>
                            <w:r w:rsidR="00233937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高</w:t>
                            </w:r>
                          </w:rubyBase>
                        </w:ruby>
                      </w:r>
                      <w:r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くなるのではないか。</w:t>
                      </w:r>
                    </w:p>
                    <w:p w14:paraId="040160D3" w14:textId="5F5163C2" w:rsidR="004B3E95" w:rsidRDefault="00233937" w:rsidP="004B3E95">
                      <w:pPr>
                        <w:spacing w:before="0" w:line="440" w:lineRule="exact"/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</w:pPr>
                      <w:r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0"/>
                            <w:hpsRaise w:val="26"/>
                            <w:hpsBaseText w:val="28"/>
                            <w:lid w:val="ja-JP"/>
                          </w:rubyPr>
                          <w:rt>
                            <w:r w:rsidR="00233937" w:rsidRPr="00233937">
                              <w:rPr>
                                <w:rFonts w:ascii="UD デジタル 教科書体 NK-B" w:eastAsia="UD デジタル 教科書体 NK-B"/>
                                <w:sz w:val="10"/>
                                <w:szCs w:val="28"/>
                              </w:rPr>
                              <w:t>くら</w:t>
                            </w:r>
                          </w:rt>
                          <w:rubyBase>
                            <w:r w:rsidR="00233937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暗</w:t>
                            </w:r>
                          </w:rubyBase>
                        </w:ruby>
                      </w:r>
                      <w:r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t>い</w:t>
                      </w:r>
                      <w:r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0"/>
                            <w:hpsRaise w:val="26"/>
                            <w:hpsBaseText w:val="28"/>
                            <w:lid w:val="ja-JP"/>
                          </w:rubyPr>
                          <w:rt>
                            <w:r w:rsidR="00233937" w:rsidRPr="00233937">
                              <w:rPr>
                                <w:rFonts w:ascii="UD デジタル 教科書体 NK-B" w:eastAsia="UD デジタル 教科書体 NK-B"/>
                                <w:sz w:val="10"/>
                                <w:szCs w:val="28"/>
                              </w:rPr>
                              <w:t>いろ</w:t>
                            </w:r>
                          </w:rt>
                          <w:rubyBase>
                            <w:r w:rsidR="00233937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色</w:t>
                            </w:r>
                          </w:rubyBase>
                        </w:ruby>
                      </w:r>
                      <w:r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の</w:t>
                      </w:r>
                      <w:r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0"/>
                            <w:hpsRaise w:val="26"/>
                            <w:hpsBaseText w:val="28"/>
                            <w:lid w:val="ja-JP"/>
                          </w:rubyPr>
                          <w:rt>
                            <w:r w:rsidR="00233937" w:rsidRPr="00233937">
                              <w:rPr>
                                <w:rFonts w:ascii="UD デジタル 教科書体 NK-B" w:eastAsia="UD デジタル 教科書体 NK-B"/>
                                <w:sz w:val="10"/>
                                <w:szCs w:val="28"/>
                              </w:rPr>
                              <w:t>ほう</w:t>
                            </w:r>
                          </w:rt>
                          <w:rubyBase>
                            <w:r w:rsidR="00233937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方</w:t>
                            </w:r>
                          </w:rubyBase>
                        </w:ruby>
                      </w:r>
                      <w:r w:rsidR="00800357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が</w:t>
                      </w:r>
                      <w:r w:rsidR="00800357"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00357" w:rsidRPr="00800357">
                              <w:rPr>
                                <w:rFonts w:ascii="UD デジタル 教科書体 NK-B" w:eastAsia="UD デジタル 教科書体 NK-B"/>
                                <w:sz w:val="8"/>
                                <w:szCs w:val="28"/>
                              </w:rPr>
                              <w:t>ひかり</w:t>
                            </w:r>
                          </w:rt>
                          <w:rubyBase>
                            <w:r w:rsidR="00800357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光</w:t>
                            </w:r>
                          </w:rubyBase>
                        </w:ruby>
                      </w:r>
                      <w:r w:rsidR="004B3E95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を</w:t>
                      </w:r>
                      <w:r w:rsidR="00800357"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00357" w:rsidRPr="00800357">
                              <w:rPr>
                                <w:rFonts w:ascii="UD デジタル 教科書体 NK-B" w:eastAsia="UD デジタル 教科書体 NK-B"/>
                                <w:sz w:val="8"/>
                                <w:szCs w:val="28"/>
                              </w:rPr>
                              <w:t>きゅうしゅう</w:t>
                            </w:r>
                          </w:rt>
                          <w:rubyBase>
                            <w:r w:rsidR="00800357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吸収</w:t>
                            </w:r>
                          </w:rubyBase>
                        </w:ruby>
                      </w:r>
                      <w:r w:rsidR="004B3E95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して</w:t>
                      </w:r>
                      <w:r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、</w:t>
                      </w:r>
                      <w:r w:rsidR="007D7A1E"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0"/>
                            <w:hpsRaise w:val="26"/>
                            <w:hpsBaseText w:val="28"/>
                            <w:lid w:val="ja-JP"/>
                          </w:rubyPr>
                          <w:rt>
                            <w:r w:rsidR="007D7A1E" w:rsidRPr="007D7A1E">
                              <w:rPr>
                                <w:rFonts w:ascii="UD デジタル 教科書体 NK-B" w:eastAsia="UD デジタル 教科書体 NK-B"/>
                                <w:sz w:val="10"/>
                                <w:szCs w:val="28"/>
                              </w:rPr>
                              <w:t>あか</w:t>
                            </w:r>
                          </w:rt>
                          <w:rubyBase>
                            <w:r w:rsidR="007D7A1E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明</w:t>
                            </w:r>
                          </w:rubyBase>
                        </w:ruby>
                      </w:r>
                      <w:r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t>るい</w:t>
                      </w:r>
                      <w:r w:rsidR="007D7A1E"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0"/>
                            <w:hpsRaise w:val="26"/>
                            <w:hpsBaseText w:val="28"/>
                            <w:lid w:val="ja-JP"/>
                          </w:rubyPr>
                          <w:rt>
                            <w:r w:rsidR="007D7A1E" w:rsidRPr="007D7A1E">
                              <w:rPr>
                                <w:rFonts w:ascii="UD デジタル 教科書体 NK-B" w:eastAsia="UD デジタル 教科書体 NK-B"/>
                                <w:sz w:val="10"/>
                                <w:szCs w:val="28"/>
                              </w:rPr>
                              <w:t>いろ</w:t>
                            </w:r>
                          </w:rt>
                          <w:rubyBase>
                            <w:r w:rsidR="007D7A1E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色</w:t>
                            </w:r>
                          </w:rubyBase>
                        </w:ruby>
                      </w:r>
                      <w:r w:rsidR="004B3E95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の</w:t>
                      </w:r>
                      <w:r w:rsidR="007D7A1E"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0"/>
                            <w:hpsRaise w:val="26"/>
                            <w:hpsBaseText w:val="28"/>
                            <w:lid w:val="ja-JP"/>
                          </w:rubyPr>
                          <w:rt>
                            <w:r w:rsidR="007D7A1E" w:rsidRPr="007D7A1E">
                              <w:rPr>
                                <w:rFonts w:ascii="UD デジタル 教科書体 NK-B" w:eastAsia="UD デジタル 教科書体 NK-B"/>
                                <w:sz w:val="10"/>
                                <w:szCs w:val="28"/>
                              </w:rPr>
                              <w:t>ほう</w:t>
                            </w:r>
                          </w:rt>
                          <w:rubyBase>
                            <w:r w:rsidR="007D7A1E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方</w:t>
                            </w:r>
                          </w:rubyBase>
                        </w:ruby>
                      </w:r>
                      <w:r w:rsidR="00800357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が</w:t>
                      </w:r>
                      <w:r w:rsidR="00800357"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00357" w:rsidRPr="00800357">
                              <w:rPr>
                                <w:rFonts w:ascii="UD デジタル 教科書体 NK-B" w:eastAsia="UD デジタル 教科書体 NK-B"/>
                                <w:sz w:val="8"/>
                                <w:szCs w:val="28"/>
                              </w:rPr>
                              <w:t>ひかり</w:t>
                            </w:r>
                          </w:rt>
                          <w:rubyBase>
                            <w:r w:rsidR="00800357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光</w:t>
                            </w:r>
                          </w:rubyBase>
                        </w:ruby>
                      </w:r>
                      <w:r w:rsidR="00800357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を</w:t>
                      </w:r>
                      <w:r w:rsidR="00800357"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00357" w:rsidRPr="00800357">
                              <w:rPr>
                                <w:rFonts w:ascii="UD デジタル 教科書体 NK-B" w:eastAsia="UD デジタル 教科書体 NK-B"/>
                                <w:sz w:val="8"/>
                                <w:szCs w:val="28"/>
                              </w:rPr>
                              <w:t>きゅうしゅう</w:t>
                            </w:r>
                          </w:rt>
                          <w:rubyBase>
                            <w:r w:rsidR="00800357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吸収</w:t>
                            </w:r>
                          </w:rubyBase>
                        </w:ruby>
                      </w:r>
                      <w:r w:rsidR="004B3E95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しないのではないか。</w:t>
                      </w:r>
                    </w:p>
                    <w:p w14:paraId="04A058CD" w14:textId="77777777" w:rsidR="00BF1DC6" w:rsidRDefault="00BF1DC6" w:rsidP="004B3E95">
                      <w:pPr>
                        <w:spacing w:before="0" w:line="440" w:lineRule="exact"/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</w:pPr>
                    </w:p>
                    <w:p w14:paraId="187F3E64" w14:textId="77777777" w:rsidR="00BF1DC6" w:rsidRDefault="00BF1DC6" w:rsidP="004B3E95">
                      <w:pPr>
                        <w:spacing w:before="0" w:line="440" w:lineRule="exact"/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</w:pPr>
                    </w:p>
                    <w:p w14:paraId="7E5AD795" w14:textId="77777777" w:rsidR="00BF1DC6" w:rsidRPr="004B3E95" w:rsidRDefault="00BF1DC6" w:rsidP="004B3E95">
                      <w:pPr>
                        <w:spacing w:before="0" w:line="440" w:lineRule="exact"/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95D6B">
        <w:rPr>
          <w:rFonts w:ascii="UD デジタル 教科書体 NK-B" w:eastAsia="UD デジタル 教科書体 NK-B" w:hAnsi="ＭＳ ゴシック" w:cs="Times New Roman" w:hint="eastAsia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15968" behindDoc="0" locked="0" layoutInCell="1" allowOverlap="1" wp14:anchorId="4D8C136D" wp14:editId="2DF9E63D">
                <wp:simplePos x="0" y="0"/>
                <wp:positionH relativeFrom="column">
                  <wp:posOffset>61595</wp:posOffset>
                </wp:positionH>
                <wp:positionV relativeFrom="paragraph">
                  <wp:posOffset>33020</wp:posOffset>
                </wp:positionV>
                <wp:extent cx="6446520" cy="1066800"/>
                <wp:effectExtent l="0" t="0" r="11430" b="19050"/>
                <wp:wrapNone/>
                <wp:docPr id="1635546262" name="四角形: 角を丸くする 16355462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46520" cy="106680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C3860B9" w14:textId="77777777" w:rsidR="0069689E" w:rsidRPr="0069689E" w:rsidRDefault="0069689E" w:rsidP="0069689E">
                            <w:pPr>
                              <w:spacing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/>
                                <w:sz w:val="36"/>
                                <w:szCs w:val="36"/>
                                <w14:textOutline w14:w="9525" w14:cap="rnd" w14:cmpd="sng" w14:algn="ctr">
                                  <w14:solidFill>
                                    <w14:srgbClr w14:val="FF0000">
                                      <w14:lumMod w14:val="60000"/>
                                      <w14:lumOff w14:val="40000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D8C136D" id="四角形: 角を丸くする 1635546262" o:spid="_x0000_s1152" style="position:absolute;margin-left:4.85pt;margin-top:2.6pt;width:507.6pt;height:84pt;z-index:25211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" filled="f" strokecolor="#f66" strokeweight="1pt">
                <v:stroke joinstyle="miter"/>
                <v:textbox>
                  <w:txbxContent>
                    <w:p w14:paraId="1C3860B9" w14:textId="77777777" w:rsidR="0069689E" w:rsidRPr="0069689E" w:rsidRDefault="0069689E" w:rsidP="0069689E">
                      <w:pPr>
                        <w:spacing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/>
                          <w:sz w:val="36"/>
                          <w:szCs w:val="36"/>
                          <w14:textOutline w14:w="9525" w14:cap="rnd" w14:cmpd="sng" w14:algn="ctr">
                            <w14:solidFill>
                              <w14:srgbClr w14:val="FF0000">
                                <w14:lumMod w14:val="60000"/>
                                <w14:lumOff w14:val="40000"/>
                              </w14:srgbClr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35F63AFB" w14:textId="23843E78" w:rsidR="0069689E" w:rsidRPr="00E95D6B" w:rsidRDefault="0069689E" w:rsidP="004B3E95">
      <w:pPr>
        <w:spacing w:before="0" w:after="160" w:line="460" w:lineRule="exact"/>
        <w:rPr>
          <w:rFonts w:ascii="UD デジタル 教科書体 NK-B" w:eastAsia="UD デジタル 教科書体 NK-B" w:hAnsi="游明朝" w:cs="Times New Roman"/>
          <w:sz w:val="28"/>
          <w:szCs w:val="28"/>
        </w:rPr>
      </w:pPr>
    </w:p>
    <w:p w14:paraId="4241861A" w14:textId="5DE80B18" w:rsidR="0069689E" w:rsidRPr="00E95D6B" w:rsidRDefault="0069689E" w:rsidP="004B3E95">
      <w:pPr>
        <w:spacing w:before="0" w:after="160" w:line="460" w:lineRule="exact"/>
        <w:rPr>
          <w:rFonts w:ascii="UD デジタル 教科書体 NK-B" w:eastAsia="UD デジタル 教科書体 NK-B" w:hAnsi="游明朝" w:cs="Times New Roman"/>
          <w:sz w:val="28"/>
          <w:szCs w:val="28"/>
        </w:rPr>
      </w:pPr>
    </w:p>
    <w:p w14:paraId="64AB7F3E" w14:textId="18EBE41D" w:rsidR="00BF1DC6" w:rsidRDefault="00BF1DC6" w:rsidP="00BF1DC6">
      <w:pPr>
        <w:spacing w:before="0" w:after="160" w:line="460" w:lineRule="exact"/>
        <w:ind w:left="720"/>
        <w:rPr>
          <w:rFonts w:ascii="UD デジタル 教科書体 NK-B" w:eastAsia="UD デジタル 教科書体 NK-B" w:hAnsi="游明朝" w:cs="Times New Roman"/>
          <w:sz w:val="28"/>
          <w:szCs w:val="28"/>
        </w:rPr>
      </w:pPr>
    </w:p>
    <w:p w14:paraId="66C261E5" w14:textId="3BC1A42B" w:rsidR="0069689E" w:rsidRPr="00E95D6B" w:rsidRDefault="007D7A1E" w:rsidP="004B3E95">
      <w:pPr>
        <w:numPr>
          <w:ilvl w:val="0"/>
          <w:numId w:val="28"/>
        </w:numPr>
        <w:spacing w:before="0" w:after="160" w:line="460" w:lineRule="exact"/>
        <w:rPr>
          <w:rFonts w:ascii="UD デジタル 教科書体 NK-B" w:eastAsia="UD デジタル 教科書体 NK-B" w:hAnsi="游明朝" w:cs="Times New Roman"/>
          <w:sz w:val="28"/>
          <w:szCs w:val="28"/>
        </w:rPr>
      </w:pPr>
      <w:r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けつろん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結論</w:t>
            </w:r>
          </w:rubyBase>
        </w:ruby>
      </w:r>
      <w:r w:rsidR="0069689E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：</w:t>
      </w:r>
      <w:r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けんきゅう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研究</w:t>
            </w:r>
          </w:rubyBase>
        </w:ruby>
      </w:r>
      <w:r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ぜんたい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全体</w:t>
            </w:r>
          </w:rubyBase>
        </w:ruby>
      </w:r>
      <w:r w:rsidR="0069689E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を</w:t>
      </w:r>
      <w:r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とお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通</w:t>
            </w:r>
          </w:rubyBase>
        </w:ruby>
      </w:r>
      <w:r w:rsidR="0069689E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して</w:t>
      </w:r>
      <w:r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まな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学</w:t>
            </w:r>
          </w:rubyBase>
        </w:ruby>
      </w:r>
      <w:r w:rsidR="0069689E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んだことや</w:t>
      </w:r>
      <w:r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わ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分</w:t>
            </w:r>
          </w:rubyBase>
        </w:ruby>
      </w:r>
      <w:r w:rsidR="0069689E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かったことを</w:t>
      </w:r>
      <w:r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みじか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短</w:t>
            </w:r>
          </w:rubyBase>
        </w:ruby>
      </w:r>
      <w:r w:rsidR="0069689E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くまとめます。</w:t>
      </w:r>
      <w:r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けんきゅう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研究</w:t>
            </w:r>
          </w:rubyBase>
        </w:ruby>
      </w:r>
      <w:r w:rsidR="0069689E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の</w:t>
      </w:r>
      <w:r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どうき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動機</w:t>
            </w:r>
          </w:rubyBase>
        </w:ruby>
      </w:r>
      <w:r w:rsidR="0069689E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や</w:t>
      </w:r>
      <w:r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もくてき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目的</w:t>
            </w:r>
          </w:rubyBase>
        </w:ruby>
      </w:r>
      <w:r w:rsidR="0069689E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で</w:t>
      </w:r>
      <w:r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か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書</w:t>
            </w:r>
          </w:rubyBase>
        </w:ruby>
      </w:r>
      <w:r w:rsidR="0069689E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いた『</w:t>
      </w:r>
      <w:r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と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問</w:t>
            </w:r>
          </w:rubyBase>
        </w:ruby>
      </w:r>
      <w:r w:rsidR="0069689E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い』（「</w:t>
      </w:r>
      <w:r w:rsidR="0069689E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12"/>
            <w:hpsRaise w:val="22"/>
            <w:hpsBaseText w:val="28"/>
            <w:lid w:val="ja-JP"/>
          </w:rubyPr>
          <w:rt>
            <w:r w:rsidR="0069689E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し</w:t>
            </w:r>
          </w:rt>
          <w:rubyBase>
            <w:r w:rsidR="0069689E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知</w:t>
            </w:r>
          </w:rubyBase>
        </w:ruby>
      </w:r>
      <w:r w:rsidR="0069689E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りたいこと」や「</w:t>
      </w:r>
      <w:r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わ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分</w:t>
            </w:r>
          </w:rubyBase>
        </w:ruby>
      </w:r>
      <w:r w:rsidR="0069689E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からないこと」）に</w:t>
      </w:r>
      <w:r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たい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対</w:t>
            </w:r>
          </w:rubyBase>
        </w:ruby>
      </w:r>
      <w:r w:rsidR="0069689E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して、</w:t>
      </w:r>
      <w:r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けんきゅう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研究</w:t>
            </w:r>
          </w:rubyBase>
        </w:ruby>
      </w:r>
      <w:r w:rsidR="0069689E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で</w:t>
      </w:r>
      <w:r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え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得</w:t>
            </w:r>
          </w:rubyBase>
        </w:ruby>
      </w:r>
      <w:r w:rsidR="0069689E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られた『</w:t>
      </w:r>
      <w:r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こた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答</w:t>
            </w:r>
          </w:rubyBase>
        </w:ruby>
      </w:r>
      <w:r w:rsidR="0069689E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え』を</w:t>
      </w:r>
      <w:r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10"/>
            <w:hpsRaise w:val="26"/>
            <w:hpsBaseText w:val="28"/>
            <w:lid w:val="ja-JP"/>
          </w:rubyPr>
          <w:rt>
            <w:r w:rsidR="007D7A1E" w:rsidRPr="007D7A1E">
              <w:rPr>
                <w:rFonts w:ascii="UD デジタル 教科書体 NK-B" w:eastAsia="UD デジタル 教科書体 NK-B" w:hAnsi="游明朝" w:cs="Times New Roman"/>
                <w:sz w:val="10"/>
                <w:szCs w:val="28"/>
              </w:rPr>
              <w:t>か</w:t>
            </w:r>
          </w:rt>
          <w:rubyBase>
            <w:r w:rsidR="007D7A1E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書</w:t>
            </w:r>
          </w:rubyBase>
        </w:ruby>
      </w:r>
      <w:r w:rsidR="0069689E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きます。</w:t>
      </w:r>
      <w:r w:rsidR="00233937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233937" w:rsidRPr="00E95D6B">
              <w:rPr>
                <w:rFonts w:ascii="UD デジタル 教科書体 NK-B" w:eastAsia="UD デジタル 教科書体 NK-B" w:hAnsi="游明朝" w:cs="Times New Roman" w:hint="eastAsia"/>
                <w:sz w:val="8"/>
                <w:szCs w:val="28"/>
              </w:rPr>
              <w:t>かんそう</w:t>
            </w:r>
          </w:rt>
          <w:rubyBase>
            <w:r w:rsidR="00233937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感想</w:t>
            </w:r>
          </w:rubyBase>
        </w:ruby>
      </w:r>
      <w:r w:rsidR="004B3E95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や</w:t>
      </w:r>
      <w:r w:rsidR="00233937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233937" w:rsidRPr="00E95D6B">
              <w:rPr>
                <w:rFonts w:ascii="UD デジタル 教科書体 NK-B" w:eastAsia="UD デジタル 教科書体 NK-B" w:hAnsi="游明朝" w:cs="Times New Roman" w:hint="eastAsia"/>
                <w:sz w:val="8"/>
                <w:szCs w:val="28"/>
              </w:rPr>
              <w:t>はんせい</w:t>
            </w:r>
          </w:rt>
          <w:rubyBase>
            <w:r w:rsidR="00233937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反省</w:t>
            </w:r>
          </w:rubyBase>
        </w:ruby>
      </w:r>
      <w:r w:rsidR="00233937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233937" w:rsidRPr="00E95D6B">
              <w:rPr>
                <w:rFonts w:ascii="UD デジタル 教科書体 NK-B" w:eastAsia="UD デジタル 教科書体 NK-B" w:hAnsi="游明朝" w:cs="Times New Roman" w:hint="eastAsia"/>
                <w:sz w:val="8"/>
                <w:szCs w:val="28"/>
              </w:rPr>
              <w:t>ぶん</w:t>
            </w:r>
          </w:rt>
          <w:rubyBase>
            <w:r w:rsidR="00233937" w:rsidRPr="00E95D6B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文</w:t>
            </w:r>
          </w:rubyBase>
        </w:ruby>
      </w:r>
      <w:r w:rsidR="0069689E" w:rsidRPr="00E95D6B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ではありません。</w:t>
      </w:r>
    </w:p>
    <w:p w14:paraId="4A326ED9" w14:textId="1EF26E93" w:rsidR="0069689E" w:rsidRPr="00E95D6B" w:rsidRDefault="00AB2824" w:rsidP="004B3E95">
      <w:pPr>
        <w:spacing w:before="0" w:after="160" w:line="460" w:lineRule="exact"/>
        <w:rPr>
          <w:rFonts w:ascii="UD デジタル 教科書体 NK-B" w:eastAsia="UD デジタル 教科書体 NK-B" w:hAnsi="游明朝" w:cs="Times New Roman"/>
          <w:sz w:val="28"/>
          <w:szCs w:val="28"/>
        </w:rPr>
      </w:pPr>
      <w:r w:rsidRPr="00E95D6B">
        <w:rPr>
          <w:rFonts w:ascii="UD デジタル 教科書体 NK-B" w:eastAsia="UD デジタル 教科書体 NK-B" w:hAnsi="游明朝" w:cs="Times New Roman" w:hint="eastAsia"/>
          <w:noProof/>
          <w:spacing w:val="-1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48736" behindDoc="0" locked="0" layoutInCell="1" allowOverlap="1" wp14:anchorId="3C3746F7" wp14:editId="50BE3E09">
                <wp:simplePos x="0" y="0"/>
                <wp:positionH relativeFrom="column">
                  <wp:posOffset>259715</wp:posOffset>
                </wp:positionH>
                <wp:positionV relativeFrom="paragraph">
                  <wp:posOffset>104775</wp:posOffset>
                </wp:positionV>
                <wp:extent cx="6012180" cy="746760"/>
                <wp:effectExtent l="0" t="0" r="7620" b="0"/>
                <wp:wrapNone/>
                <wp:docPr id="590452026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12180" cy="7467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3867E55" w14:textId="74788BE4" w:rsidR="00E95D6B" w:rsidRPr="004B3E95" w:rsidRDefault="00E95D6B" w:rsidP="00E95D6B">
                            <w:pPr>
                              <w:spacing w:before="0" w:line="440" w:lineRule="exact"/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</w:pPr>
                            <w:r w:rsidRPr="004B3E95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（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0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E95D6B" w:rsidRPr="00233937">
                                    <w:rPr>
                                      <w:rFonts w:ascii="UD デジタル 教科書体 NK-B" w:eastAsia="UD デジタル 教科書体 NK-B"/>
                                      <w:sz w:val="10"/>
                                      <w:szCs w:val="28"/>
                                    </w:rPr>
                                    <w:t>れい</w:t>
                                  </w:r>
                                </w:rt>
                                <w:rubyBase>
                                  <w:r w:rsidR="00E95D6B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例</w:t>
                                  </w:r>
                                </w:rubyBase>
                              </w:ruby>
                            </w:r>
                            <w:r w:rsidRPr="004B3E95"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）</w:t>
                            </w:r>
                          </w:p>
                          <w:p w14:paraId="52558117" w14:textId="0BB26B05" w:rsidR="004B3E95" w:rsidRPr="004B3E95" w:rsidRDefault="00E95D6B" w:rsidP="002B53F3">
                            <w:pPr>
                              <w:spacing w:before="0" w:line="440" w:lineRule="exact"/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E95D6B" w:rsidRPr="00E95D6B">
                                    <w:rPr>
                                      <w:rFonts w:ascii="UD デジタル 教科書体 NK-B" w:eastAsia="UD デジタル 教科書体 NK-B"/>
                                      <w:sz w:val="8"/>
                                      <w:szCs w:val="28"/>
                                    </w:rPr>
                                    <w:t>しろ</w:t>
                                  </w:r>
                                </w:rt>
                                <w:rubyBase>
                                  <w:r w:rsidR="00E95D6B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白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い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E95D6B" w:rsidRPr="00E95D6B">
                                    <w:rPr>
                                      <w:rFonts w:ascii="UD デジタル 教科書体 NK-B" w:eastAsia="UD デジタル 教科書体 NK-B"/>
                                      <w:sz w:val="8"/>
                                      <w:szCs w:val="28"/>
                                    </w:rPr>
                                    <w:t>ぼうし</w:t>
                                  </w:r>
                                </w:rt>
                                <w:rubyBase>
                                  <w:r w:rsidR="00E95D6B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帽子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をかぶることが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E95D6B" w:rsidRPr="00E95D6B">
                                    <w:rPr>
                                      <w:rFonts w:ascii="UD デジタル 教科書体 NK-B" w:eastAsia="UD デジタル 教科書体 NK-B"/>
                                      <w:sz w:val="8"/>
                                      <w:szCs w:val="28"/>
                                    </w:rPr>
                                    <w:t>ねっちゅうしょう</w:t>
                                  </w:r>
                                </w:rt>
                                <w:rubyBase>
                                  <w:r w:rsidR="00E95D6B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熱中症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E95D6B" w:rsidRPr="00E95D6B">
                                    <w:rPr>
                                      <w:rFonts w:ascii="UD デジタル 教科書体 NK-B" w:eastAsia="UD デジタル 教科書体 NK-B"/>
                                      <w:sz w:val="8"/>
                                      <w:szCs w:val="28"/>
                                    </w:rPr>
                                    <w:t>よぼう</w:t>
                                  </w:r>
                                </w:rt>
                                <w:rubyBase>
                                  <w:r w:rsidR="00E95D6B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予防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に</w:t>
                            </w:r>
                            <w:r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E95D6B" w:rsidRPr="00E95D6B">
                                    <w:rPr>
                                      <w:rFonts w:ascii="UD デジタル 教科書体 NK-B" w:eastAsia="UD デジタル 教科書体 NK-B"/>
                                      <w:sz w:val="8"/>
                                      <w:szCs w:val="28"/>
                                    </w:rPr>
                                    <w:t>こうかてき</w:t>
                                  </w:r>
                                </w:rt>
                                <w:rubyBase>
                                  <w:r w:rsidR="00E95D6B">
                                    <w:rPr>
                                      <w:rFonts w:ascii="UD デジタル 教科書体 NK-B" w:eastAsia="UD デジタル 教科書体 NK-B"/>
                                      <w:sz w:val="28"/>
                                      <w:szCs w:val="28"/>
                                    </w:rPr>
                                    <w:t>効果的</w:t>
                                  </w:r>
                                </w:rubyBase>
                              </w:ruby>
                            </w:r>
                            <w:r>
                              <w:rPr>
                                <w:rFonts w:ascii="UD デジタル 教科書体 NK-B" w:eastAsia="UD デジタル 教科書体 NK-B" w:hint="eastAsia"/>
                                <w:sz w:val="28"/>
                                <w:szCs w:val="28"/>
                              </w:rPr>
                              <w:t>である。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3746F7" id="_x0000_s1153" type="#_x0000_t202" style="position:absolute;margin-left:20.45pt;margin-top:8.25pt;width:473.4pt;height:58.8pt;z-index:25214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" fillcolor="white [3201]" stroked="f" strokeweight=".5pt">
                <v:textbox>
                  <w:txbxContent>
                    <w:p w14:paraId="13867E55" w14:textId="74788BE4" w:rsidR="00E95D6B" w:rsidRPr="004B3E95" w:rsidRDefault="00E95D6B" w:rsidP="00E95D6B">
                      <w:pPr>
                        <w:spacing w:before="0" w:line="440" w:lineRule="exact"/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</w:pPr>
                      <w:r w:rsidRPr="004B3E95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（</w:t>
                      </w:r>
                      <w:r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0"/>
                            <w:hpsRaise w:val="26"/>
                            <w:hpsBaseText w:val="28"/>
                            <w:lid w:val="ja-JP"/>
                          </w:rubyPr>
                          <w:rt>
                            <w:r w:rsidR="00E95D6B" w:rsidRPr="00233937">
                              <w:rPr>
                                <w:rFonts w:ascii="UD デジタル 教科書体 NK-B" w:eastAsia="UD デジタル 教科書体 NK-B"/>
                                <w:sz w:val="10"/>
                                <w:szCs w:val="28"/>
                              </w:rPr>
                              <w:t>れい</w:t>
                            </w:r>
                          </w:rt>
                          <w:rubyBase>
                            <w:r w:rsidR="00E95D6B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例</w:t>
                            </w:r>
                          </w:rubyBase>
                        </w:ruby>
                      </w:r>
                      <w:r w:rsidRPr="004B3E95"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）</w:t>
                      </w:r>
                    </w:p>
                    <w:p w14:paraId="52558117" w14:textId="0BB26B05" w:rsidR="004B3E95" w:rsidRPr="004B3E95" w:rsidRDefault="00E95D6B" w:rsidP="002B53F3">
                      <w:pPr>
                        <w:spacing w:before="0" w:line="440" w:lineRule="exact"/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</w:pPr>
                      <w:r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E95D6B" w:rsidRPr="00E95D6B">
                              <w:rPr>
                                <w:rFonts w:ascii="UD デジタル 教科書体 NK-B" w:eastAsia="UD デジタル 教科書体 NK-B"/>
                                <w:sz w:val="8"/>
                                <w:szCs w:val="28"/>
                              </w:rPr>
                              <w:t>しろ</w:t>
                            </w:r>
                          </w:rt>
                          <w:rubyBase>
                            <w:r w:rsidR="00E95D6B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白</w:t>
                            </w:r>
                          </w:rubyBase>
                        </w:ruby>
                      </w:r>
                      <w:r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い</w:t>
                      </w:r>
                      <w:r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E95D6B" w:rsidRPr="00E95D6B">
                              <w:rPr>
                                <w:rFonts w:ascii="UD デジタル 教科書体 NK-B" w:eastAsia="UD デジタル 教科書体 NK-B"/>
                                <w:sz w:val="8"/>
                                <w:szCs w:val="28"/>
                              </w:rPr>
                              <w:t>ぼうし</w:t>
                            </w:r>
                          </w:rt>
                          <w:rubyBase>
                            <w:r w:rsidR="00E95D6B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帽子</w:t>
                            </w:r>
                          </w:rubyBase>
                        </w:ruby>
                      </w:r>
                      <w:r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をかぶることが</w:t>
                      </w:r>
                      <w:r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E95D6B" w:rsidRPr="00E95D6B">
                              <w:rPr>
                                <w:rFonts w:ascii="UD デジタル 教科書体 NK-B" w:eastAsia="UD デジタル 教科書体 NK-B"/>
                                <w:sz w:val="8"/>
                                <w:szCs w:val="28"/>
                              </w:rPr>
                              <w:t>ねっちゅうしょう</w:t>
                            </w:r>
                          </w:rt>
                          <w:rubyBase>
                            <w:r w:rsidR="00E95D6B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熱中症</w:t>
                            </w:r>
                          </w:rubyBase>
                        </w:ruby>
                      </w:r>
                      <w:r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E95D6B" w:rsidRPr="00E95D6B">
                              <w:rPr>
                                <w:rFonts w:ascii="UD デジタル 教科書体 NK-B" w:eastAsia="UD デジタル 教科書体 NK-B"/>
                                <w:sz w:val="8"/>
                                <w:szCs w:val="28"/>
                              </w:rPr>
                              <w:t>よぼう</w:t>
                            </w:r>
                          </w:rt>
                          <w:rubyBase>
                            <w:r w:rsidR="00E95D6B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予防</w:t>
                            </w:r>
                          </w:rubyBase>
                        </w:ruby>
                      </w:r>
                      <w:r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に</w:t>
                      </w:r>
                      <w:r>
                        <w:rPr>
                          <w:rFonts w:ascii="UD デジタル 教科書体 NK-B" w:eastAsia="UD デジタル 教科書体 NK-B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E95D6B" w:rsidRPr="00E95D6B">
                              <w:rPr>
                                <w:rFonts w:ascii="UD デジタル 教科書体 NK-B" w:eastAsia="UD デジタル 教科書体 NK-B"/>
                                <w:sz w:val="8"/>
                                <w:szCs w:val="28"/>
                              </w:rPr>
                              <w:t>こうかてき</w:t>
                            </w:r>
                          </w:rt>
                          <w:rubyBase>
                            <w:r w:rsidR="00E95D6B">
                              <w:rPr>
                                <w:rFonts w:ascii="UD デジタル 教科書体 NK-B" w:eastAsia="UD デジタル 教科書体 NK-B"/>
                                <w:sz w:val="28"/>
                                <w:szCs w:val="28"/>
                              </w:rPr>
                              <w:t>効果的</w:t>
                            </w:r>
                          </w:rubyBase>
                        </w:ruby>
                      </w:r>
                      <w:r>
                        <w:rPr>
                          <w:rFonts w:ascii="UD デジタル 教科書体 NK-B" w:eastAsia="UD デジタル 教科書体 NK-B" w:hint="eastAsia"/>
                          <w:sz w:val="28"/>
                          <w:szCs w:val="28"/>
                        </w:rPr>
                        <w:t>である。</w:t>
                      </w:r>
                    </w:p>
                  </w:txbxContent>
                </v:textbox>
              </v:shape>
            </w:pict>
          </mc:Fallback>
        </mc:AlternateContent>
      </w:r>
      <w:r w:rsidRPr="00E95D6B">
        <w:rPr>
          <w:rFonts w:ascii="UD デジタル 教科書体 NK-B" w:eastAsia="UD デジタル 教科書体 NK-B" w:hAnsi="ＭＳ ゴシック" w:cs="Times New Roman" w:hint="eastAsia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114944" behindDoc="0" locked="0" layoutInCell="1" allowOverlap="1" wp14:anchorId="4590C2E4" wp14:editId="5588AEA1">
                <wp:simplePos x="0" y="0"/>
                <wp:positionH relativeFrom="column">
                  <wp:posOffset>635</wp:posOffset>
                </wp:positionH>
                <wp:positionV relativeFrom="paragraph">
                  <wp:posOffset>43815</wp:posOffset>
                </wp:positionV>
                <wp:extent cx="6446520" cy="868680"/>
                <wp:effectExtent l="0" t="0" r="11430" b="26670"/>
                <wp:wrapNone/>
                <wp:docPr id="295896263" name="四角形: 角を丸くする 2958962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46520" cy="86868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182D5EA" w14:textId="77777777" w:rsidR="0069689E" w:rsidRPr="0069689E" w:rsidRDefault="0069689E" w:rsidP="0069689E">
                            <w:pPr>
                              <w:spacing w:line="240" w:lineRule="atLeas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color w:val="000000"/>
                                <w:sz w:val="36"/>
                                <w:szCs w:val="36"/>
                                <w14:textOutline w14:w="9525" w14:cap="rnd" w14:cmpd="sng" w14:algn="ctr">
                                  <w14:solidFill>
                                    <w14:srgbClr w14:val="FF0000">
                                      <w14:lumMod w14:val="60000"/>
                                      <w14:lumOff w14:val="40000"/>
                                    </w14:srgbClr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590C2E4" id="四角形: 角を丸くする 295896263" o:spid="_x0000_s1154" style="position:absolute;margin-left:.05pt;margin-top:3.45pt;width:507.6pt;height:68.4pt;z-index:252114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" filled="f" strokecolor="red" strokeweight="1pt">
                <v:stroke joinstyle="miter"/>
                <v:textbox>
                  <w:txbxContent>
                    <w:p w14:paraId="6182D5EA" w14:textId="77777777" w:rsidR="0069689E" w:rsidRPr="0069689E" w:rsidRDefault="0069689E" w:rsidP="0069689E">
                      <w:pPr>
                        <w:spacing w:line="240" w:lineRule="atLeas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color w:val="000000"/>
                          <w:sz w:val="36"/>
                          <w:szCs w:val="36"/>
                          <w14:textOutline w14:w="9525" w14:cap="rnd" w14:cmpd="sng" w14:algn="ctr">
                            <w14:solidFill>
                              <w14:srgbClr w14:val="FF0000">
                                <w14:lumMod w14:val="60000"/>
                                <w14:lumOff w14:val="40000"/>
                              </w14:srgbClr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0BD360D0" w14:textId="4C799577" w:rsidR="0069689E" w:rsidRPr="00E95D6B" w:rsidRDefault="0069689E" w:rsidP="004B3E95">
      <w:pPr>
        <w:spacing w:before="0" w:after="160" w:line="460" w:lineRule="exact"/>
        <w:rPr>
          <w:rFonts w:ascii="UD デジタル 教科書体 NK-B" w:eastAsia="UD デジタル 教科書体 NK-B" w:hAnsi="游明朝" w:cs="Times New Roman"/>
          <w:sz w:val="28"/>
          <w:szCs w:val="28"/>
        </w:rPr>
      </w:pPr>
    </w:p>
    <w:p w14:paraId="4735C735" w14:textId="4F9E1390" w:rsidR="0069689E" w:rsidRPr="00E95D6B" w:rsidRDefault="00AB2824" w:rsidP="004B3E95">
      <w:pPr>
        <w:spacing w:before="0" w:after="160" w:line="460" w:lineRule="exact"/>
        <w:rPr>
          <w:rFonts w:ascii="UD デジタル 教科書体 NK-B" w:eastAsia="UD デジタル 教科書体 NK-B" w:hAnsi="游明朝" w:cs="Times New Roman"/>
          <w:sz w:val="28"/>
          <w:szCs w:val="28"/>
        </w:rPr>
      </w:pPr>
      <w:r>
        <w:rPr>
          <w:rFonts w:ascii="UD デジタル 教科書体 NK-B" w:eastAsia="UD デジタル 教科書体 NK-B" w:hAnsi="游明朝" w:cs="Times New Roman"/>
          <w:noProof/>
          <w:sz w:val="28"/>
          <w:szCs w:val="28"/>
        </w:rPr>
        <w:drawing>
          <wp:anchor distT="0" distB="0" distL="114300" distR="114300" simplePos="0" relativeHeight="252194816" behindDoc="0" locked="0" layoutInCell="1" allowOverlap="1" wp14:anchorId="1C2E72D9" wp14:editId="198995C7">
            <wp:simplePos x="0" y="0"/>
            <wp:positionH relativeFrom="column">
              <wp:posOffset>5588562</wp:posOffset>
            </wp:positionH>
            <wp:positionV relativeFrom="paragraph">
              <wp:posOffset>125095</wp:posOffset>
            </wp:positionV>
            <wp:extent cx="753789" cy="955675"/>
            <wp:effectExtent l="0" t="0" r="0" b="0"/>
            <wp:wrapNone/>
            <wp:docPr id="417264533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069" cy="957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69689E">
        <w:rPr>
          <w:rFonts w:ascii="BIZ UDゴシック" w:eastAsia="BIZ UDゴシック" w:hAnsi="BIZ UDゴシック" w:cs="Times New Roman"/>
          <w:noProof/>
          <w:sz w:val="26"/>
          <w:szCs w:val="26"/>
        </w:rPr>
        <w:drawing>
          <wp:anchor distT="0" distB="0" distL="114300" distR="114300" simplePos="0" relativeHeight="252125184" behindDoc="0" locked="0" layoutInCell="1" allowOverlap="1" wp14:anchorId="329B2D73" wp14:editId="3C5BDAE9">
            <wp:simplePos x="0" y="0"/>
            <wp:positionH relativeFrom="column">
              <wp:posOffset>2644140</wp:posOffset>
            </wp:positionH>
            <wp:positionV relativeFrom="paragraph">
              <wp:posOffset>1057910</wp:posOffset>
            </wp:positionV>
            <wp:extent cx="4869815" cy="304800"/>
            <wp:effectExtent l="0" t="0" r="0" b="0"/>
            <wp:wrapNone/>
            <wp:docPr id="1495578122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8303CF" w14:textId="66BF0A8E" w:rsidR="0069689E" w:rsidRPr="0069689E" w:rsidRDefault="002B53F3" w:rsidP="0069689E">
      <w:pPr>
        <w:spacing w:before="0" w:after="160" w:line="560" w:lineRule="exact"/>
        <w:ind w:left="360"/>
        <w:rPr>
          <w:rFonts w:ascii="UD デジタル 教科書体 N-R" w:eastAsia="UD デジタル 教科書体 N-R" w:hAnsi="游明朝" w:cs="Times New Roman"/>
          <w:sz w:val="28"/>
          <w:szCs w:val="28"/>
          <w:bdr w:val="single" w:sz="4" w:space="0" w:color="auto"/>
        </w:rPr>
      </w:pPr>
      <w:r w:rsidRPr="0069689E">
        <w:rPr>
          <w:rFonts w:ascii="UD デジタル 教科書体 N-R" w:eastAsia="UD デジタル 教科書体 N-R" w:hAnsi="游ゴシック Light" w:cs="Times New Roman" w:hint="eastAsia"/>
          <w:noProof/>
          <w:color w:val="C00000"/>
          <w:spacing w:val="-10"/>
          <w:kern w:val="28"/>
          <w:sz w:val="48"/>
          <w:szCs w:val="48"/>
        </w:rPr>
        <mc:AlternateContent>
          <mc:Choice Requires="wps">
            <w:drawing>
              <wp:anchor distT="0" distB="0" distL="114300" distR="114300" simplePos="0" relativeHeight="252153856" behindDoc="0" locked="0" layoutInCell="1" allowOverlap="1" wp14:anchorId="454224C6" wp14:editId="15CB855C">
                <wp:simplePos x="0" y="0"/>
                <wp:positionH relativeFrom="column">
                  <wp:posOffset>312420</wp:posOffset>
                </wp:positionH>
                <wp:positionV relativeFrom="paragraph">
                  <wp:posOffset>-196215</wp:posOffset>
                </wp:positionV>
                <wp:extent cx="5848350" cy="561975"/>
                <wp:effectExtent l="0" t="0" r="19050" b="28575"/>
                <wp:wrapNone/>
                <wp:docPr id="1945281380" name="リボン: 上に曲が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48350" cy="561975"/>
                        </a:xfrm>
                        <a:prstGeom prst="ribbon2">
                          <a:avLst>
                            <a:gd name="adj1" fmla="val 16667"/>
                            <a:gd name="adj2" fmla="val 74010"/>
                          </a:avLst>
                        </a:prstGeom>
                        <a:solidFill>
                          <a:srgbClr val="FF5050"/>
                        </a:solidFill>
                        <a:ln w="127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ECF1639" w14:textId="77777777" w:rsidR="002B53F3" w:rsidRPr="00E95D6B" w:rsidRDefault="002B53F3" w:rsidP="00CC5B41">
                            <w:pPr>
                              <w:spacing w:before="0"/>
                              <w:jc w:val="center"/>
                              <w:rPr>
                                <w:rFonts w:ascii="UD デジタル 教科書体 NK-B" w:eastAsia="UD デジタル 教科書体 NK-B"/>
                                <w:color w:val="FFFFFF"/>
                                <w:sz w:val="32"/>
                                <w:szCs w:val="32"/>
                              </w:rPr>
                            </w:pPr>
                            <w:r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z w:val="32"/>
                                <w:szCs w:val="32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30"/>
                                  <w:hpsBaseText w:val="32"/>
                                  <w:lid w:val="ja-JP"/>
                                </w:rubyPr>
                                <w:rt>
                                  <w:r w:rsidR="002B53F3" w:rsidRPr="00E95D6B">
                                    <w:rPr>
                                      <w:rFonts w:ascii="UD デジタル 教科書体 NK-B" w:eastAsia="UD デジタル 教科書体 NK-B" w:hint="eastAsia"/>
                                      <w:color w:val="FFFFFF"/>
                                      <w:sz w:val="8"/>
                                      <w:szCs w:val="32"/>
                                    </w:rPr>
                                    <w:t>こうさつ</w:t>
                                  </w:r>
                                </w:rt>
                                <w:rubyBase>
                                  <w:r w:rsidR="002B53F3" w:rsidRPr="00E95D6B">
                                    <w:rPr>
                                      <w:rFonts w:ascii="UD デジタル 教科書体 NK-B" w:eastAsia="UD デジタル 教科書体 NK-B" w:hint="eastAsia"/>
                                      <w:color w:val="FFFFFF"/>
                                      <w:sz w:val="32"/>
                                      <w:szCs w:val="32"/>
                                    </w:rPr>
                                    <w:t>考察</w:t>
                                  </w:r>
                                </w:rubyBase>
                              </w:ruby>
                            </w:r>
                            <w:r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z w:val="32"/>
                                <w:szCs w:val="32"/>
                              </w:rPr>
                              <w:t>や</w:t>
                            </w:r>
                            <w:r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z w:val="32"/>
                                <w:szCs w:val="32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30"/>
                                  <w:hpsBaseText w:val="32"/>
                                  <w:lid w:val="ja-JP"/>
                                </w:rubyPr>
                                <w:rt>
                                  <w:r w:rsidR="002B53F3" w:rsidRPr="00E95D6B">
                                    <w:rPr>
                                      <w:rFonts w:ascii="UD デジタル 教科書体 NK-B" w:eastAsia="UD デジタル 教科書体 NK-B" w:hint="eastAsia"/>
                                      <w:color w:val="FFFFFF"/>
                                      <w:sz w:val="8"/>
                                      <w:szCs w:val="32"/>
                                    </w:rPr>
                                    <w:t>けつろん</w:t>
                                  </w:r>
                                </w:rt>
                                <w:rubyBase>
                                  <w:r w:rsidR="002B53F3" w:rsidRPr="00E95D6B">
                                    <w:rPr>
                                      <w:rFonts w:ascii="UD デジタル 教科書体 NK-B" w:eastAsia="UD デジタル 教科書体 NK-B" w:hint="eastAsia"/>
                                      <w:color w:val="FFFFFF"/>
                                      <w:sz w:val="32"/>
                                      <w:szCs w:val="32"/>
                                    </w:rPr>
                                    <w:t>結論</w:t>
                                  </w:r>
                                </w:rubyBase>
                              </w:ruby>
                            </w:r>
                            <w:r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z w:val="32"/>
                                <w:szCs w:val="32"/>
                              </w:rPr>
                              <w:t>にはどんなことを</w:t>
                            </w:r>
                            <w:r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z w:val="32"/>
                                <w:szCs w:val="32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30"/>
                                  <w:hpsBaseText w:val="32"/>
                                  <w:lid w:val="ja-JP"/>
                                </w:rubyPr>
                                <w:rt>
                                  <w:r w:rsidR="002B53F3" w:rsidRPr="00E95D6B">
                                    <w:rPr>
                                      <w:rFonts w:ascii="UD デジタル 教科書体 NK-B" w:eastAsia="UD デジタル 教科書体 NK-B" w:hint="eastAsia"/>
                                      <w:color w:val="FFFFFF"/>
                                      <w:sz w:val="8"/>
                                      <w:szCs w:val="32"/>
                                    </w:rPr>
                                    <w:t>か</w:t>
                                  </w:r>
                                </w:rt>
                                <w:rubyBase>
                                  <w:r w:rsidR="002B53F3" w:rsidRPr="00E95D6B">
                                    <w:rPr>
                                      <w:rFonts w:ascii="UD デジタル 教科書体 NK-B" w:eastAsia="UD デジタル 教科書体 NK-B" w:hint="eastAsia"/>
                                      <w:color w:val="FFFFFF"/>
                                      <w:sz w:val="32"/>
                                      <w:szCs w:val="32"/>
                                    </w:rPr>
                                    <w:t>書</w:t>
                                  </w:r>
                                </w:rubyBase>
                              </w:ruby>
                            </w:r>
                            <w:r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z w:val="32"/>
                                <w:szCs w:val="32"/>
                              </w:rPr>
                              <w:t>けばいいのか？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54224C6" id="_x0000_s1155" type="#_x0000_t54" style="position:absolute;left:0;text-align:left;margin-left:24.6pt;margin-top:-15.45pt;width:460.5pt;height:44.25pt;z-index:2521538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" adj="2807,18000" fillcolor="#ff5050" strokecolor="red" strokeweight="1pt">
                <v:stroke joinstyle="miter"/>
                <v:textbox>
                  <w:txbxContent>
                    <w:p w14:paraId="0ECF1639" w14:textId="77777777" w:rsidR="002B53F3" w:rsidRPr="00E95D6B" w:rsidRDefault="002B53F3" w:rsidP="00CC5B41">
                      <w:pPr>
                        <w:spacing w:before="0"/>
                        <w:jc w:val="center"/>
                        <w:rPr>
                          <w:rFonts w:ascii="UD デジタル 教科書体 NK-B" w:eastAsia="UD デジタル 教科書体 NK-B"/>
                          <w:color w:val="FFFFFF"/>
                          <w:sz w:val="32"/>
                          <w:szCs w:val="32"/>
                        </w:rPr>
                      </w:pPr>
                      <w:r w:rsidRPr="00E95D6B">
                        <w:rPr>
                          <w:rFonts w:ascii="UD デジタル 教科書体 NK-B" w:eastAsia="UD デジタル 教科書体 NK-B" w:hint="eastAsia"/>
                          <w:color w:val="FFFFFF"/>
                          <w:sz w:val="32"/>
                          <w:szCs w:val="32"/>
                        </w:rPr>
                        <w:ruby>
                          <w:rubyPr>
                            <w:rubyAlign w:val="distributeSpace"/>
                            <w:hps w:val="8"/>
                            <w:hpsRaise w:val="30"/>
                            <w:hpsBaseText w:val="32"/>
                            <w:lid w:val="ja-JP"/>
                          </w:rubyPr>
                          <w:rt>
                            <w:r w:rsidR="002B53F3"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z w:val="8"/>
                                <w:szCs w:val="32"/>
                              </w:rPr>
                              <w:t>こうさつ</w:t>
                            </w:r>
                          </w:rt>
                          <w:rubyBase>
                            <w:r w:rsidR="002B53F3"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z w:val="32"/>
                                <w:szCs w:val="32"/>
                              </w:rPr>
                              <w:t>考察</w:t>
                            </w:r>
                          </w:rubyBase>
                        </w:ruby>
                      </w:r>
                      <w:r w:rsidRPr="00E95D6B">
                        <w:rPr>
                          <w:rFonts w:ascii="UD デジタル 教科書体 NK-B" w:eastAsia="UD デジタル 教科書体 NK-B" w:hint="eastAsia"/>
                          <w:color w:val="FFFFFF"/>
                          <w:sz w:val="32"/>
                          <w:szCs w:val="32"/>
                        </w:rPr>
                        <w:t>や</w:t>
                      </w:r>
                      <w:r w:rsidRPr="00E95D6B">
                        <w:rPr>
                          <w:rFonts w:ascii="UD デジタル 教科書体 NK-B" w:eastAsia="UD デジタル 教科書体 NK-B" w:hint="eastAsia"/>
                          <w:color w:val="FFFFFF"/>
                          <w:sz w:val="32"/>
                          <w:szCs w:val="32"/>
                        </w:rPr>
                        <w:ruby>
                          <w:rubyPr>
                            <w:rubyAlign w:val="distributeSpace"/>
                            <w:hps w:val="8"/>
                            <w:hpsRaise w:val="30"/>
                            <w:hpsBaseText w:val="32"/>
                            <w:lid w:val="ja-JP"/>
                          </w:rubyPr>
                          <w:rt>
                            <w:r w:rsidR="002B53F3"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z w:val="8"/>
                                <w:szCs w:val="32"/>
                              </w:rPr>
                              <w:t>けつろん</w:t>
                            </w:r>
                          </w:rt>
                          <w:rubyBase>
                            <w:r w:rsidR="002B53F3"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z w:val="32"/>
                                <w:szCs w:val="32"/>
                              </w:rPr>
                              <w:t>結論</w:t>
                            </w:r>
                          </w:rubyBase>
                        </w:ruby>
                      </w:r>
                      <w:r w:rsidRPr="00E95D6B">
                        <w:rPr>
                          <w:rFonts w:ascii="UD デジタル 教科書体 NK-B" w:eastAsia="UD デジタル 教科書体 NK-B" w:hint="eastAsia"/>
                          <w:color w:val="FFFFFF"/>
                          <w:sz w:val="32"/>
                          <w:szCs w:val="32"/>
                        </w:rPr>
                        <w:t>にはどんなことを</w:t>
                      </w:r>
                      <w:r w:rsidRPr="00E95D6B">
                        <w:rPr>
                          <w:rFonts w:ascii="UD デジタル 教科書体 NK-B" w:eastAsia="UD デジタル 教科書体 NK-B" w:hint="eastAsia"/>
                          <w:color w:val="FFFFFF"/>
                          <w:sz w:val="32"/>
                          <w:szCs w:val="32"/>
                        </w:rPr>
                        <w:ruby>
                          <w:rubyPr>
                            <w:rubyAlign w:val="distributeSpace"/>
                            <w:hps w:val="8"/>
                            <w:hpsRaise w:val="30"/>
                            <w:hpsBaseText w:val="32"/>
                            <w:lid w:val="ja-JP"/>
                          </w:rubyPr>
                          <w:rt>
                            <w:r w:rsidR="002B53F3"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z w:val="8"/>
                                <w:szCs w:val="32"/>
                              </w:rPr>
                              <w:t>か</w:t>
                            </w:r>
                          </w:rt>
                          <w:rubyBase>
                            <w:r w:rsidR="002B53F3" w:rsidRPr="00E95D6B">
                              <w:rPr>
                                <w:rFonts w:ascii="UD デジタル 教科書体 NK-B" w:eastAsia="UD デジタル 教科書体 NK-B" w:hint="eastAsia"/>
                                <w:color w:val="FFFFFF"/>
                                <w:sz w:val="32"/>
                                <w:szCs w:val="32"/>
                              </w:rPr>
                              <w:t>書</w:t>
                            </w:r>
                          </w:rubyBase>
                        </w:ruby>
                      </w:r>
                      <w:r w:rsidRPr="00E95D6B">
                        <w:rPr>
                          <w:rFonts w:ascii="UD デジタル 教科書体 NK-B" w:eastAsia="UD デジタル 教科書体 NK-B" w:hint="eastAsia"/>
                          <w:color w:val="FFFFFF"/>
                          <w:sz w:val="32"/>
                          <w:szCs w:val="32"/>
                        </w:rPr>
                        <w:t>けばいいのか？</w:t>
                      </w:r>
                    </w:p>
                  </w:txbxContent>
                </v:textbox>
              </v:shape>
            </w:pict>
          </mc:Fallback>
        </mc:AlternateContent>
      </w:r>
    </w:p>
    <w:p w14:paraId="26DC2F22" w14:textId="03C7F8CD" w:rsidR="002B53F3" w:rsidRPr="002B53F3" w:rsidRDefault="00E95D6B" w:rsidP="002B53F3">
      <w:pPr>
        <w:pStyle w:val="afffa"/>
        <w:numPr>
          <w:ilvl w:val="0"/>
          <w:numId w:val="30"/>
        </w:numPr>
        <w:spacing w:before="0" w:after="160" w:line="278" w:lineRule="auto"/>
        <w:contextualSpacing w:val="0"/>
        <w:rPr>
          <w:rFonts w:ascii="UD デジタル 教科書体 NK-B" w:eastAsia="UD デジタル 教科書体 NK-B" w:hAnsi="ＭＳ ゴシック"/>
          <w:sz w:val="28"/>
          <w:szCs w:val="28"/>
        </w:rPr>
      </w:pPr>
      <w:r>
        <w:rPr>
          <w:rFonts w:ascii="UD デジタル 教科書体 NK-B" w:eastAsia="UD デジタル 教科書体 NK-B" w:hAnsi="ＭＳ ゴシック" w:cs="ＭＳ 明朝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E95D6B" w:rsidRPr="00E95D6B">
              <w:rPr>
                <w:rFonts w:ascii="UD デジタル 教科書体 NK-B" w:eastAsia="UD デジタル 教科書体 NK-B" w:hAnsi="ＭＳ ゴシック" w:cs="ＭＳ 明朝"/>
                <w:sz w:val="8"/>
                <w:szCs w:val="28"/>
              </w:rPr>
              <w:t>こうさつ</w:t>
            </w:r>
          </w:rt>
          <w:rubyBase>
            <w:r w:rsidR="00E95D6B">
              <w:rPr>
                <w:rFonts w:ascii="UD デジタル 教科書体 NK-B" w:eastAsia="UD デジタル 教科書体 NK-B" w:hAnsi="ＭＳ ゴシック" w:cs="ＭＳ 明朝"/>
                <w:sz w:val="28"/>
                <w:szCs w:val="28"/>
              </w:rPr>
              <w:t>考察</w:t>
            </w:r>
          </w:rubyBase>
        </w:ruby>
      </w:r>
      <w:r w:rsidR="002B53F3" w:rsidRPr="002B53F3">
        <w:rPr>
          <w:rFonts w:ascii="UD デジタル 教科書体 NK-B" w:eastAsia="UD デジタル 教科書体 NK-B" w:hAnsi="ＭＳ ゴシック" w:cs="ＭＳ 明朝" w:hint="eastAsia"/>
          <w:sz w:val="28"/>
          <w:szCs w:val="28"/>
        </w:rPr>
        <w:t xml:space="preserve">　　</w:t>
      </w:r>
      <w:r>
        <w:rPr>
          <w:rFonts w:ascii="UD デジタル 教科書体 NK-B" w:eastAsia="UD デジタル 教科書体 NK-B" w:hAnsi="ＭＳ ゴシック" w:cs="ＭＳ 明朝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E95D6B" w:rsidRPr="00E95D6B">
              <w:rPr>
                <w:rFonts w:ascii="UD デジタル 教科書体 NK-B" w:eastAsia="UD デジタル 教科書体 NK-B" w:hAnsi="ＭＳ ゴシック" w:cs="ＭＳ 明朝"/>
                <w:sz w:val="8"/>
                <w:szCs w:val="28"/>
              </w:rPr>
              <w:t>ぜんはん</w:t>
            </w:r>
          </w:rt>
          <w:rubyBase>
            <w:r w:rsidR="00E95D6B">
              <w:rPr>
                <w:rFonts w:ascii="UD デジタル 教科書体 NK-B" w:eastAsia="UD デジタル 教科書体 NK-B" w:hAnsi="ＭＳ ゴシック" w:cs="ＭＳ 明朝"/>
                <w:sz w:val="28"/>
                <w:szCs w:val="28"/>
              </w:rPr>
              <w:t>前半</w:t>
            </w:r>
          </w:rubyBase>
        </w:ruby>
      </w:r>
      <w:r w:rsidR="002B53F3" w:rsidRPr="002B53F3">
        <w:rPr>
          <w:rFonts w:ascii="UD デジタル 教科書体 NK-B" w:eastAsia="UD デジタル 教科書体 NK-B" w:hAnsi="ＭＳ ゴシック" w:cs="ＭＳ 明朝" w:hint="eastAsia"/>
          <w:sz w:val="28"/>
          <w:szCs w:val="28"/>
        </w:rPr>
        <w:t>「</w:t>
      </w:r>
      <w:r>
        <w:rPr>
          <w:rFonts w:ascii="UD デジタル 教科書体 NK-B" w:eastAsia="UD デジタル 教科書体 NK-B" w:hAnsi="ＭＳ ゴシック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E95D6B" w:rsidRPr="00E95D6B">
              <w:rPr>
                <w:rFonts w:ascii="UD デジタル 教科書体 NK-B" w:eastAsia="UD デジタル 教科書体 NK-B" w:hAnsi="ＭＳ ゴシック"/>
                <w:sz w:val="8"/>
                <w:szCs w:val="28"/>
              </w:rPr>
              <w:t>けっか</w:t>
            </w:r>
          </w:rt>
          <w:rubyBase>
            <w:r w:rsidR="00E95D6B">
              <w:rPr>
                <w:rFonts w:ascii="UD デジタル 教科書体 NK-B" w:eastAsia="UD デジタル 教科書体 NK-B" w:hAnsi="ＭＳ ゴシック"/>
                <w:sz w:val="28"/>
                <w:szCs w:val="28"/>
              </w:rPr>
              <w:t>結果</w:t>
            </w:r>
          </w:rubyBase>
        </w:ruby>
      </w:r>
      <w:r w:rsidR="002B53F3" w:rsidRPr="002B53F3">
        <w:rPr>
          <w:rFonts w:ascii="UD デジタル 教科書体 NK-B" w:eastAsia="UD デジタル 教科書体 NK-B" w:hAnsi="ＭＳ ゴシック" w:hint="eastAsia"/>
          <w:sz w:val="28"/>
          <w:szCs w:val="28"/>
        </w:rPr>
        <w:t>のおさらい</w:t>
      </w:r>
      <w:r w:rsidR="002B53F3" w:rsidRPr="002B53F3">
        <w:rPr>
          <w:rFonts w:ascii="UD デジタル 教科書体 NK-B" w:eastAsia="UD デジタル 教科書体 NK-B" w:hAnsi="ＭＳ ゴシック" w:cs="ＭＳ 明朝" w:hint="eastAsia"/>
          <w:sz w:val="28"/>
          <w:szCs w:val="28"/>
        </w:rPr>
        <w:t>」</w:t>
      </w:r>
    </w:p>
    <w:p w14:paraId="6808E665" w14:textId="3F9C6E2A" w:rsidR="002B53F3" w:rsidRPr="002B53F3" w:rsidRDefault="002B53F3" w:rsidP="002B53F3">
      <w:pPr>
        <w:pStyle w:val="afffa"/>
        <w:ind w:leftChars="709" w:left="2386" w:hangingChars="295" w:hanging="826"/>
        <w:rPr>
          <w:rFonts w:ascii="UD デジタル 教科書体 NK-B" w:eastAsia="UD デジタル 教科書体 NK-B" w:hAnsi="ＭＳ ゴシック" w:cs="ＭＳ 明朝"/>
          <w:sz w:val="28"/>
          <w:szCs w:val="28"/>
        </w:rPr>
      </w:pPr>
      <w:r w:rsidRPr="002B53F3">
        <w:rPr>
          <w:rFonts w:ascii="UD デジタル 教科書体 NK-B" w:eastAsia="UD デジタル 教科書体 NK-B" w:hAnsi="ＭＳ ゴシック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51808" behindDoc="0" locked="0" layoutInCell="1" allowOverlap="1" wp14:anchorId="752AE36B" wp14:editId="0E4C3904">
                <wp:simplePos x="0" y="0"/>
                <wp:positionH relativeFrom="column">
                  <wp:posOffset>76835</wp:posOffset>
                </wp:positionH>
                <wp:positionV relativeFrom="paragraph">
                  <wp:posOffset>252095</wp:posOffset>
                </wp:positionV>
                <wp:extent cx="6454140" cy="6156960"/>
                <wp:effectExtent l="0" t="0" r="22860" b="15240"/>
                <wp:wrapNone/>
                <wp:docPr id="1609336666" name="四角形: 角を丸くする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54140" cy="6156960"/>
                        </a:xfrm>
                        <a:prstGeom prst="roundRect">
                          <a:avLst>
                            <a:gd name="adj" fmla="val 3886"/>
                          </a:avLst>
                        </a:prstGeom>
                        <a:ln w="25400">
                          <a:solidFill>
                            <a:srgbClr val="FF505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4DF9D69" w14:textId="77777777" w:rsidR="002B53F3" w:rsidRDefault="002B53F3" w:rsidP="002B53F3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52AE36B" id="四角形: 角を丸くする 10" o:spid="_x0000_s1156" style="position:absolute;left:0;text-align:left;margin-left:6.05pt;margin-top:19.85pt;width:508.2pt;height:484.8pt;z-index:25215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254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" fillcolor="white [3201]" strokecolor="#ff5050" strokeweight="2pt">
                <v:stroke joinstyle="miter"/>
                <v:textbox>
                  <w:txbxContent>
                    <w:p w14:paraId="04DF9D69" w14:textId="77777777" w:rsidR="002B53F3" w:rsidRDefault="002B53F3" w:rsidP="002B53F3"/>
                  </w:txbxContent>
                </v:textbox>
              </v:roundrect>
            </w:pict>
          </mc:Fallback>
        </mc:AlternateContent>
      </w:r>
      <w:r w:rsidR="00E95D6B">
        <w:rPr>
          <w:rFonts w:ascii="UD デジタル 教科書体 NK-B" w:eastAsia="UD デジタル 教科書体 NK-B" w:hAnsi="ＭＳ ゴシック" w:cs="ＭＳ 明朝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E95D6B" w:rsidRPr="00E95D6B">
              <w:rPr>
                <w:rFonts w:ascii="UD デジタル 教科書体 NK-B" w:eastAsia="UD デジタル 教科書体 NK-B" w:hAnsi="ＭＳ ゴシック" w:cs="ＭＳ 明朝"/>
                <w:sz w:val="8"/>
                <w:szCs w:val="28"/>
              </w:rPr>
              <w:t>こうはん</w:t>
            </w:r>
          </w:rt>
          <w:rubyBase>
            <w:r w:rsidR="00E95D6B">
              <w:rPr>
                <w:rFonts w:ascii="UD デジタル 教科書体 NK-B" w:eastAsia="UD デジタル 教科書体 NK-B" w:hAnsi="ＭＳ ゴシック" w:cs="ＭＳ 明朝"/>
                <w:sz w:val="28"/>
                <w:szCs w:val="28"/>
              </w:rPr>
              <w:t>後半</w:t>
            </w:r>
          </w:rubyBase>
        </w:ruby>
      </w:r>
      <w:r w:rsidRPr="002B53F3">
        <w:rPr>
          <w:rFonts w:ascii="UD デジタル 教科書体 NK-B" w:eastAsia="UD デジタル 教科書体 NK-B" w:hAnsi="ＭＳ ゴシック" w:cs="ＭＳ 明朝" w:hint="eastAsia"/>
          <w:sz w:val="28"/>
          <w:szCs w:val="28"/>
        </w:rPr>
        <w:t>「</w:t>
      </w:r>
      <w:r w:rsidR="00E95D6B">
        <w:rPr>
          <w:rFonts w:ascii="UD デジタル 教科書体 NK-B" w:eastAsia="UD デジタル 教科書体 NK-B" w:hAnsi="ＭＳ ゴシック" w:cs="ＭＳ 明朝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E95D6B" w:rsidRPr="00E95D6B">
              <w:rPr>
                <w:rFonts w:ascii="UD デジタル 教科書体 NK-B" w:eastAsia="UD デジタル 教科書体 NK-B" w:hAnsi="ＭＳ ゴシック" w:cs="ＭＳ 明朝"/>
                <w:sz w:val="8"/>
                <w:szCs w:val="28"/>
              </w:rPr>
              <w:t>わ</w:t>
            </w:r>
          </w:rt>
          <w:rubyBase>
            <w:r w:rsidR="00E95D6B">
              <w:rPr>
                <w:rFonts w:ascii="UD デジタル 教科書体 NK-B" w:eastAsia="UD デジタル 教科書体 NK-B" w:hAnsi="ＭＳ ゴシック" w:cs="ＭＳ 明朝"/>
                <w:sz w:val="28"/>
                <w:szCs w:val="28"/>
              </w:rPr>
              <w:t>分</w:t>
            </w:r>
          </w:rubyBase>
        </w:ruby>
      </w:r>
      <w:r w:rsidRPr="002B53F3">
        <w:rPr>
          <w:rFonts w:ascii="UD デジタル 教科書体 NK-B" w:eastAsia="UD デジタル 教科書体 NK-B" w:hAnsi="ＭＳ ゴシック" w:cs="ＭＳ 明朝" w:hint="eastAsia"/>
          <w:sz w:val="28"/>
          <w:szCs w:val="28"/>
        </w:rPr>
        <w:t>かることや</w:t>
      </w:r>
      <w:r w:rsidR="00E95D6B">
        <w:rPr>
          <w:rFonts w:ascii="UD デジタル 教科書体 NK-B" w:eastAsia="UD デジタル 教科書体 NK-B" w:hAnsi="ＭＳ ゴシック" w:cs="ＭＳ 明朝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E95D6B" w:rsidRPr="00E95D6B">
              <w:rPr>
                <w:rFonts w:ascii="UD デジタル 教科書体 NK-B" w:eastAsia="UD デジタル 教科書体 NK-B" w:hAnsi="ＭＳ ゴシック" w:cs="ＭＳ 明朝"/>
                <w:sz w:val="8"/>
                <w:szCs w:val="28"/>
              </w:rPr>
              <w:t>かんが</w:t>
            </w:r>
          </w:rt>
          <w:rubyBase>
            <w:r w:rsidR="00E95D6B">
              <w:rPr>
                <w:rFonts w:ascii="UD デジタル 教科書体 NK-B" w:eastAsia="UD デジタル 教科書体 NK-B" w:hAnsi="ＭＳ ゴシック" w:cs="ＭＳ 明朝"/>
                <w:sz w:val="28"/>
                <w:szCs w:val="28"/>
              </w:rPr>
              <w:t>考</w:t>
            </w:r>
          </w:rubyBase>
        </w:ruby>
      </w:r>
      <w:r w:rsidRPr="002B53F3">
        <w:rPr>
          <w:rFonts w:ascii="UD デジタル 教科書体 NK-B" w:eastAsia="UD デジタル 教科書体 NK-B" w:hAnsi="ＭＳ ゴシック" w:cs="ＭＳ 明朝" w:hint="eastAsia"/>
          <w:sz w:val="28"/>
          <w:szCs w:val="28"/>
        </w:rPr>
        <w:t>えられる</w:t>
      </w:r>
      <w:r w:rsidR="00E95D6B">
        <w:rPr>
          <w:rFonts w:ascii="UD デジタル 教科書体 NK-B" w:eastAsia="UD デジタル 教科書体 NK-B" w:hAnsi="ＭＳ ゴシック" w:cs="ＭＳ 明朝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E95D6B" w:rsidRPr="00E95D6B">
              <w:rPr>
                <w:rFonts w:ascii="UD デジタル 教科書体 NK-B" w:eastAsia="UD デジタル 教科書体 NK-B" w:hAnsi="ＭＳ ゴシック" w:cs="ＭＳ 明朝"/>
                <w:sz w:val="8"/>
                <w:szCs w:val="28"/>
              </w:rPr>
              <w:t>りゆう</w:t>
            </w:r>
          </w:rt>
          <w:rubyBase>
            <w:r w:rsidR="00E95D6B">
              <w:rPr>
                <w:rFonts w:ascii="UD デジタル 教科書体 NK-B" w:eastAsia="UD デジタル 教科書体 NK-B" w:hAnsi="ＭＳ ゴシック" w:cs="ＭＳ 明朝"/>
                <w:sz w:val="28"/>
                <w:szCs w:val="28"/>
              </w:rPr>
              <w:t>理由</w:t>
            </w:r>
          </w:rubyBase>
        </w:ruby>
      </w:r>
      <w:r w:rsidRPr="002B53F3">
        <w:rPr>
          <w:rFonts w:ascii="UD デジタル 教科書体 NK-B" w:eastAsia="UD デジタル 教科書体 NK-B" w:hAnsi="ＭＳ ゴシック" w:cs="ＭＳ 明朝" w:hint="eastAsia"/>
          <w:sz w:val="28"/>
          <w:szCs w:val="28"/>
        </w:rPr>
        <w:t>、</w:t>
      </w:r>
      <w:r w:rsidR="00E95D6B">
        <w:rPr>
          <w:rFonts w:ascii="UD デジタル 教科書体 NK-B" w:eastAsia="UD デジタル 教科書体 NK-B" w:hAnsi="ＭＳ ゴシック" w:cs="ＭＳ 明朝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E95D6B" w:rsidRPr="00E95D6B">
              <w:rPr>
                <w:rFonts w:ascii="UD デジタル 教科書体 NK-B" w:eastAsia="UD デジタル 教科書体 NK-B" w:hAnsi="ＭＳ ゴシック" w:cs="ＭＳ 明朝"/>
                <w:sz w:val="8"/>
                <w:szCs w:val="28"/>
              </w:rPr>
              <w:t>じぶん</w:t>
            </w:r>
          </w:rt>
          <w:rubyBase>
            <w:r w:rsidR="00E95D6B">
              <w:rPr>
                <w:rFonts w:ascii="UD デジタル 教科書体 NK-B" w:eastAsia="UD デジタル 教科書体 NK-B" w:hAnsi="ＭＳ ゴシック" w:cs="ＭＳ 明朝"/>
                <w:sz w:val="28"/>
                <w:szCs w:val="28"/>
              </w:rPr>
              <w:t>自分</w:t>
            </w:r>
          </w:rubyBase>
        </w:ruby>
      </w:r>
      <w:r w:rsidRPr="002B53F3">
        <w:rPr>
          <w:rFonts w:ascii="UD デジタル 教科書体 NK-B" w:eastAsia="UD デジタル 教科書体 NK-B" w:hAnsi="ＭＳ ゴシック" w:cs="ＭＳ 明朝" w:hint="eastAsia"/>
          <w:sz w:val="28"/>
          <w:szCs w:val="28"/>
        </w:rPr>
        <w:t>の</w:t>
      </w:r>
      <w:r w:rsidR="00E95D6B">
        <w:rPr>
          <w:rFonts w:ascii="UD デジタル 教科書体 NK-B" w:eastAsia="UD デジタル 教科書体 NK-B" w:hAnsi="ＭＳ ゴシック" w:cs="ＭＳ 明朝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E95D6B" w:rsidRPr="00E95D6B">
              <w:rPr>
                <w:rFonts w:ascii="UD デジタル 教科書体 NK-B" w:eastAsia="UD デジタル 教科書体 NK-B" w:hAnsi="ＭＳ ゴシック" w:cs="ＭＳ 明朝"/>
                <w:sz w:val="8"/>
                <w:szCs w:val="28"/>
              </w:rPr>
              <w:t>かんが</w:t>
            </w:r>
          </w:rt>
          <w:rubyBase>
            <w:r w:rsidR="00E95D6B">
              <w:rPr>
                <w:rFonts w:ascii="UD デジタル 教科書体 NK-B" w:eastAsia="UD デジタル 教科書体 NK-B" w:hAnsi="ＭＳ ゴシック" w:cs="ＭＳ 明朝"/>
                <w:sz w:val="28"/>
                <w:szCs w:val="28"/>
              </w:rPr>
              <w:t>考</w:t>
            </w:r>
          </w:rubyBase>
        </w:ruby>
      </w:r>
      <w:r w:rsidRPr="002B53F3">
        <w:rPr>
          <w:rFonts w:ascii="UD デジタル 教科書体 NK-B" w:eastAsia="UD デジタル 教科書体 NK-B" w:hAnsi="ＭＳ ゴシック" w:cs="ＭＳ 明朝" w:hint="eastAsia"/>
          <w:sz w:val="28"/>
          <w:szCs w:val="28"/>
        </w:rPr>
        <w:t>え」</w:t>
      </w:r>
    </w:p>
    <w:p w14:paraId="387B8FA0" w14:textId="244CC84F" w:rsidR="002B53F3" w:rsidRPr="002B53F3" w:rsidRDefault="002B53F3" w:rsidP="002B53F3">
      <w:pPr>
        <w:pStyle w:val="afffa"/>
        <w:ind w:leftChars="709" w:left="2386" w:hangingChars="295" w:hanging="826"/>
        <w:rPr>
          <w:rFonts w:ascii="UD デジタル 教科書体 NK-B" w:eastAsia="UD デジタル 教科書体 NK-B" w:hAnsi="ＭＳ ゴシック"/>
          <w:sz w:val="28"/>
          <w:szCs w:val="28"/>
        </w:rPr>
      </w:pPr>
    </w:p>
    <w:p w14:paraId="7741CC48" w14:textId="533859B7" w:rsidR="002B53F3" w:rsidRDefault="002B53F3" w:rsidP="002B53F3">
      <w:pPr>
        <w:pStyle w:val="afffa"/>
        <w:ind w:leftChars="709" w:left="2209" w:hangingChars="295" w:hanging="649"/>
        <w:rPr>
          <w:rFonts w:ascii="ＭＳ ゴシック" w:eastAsia="ＭＳ ゴシック" w:hAnsi="ＭＳ ゴシック"/>
        </w:rPr>
      </w:pPr>
    </w:p>
    <w:p w14:paraId="3246DA39" w14:textId="37FB571E" w:rsidR="002B53F3" w:rsidRDefault="002B53F3" w:rsidP="002B53F3">
      <w:pPr>
        <w:pStyle w:val="afffa"/>
        <w:ind w:leftChars="709" w:left="2209" w:hangingChars="295" w:hanging="649"/>
        <w:rPr>
          <w:rFonts w:ascii="ＭＳ ゴシック" w:eastAsia="ＭＳ ゴシック" w:hAnsi="ＭＳ ゴシック"/>
        </w:rPr>
      </w:pPr>
    </w:p>
    <w:p w14:paraId="632E7E1E" w14:textId="129680E8" w:rsidR="002B53F3" w:rsidRDefault="002B53F3" w:rsidP="002B53F3">
      <w:pPr>
        <w:pStyle w:val="afffa"/>
        <w:ind w:leftChars="709" w:left="2209" w:hangingChars="295" w:hanging="649"/>
        <w:rPr>
          <w:rFonts w:ascii="ＭＳ ゴシック" w:eastAsia="ＭＳ ゴシック" w:hAnsi="ＭＳ ゴシック"/>
        </w:rPr>
      </w:pPr>
    </w:p>
    <w:p w14:paraId="09A934B2" w14:textId="12F28406" w:rsidR="002B53F3" w:rsidRDefault="002B53F3" w:rsidP="002B53F3">
      <w:pPr>
        <w:pStyle w:val="afffa"/>
        <w:ind w:leftChars="709" w:left="2209" w:hangingChars="295" w:hanging="649"/>
        <w:rPr>
          <w:rFonts w:ascii="ＭＳ ゴシック" w:eastAsia="ＭＳ ゴシック" w:hAnsi="ＭＳ ゴシック"/>
        </w:rPr>
      </w:pPr>
    </w:p>
    <w:p w14:paraId="3B574471" w14:textId="177B678C" w:rsidR="002B53F3" w:rsidRDefault="002B53F3" w:rsidP="002B53F3">
      <w:pPr>
        <w:pStyle w:val="afffa"/>
        <w:ind w:leftChars="709" w:left="2209" w:hangingChars="295" w:hanging="649"/>
        <w:rPr>
          <w:rFonts w:ascii="ＭＳ ゴシック" w:eastAsia="ＭＳ ゴシック" w:hAnsi="ＭＳ ゴシック"/>
        </w:rPr>
      </w:pPr>
    </w:p>
    <w:p w14:paraId="1DE96A3C" w14:textId="6F805E08" w:rsidR="002B53F3" w:rsidRDefault="002B53F3" w:rsidP="002B53F3">
      <w:pPr>
        <w:pStyle w:val="afffa"/>
        <w:ind w:leftChars="709" w:left="2209" w:hangingChars="295" w:hanging="649"/>
        <w:rPr>
          <w:rFonts w:ascii="ＭＳ ゴシック" w:eastAsia="ＭＳ ゴシック" w:hAnsi="ＭＳ ゴシック"/>
        </w:rPr>
      </w:pPr>
    </w:p>
    <w:p w14:paraId="1E9D48B4" w14:textId="77777777" w:rsidR="002B53F3" w:rsidRDefault="002B53F3" w:rsidP="002B53F3">
      <w:pPr>
        <w:pStyle w:val="afffa"/>
        <w:ind w:leftChars="709" w:left="2209" w:hangingChars="295" w:hanging="649"/>
        <w:rPr>
          <w:rFonts w:ascii="ＭＳ ゴシック" w:eastAsia="ＭＳ ゴシック" w:hAnsi="ＭＳ ゴシック"/>
        </w:rPr>
      </w:pPr>
    </w:p>
    <w:p w14:paraId="12FAF11E" w14:textId="77777777" w:rsidR="002B53F3" w:rsidRDefault="002B53F3" w:rsidP="002B53F3">
      <w:pPr>
        <w:pStyle w:val="afffa"/>
        <w:ind w:leftChars="709" w:left="2209" w:hangingChars="295" w:hanging="649"/>
        <w:rPr>
          <w:rFonts w:ascii="ＭＳ ゴシック" w:eastAsia="ＭＳ ゴシック" w:hAnsi="ＭＳ ゴシック"/>
        </w:rPr>
      </w:pPr>
    </w:p>
    <w:p w14:paraId="4000C991" w14:textId="77777777" w:rsidR="002B53F3" w:rsidRDefault="002B53F3" w:rsidP="002B53F3">
      <w:pPr>
        <w:pStyle w:val="afffa"/>
        <w:ind w:leftChars="709" w:left="2209" w:hangingChars="295" w:hanging="649"/>
        <w:rPr>
          <w:rFonts w:ascii="ＭＳ ゴシック" w:eastAsia="ＭＳ ゴシック" w:hAnsi="ＭＳ ゴシック"/>
        </w:rPr>
      </w:pPr>
    </w:p>
    <w:p w14:paraId="794185F5" w14:textId="77777777" w:rsidR="002B53F3" w:rsidRDefault="002B53F3" w:rsidP="002B53F3">
      <w:pPr>
        <w:pStyle w:val="afffa"/>
        <w:ind w:leftChars="709" w:left="2209" w:hangingChars="295" w:hanging="649"/>
        <w:rPr>
          <w:rFonts w:ascii="ＭＳ ゴシック" w:eastAsia="ＭＳ ゴシック" w:hAnsi="ＭＳ ゴシック"/>
        </w:rPr>
      </w:pPr>
    </w:p>
    <w:p w14:paraId="61BCF061" w14:textId="77777777" w:rsidR="002B53F3" w:rsidRDefault="002B53F3" w:rsidP="002B53F3">
      <w:pPr>
        <w:pStyle w:val="afffa"/>
        <w:ind w:leftChars="709" w:left="2209" w:hangingChars="295" w:hanging="649"/>
        <w:rPr>
          <w:rFonts w:ascii="ＭＳ ゴシック" w:eastAsia="ＭＳ ゴシック" w:hAnsi="ＭＳ ゴシック"/>
        </w:rPr>
      </w:pPr>
    </w:p>
    <w:p w14:paraId="285E9421" w14:textId="77777777" w:rsidR="002B53F3" w:rsidRDefault="002B53F3" w:rsidP="002B53F3">
      <w:pPr>
        <w:pStyle w:val="afffa"/>
        <w:ind w:leftChars="709" w:left="2209" w:hangingChars="295" w:hanging="649"/>
        <w:rPr>
          <w:rFonts w:ascii="ＭＳ ゴシック" w:eastAsia="ＭＳ ゴシック" w:hAnsi="ＭＳ ゴシック"/>
        </w:rPr>
      </w:pPr>
    </w:p>
    <w:p w14:paraId="4F657620" w14:textId="77777777" w:rsidR="002B53F3" w:rsidRDefault="002B53F3" w:rsidP="002B53F3">
      <w:pPr>
        <w:pStyle w:val="afffa"/>
        <w:ind w:leftChars="709" w:left="2209" w:hangingChars="295" w:hanging="649"/>
        <w:rPr>
          <w:rFonts w:ascii="ＭＳ ゴシック" w:eastAsia="ＭＳ ゴシック" w:hAnsi="ＭＳ ゴシック"/>
        </w:rPr>
      </w:pPr>
    </w:p>
    <w:p w14:paraId="39E0BB3E" w14:textId="77777777" w:rsidR="002B53F3" w:rsidRDefault="002B53F3" w:rsidP="002B53F3">
      <w:pPr>
        <w:pStyle w:val="afffa"/>
        <w:ind w:leftChars="709" w:left="2209" w:hangingChars="295" w:hanging="649"/>
        <w:rPr>
          <w:rFonts w:ascii="ＭＳ ゴシック" w:eastAsia="ＭＳ ゴシック" w:hAnsi="ＭＳ ゴシック"/>
        </w:rPr>
      </w:pPr>
    </w:p>
    <w:p w14:paraId="1862121A" w14:textId="77777777" w:rsidR="002B53F3" w:rsidRDefault="002B53F3" w:rsidP="002B53F3">
      <w:pPr>
        <w:pStyle w:val="afffa"/>
        <w:ind w:leftChars="709" w:left="2209" w:hangingChars="295" w:hanging="649"/>
        <w:rPr>
          <w:rFonts w:ascii="ＭＳ ゴシック" w:eastAsia="ＭＳ ゴシック" w:hAnsi="ＭＳ ゴシック"/>
        </w:rPr>
      </w:pPr>
    </w:p>
    <w:p w14:paraId="64646320" w14:textId="77777777" w:rsidR="002B53F3" w:rsidRDefault="002B53F3" w:rsidP="002B53F3">
      <w:pPr>
        <w:pStyle w:val="afffa"/>
        <w:ind w:leftChars="709" w:left="2209" w:hangingChars="295" w:hanging="649"/>
        <w:rPr>
          <w:rFonts w:ascii="ＭＳ ゴシック" w:eastAsia="ＭＳ ゴシック" w:hAnsi="ＭＳ ゴシック"/>
        </w:rPr>
      </w:pPr>
    </w:p>
    <w:p w14:paraId="5D08063A" w14:textId="77777777" w:rsidR="002B53F3" w:rsidRDefault="002B53F3" w:rsidP="002B53F3">
      <w:pPr>
        <w:pStyle w:val="afffa"/>
        <w:ind w:leftChars="709" w:left="2209" w:hangingChars="295" w:hanging="649"/>
        <w:rPr>
          <w:rFonts w:ascii="ＭＳ ゴシック" w:eastAsia="ＭＳ ゴシック" w:hAnsi="ＭＳ ゴシック"/>
        </w:rPr>
      </w:pPr>
    </w:p>
    <w:p w14:paraId="18DFF5CC" w14:textId="77777777" w:rsidR="002B53F3" w:rsidRDefault="002B53F3" w:rsidP="002B53F3">
      <w:pPr>
        <w:pStyle w:val="afffa"/>
        <w:ind w:leftChars="709" w:left="2209" w:hangingChars="295" w:hanging="649"/>
        <w:rPr>
          <w:rFonts w:ascii="ＭＳ ゴシック" w:eastAsia="ＭＳ ゴシック" w:hAnsi="ＭＳ ゴシック"/>
        </w:rPr>
      </w:pPr>
    </w:p>
    <w:p w14:paraId="147AD002" w14:textId="77777777" w:rsidR="002B53F3" w:rsidRDefault="002B53F3" w:rsidP="002B53F3">
      <w:pPr>
        <w:pStyle w:val="afffa"/>
        <w:ind w:leftChars="709" w:left="2209" w:hangingChars="295" w:hanging="649"/>
        <w:rPr>
          <w:rFonts w:ascii="ＭＳ ゴシック" w:eastAsia="ＭＳ ゴシック" w:hAnsi="ＭＳ ゴシック"/>
        </w:rPr>
      </w:pPr>
    </w:p>
    <w:p w14:paraId="4C9CEEA2" w14:textId="77777777" w:rsidR="002B53F3" w:rsidRDefault="002B53F3" w:rsidP="002B53F3">
      <w:pPr>
        <w:pStyle w:val="afffa"/>
        <w:ind w:leftChars="709" w:left="2209" w:hangingChars="295" w:hanging="649"/>
        <w:rPr>
          <w:rFonts w:ascii="ＭＳ ゴシック" w:eastAsia="ＭＳ ゴシック" w:hAnsi="ＭＳ ゴシック"/>
        </w:rPr>
      </w:pPr>
    </w:p>
    <w:p w14:paraId="0DA1A960" w14:textId="77777777" w:rsidR="002B53F3" w:rsidRDefault="002B53F3" w:rsidP="002B53F3">
      <w:pPr>
        <w:pStyle w:val="afffa"/>
        <w:ind w:leftChars="709" w:left="2209" w:hangingChars="295" w:hanging="649"/>
        <w:rPr>
          <w:rFonts w:ascii="ＭＳ ゴシック" w:eastAsia="ＭＳ ゴシック" w:hAnsi="ＭＳ ゴシック"/>
        </w:rPr>
      </w:pPr>
    </w:p>
    <w:p w14:paraId="1E7D76A5" w14:textId="77777777" w:rsidR="002B53F3" w:rsidRDefault="002B53F3" w:rsidP="002B53F3">
      <w:pPr>
        <w:pStyle w:val="afffa"/>
        <w:ind w:leftChars="709" w:left="2209" w:hangingChars="295" w:hanging="649"/>
        <w:rPr>
          <w:rFonts w:ascii="ＭＳ ゴシック" w:eastAsia="ＭＳ ゴシック" w:hAnsi="ＭＳ ゴシック"/>
        </w:rPr>
      </w:pPr>
    </w:p>
    <w:p w14:paraId="73A0A196" w14:textId="77777777" w:rsidR="002B53F3" w:rsidRDefault="002B53F3" w:rsidP="002B53F3">
      <w:pPr>
        <w:pStyle w:val="afffa"/>
        <w:ind w:leftChars="709" w:left="2209" w:hangingChars="295" w:hanging="649"/>
        <w:rPr>
          <w:rFonts w:ascii="ＭＳ ゴシック" w:eastAsia="ＭＳ ゴシック" w:hAnsi="ＭＳ ゴシック"/>
        </w:rPr>
      </w:pPr>
    </w:p>
    <w:p w14:paraId="2D198B1A" w14:textId="77777777" w:rsidR="002B53F3" w:rsidRDefault="002B53F3" w:rsidP="002B53F3">
      <w:pPr>
        <w:pStyle w:val="afffa"/>
        <w:ind w:leftChars="709" w:left="2209" w:hangingChars="295" w:hanging="649"/>
        <w:rPr>
          <w:rFonts w:ascii="ＭＳ ゴシック" w:eastAsia="ＭＳ ゴシック" w:hAnsi="ＭＳ ゴシック"/>
        </w:rPr>
      </w:pPr>
    </w:p>
    <w:p w14:paraId="6334CAB8" w14:textId="77777777" w:rsidR="002B53F3" w:rsidRDefault="002B53F3" w:rsidP="002B53F3">
      <w:pPr>
        <w:pStyle w:val="afffa"/>
        <w:ind w:leftChars="709" w:left="2209" w:hangingChars="295" w:hanging="649"/>
        <w:rPr>
          <w:rFonts w:ascii="ＭＳ ゴシック" w:eastAsia="ＭＳ ゴシック" w:hAnsi="ＭＳ ゴシック"/>
        </w:rPr>
      </w:pPr>
    </w:p>
    <w:p w14:paraId="104CD4E4" w14:textId="77777777" w:rsidR="002B53F3" w:rsidRDefault="002B53F3" w:rsidP="002B53F3">
      <w:pPr>
        <w:pStyle w:val="afffa"/>
        <w:ind w:leftChars="709" w:left="2209" w:hangingChars="295" w:hanging="649"/>
        <w:rPr>
          <w:rFonts w:ascii="ＭＳ ゴシック" w:eastAsia="ＭＳ ゴシック" w:hAnsi="ＭＳ ゴシック"/>
        </w:rPr>
      </w:pPr>
    </w:p>
    <w:p w14:paraId="71098CD7" w14:textId="77777777" w:rsidR="002B53F3" w:rsidRDefault="002B53F3" w:rsidP="002B53F3">
      <w:pPr>
        <w:pStyle w:val="afffa"/>
        <w:ind w:leftChars="709" w:left="2209" w:hangingChars="295" w:hanging="649"/>
        <w:rPr>
          <w:rFonts w:ascii="ＭＳ ゴシック" w:eastAsia="ＭＳ ゴシック" w:hAnsi="ＭＳ ゴシック"/>
        </w:rPr>
      </w:pPr>
    </w:p>
    <w:p w14:paraId="3E8B0017" w14:textId="77777777" w:rsidR="002B53F3" w:rsidRDefault="002B53F3" w:rsidP="002B53F3">
      <w:pPr>
        <w:pStyle w:val="afffa"/>
        <w:ind w:leftChars="709" w:left="2209" w:hangingChars="295" w:hanging="649"/>
        <w:rPr>
          <w:rFonts w:ascii="ＭＳ ゴシック" w:eastAsia="ＭＳ ゴシック" w:hAnsi="ＭＳ ゴシック"/>
        </w:rPr>
      </w:pPr>
    </w:p>
    <w:p w14:paraId="14E0F20C" w14:textId="77777777" w:rsidR="002B53F3" w:rsidRDefault="002B53F3" w:rsidP="002B53F3">
      <w:pPr>
        <w:pStyle w:val="afffa"/>
        <w:ind w:leftChars="709" w:left="2209" w:hangingChars="295" w:hanging="649"/>
        <w:rPr>
          <w:rFonts w:ascii="ＭＳ ゴシック" w:eastAsia="ＭＳ ゴシック" w:hAnsi="ＭＳ ゴシック"/>
        </w:rPr>
      </w:pPr>
    </w:p>
    <w:p w14:paraId="1C6D7E96" w14:textId="77777777" w:rsidR="002B53F3" w:rsidRPr="005E5FC2" w:rsidRDefault="002B53F3" w:rsidP="002B53F3">
      <w:pPr>
        <w:pStyle w:val="afffa"/>
        <w:ind w:leftChars="709" w:left="2209" w:hangingChars="295" w:hanging="649"/>
        <w:rPr>
          <w:rFonts w:ascii="ＭＳ ゴシック" w:eastAsia="ＭＳ ゴシック" w:hAnsi="ＭＳ ゴシック"/>
        </w:rPr>
      </w:pPr>
    </w:p>
    <w:p w14:paraId="0271960D" w14:textId="2F56BD87" w:rsidR="002B53F3" w:rsidRDefault="002B53F3" w:rsidP="002B53F3">
      <w:pPr>
        <w:pStyle w:val="afffa"/>
        <w:numPr>
          <w:ilvl w:val="0"/>
          <w:numId w:val="30"/>
        </w:numPr>
        <w:tabs>
          <w:tab w:val="left" w:pos="426"/>
        </w:tabs>
        <w:spacing w:before="0" w:after="160" w:line="278" w:lineRule="auto"/>
        <w:contextualSpacing w:val="0"/>
        <w:rPr>
          <w:rFonts w:ascii="UD デジタル 教科書体 NK-B" w:eastAsia="UD デジタル 教科書体 NK-B" w:hAnsi="ＭＳ ゴシック"/>
          <w:sz w:val="28"/>
          <w:szCs w:val="28"/>
        </w:rPr>
      </w:pPr>
      <w:r>
        <w:rPr>
          <w:rFonts w:ascii="ＭＳ ゴシック" w:eastAsia="ＭＳ ゴシック" w:hAnsi="ＭＳ ゴシック"/>
          <w:noProof/>
        </w:rPr>
        <mc:AlternateContent>
          <mc:Choice Requires="wps">
            <w:drawing>
              <wp:anchor distT="0" distB="0" distL="114300" distR="114300" simplePos="0" relativeHeight="252150784" behindDoc="0" locked="0" layoutInCell="1" allowOverlap="1" wp14:anchorId="485AB47A" wp14:editId="443F0A2A">
                <wp:simplePos x="0" y="0"/>
                <wp:positionH relativeFrom="column">
                  <wp:posOffset>84455</wp:posOffset>
                </wp:positionH>
                <wp:positionV relativeFrom="paragraph">
                  <wp:posOffset>277495</wp:posOffset>
                </wp:positionV>
                <wp:extent cx="6446520" cy="2065020"/>
                <wp:effectExtent l="0" t="0" r="11430" b="11430"/>
                <wp:wrapNone/>
                <wp:docPr id="346074495" name="四角形: 角を丸くする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46520" cy="2065020"/>
                        </a:xfrm>
                        <a:prstGeom prst="roundRect">
                          <a:avLst>
                            <a:gd name="adj" fmla="val 8003"/>
                          </a:avLst>
                        </a:prstGeom>
                        <a:ln w="25400">
                          <a:solidFill>
                            <a:srgbClr val="FF505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5712F5" w14:textId="77777777" w:rsidR="002B53F3" w:rsidRPr="00446BA3" w:rsidRDefault="002B53F3" w:rsidP="002B53F3">
                            <w:pPr>
                              <w:rPr>
                                <w14:textOutline w14:w="25400" w14:cap="rnd" w14:cmpd="sng" w14:algn="ctr">
                                  <w14:solidFill>
                                    <w14:srgbClr w14:val="FF505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85AB47A" id="_x0000_s1157" style="position:absolute;left:0;text-align:left;margin-left:6.65pt;margin-top:21.85pt;width:507.6pt;height:162.6pt;z-index:25215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5246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" fillcolor="white [3201]" strokecolor="#ff5050" strokeweight="2pt">
                <v:stroke joinstyle="miter"/>
                <v:textbox>
                  <w:txbxContent>
                    <w:p w14:paraId="3B5712F5" w14:textId="77777777" w:rsidR="002B53F3" w:rsidRPr="00446BA3" w:rsidRDefault="002B53F3" w:rsidP="002B53F3">
                      <w:pPr>
                        <w:rPr>
                          <w14:textOutline w14:w="25400" w14:cap="rnd" w14:cmpd="sng" w14:algn="ctr">
                            <w14:solidFill>
                              <w14:srgbClr w14:val="FF505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E95D6B">
        <w:rPr>
          <w:rFonts w:ascii="UD デジタル 教科書体 NK-B" w:eastAsia="UD デジタル 教科書体 NK-B" w:hAnsi="ＭＳ ゴシック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E95D6B" w:rsidRPr="00E95D6B">
              <w:rPr>
                <w:rFonts w:ascii="UD デジタル 教科書体 NK-B" w:eastAsia="UD デジタル 教科書体 NK-B" w:hAnsi="ＭＳ ゴシック"/>
                <w:sz w:val="8"/>
                <w:szCs w:val="28"/>
              </w:rPr>
              <w:t>けつろん</w:t>
            </w:r>
          </w:rt>
          <w:rubyBase>
            <w:r w:rsidR="00E95D6B">
              <w:rPr>
                <w:rFonts w:ascii="UD デジタル 教科書体 NK-B" w:eastAsia="UD デジタル 教科書体 NK-B" w:hAnsi="ＭＳ ゴシック"/>
                <w:sz w:val="28"/>
                <w:szCs w:val="28"/>
              </w:rPr>
              <w:t>結論</w:t>
            </w:r>
          </w:rubyBase>
        </w:ruby>
      </w:r>
      <w:r w:rsidRPr="002B53F3">
        <w:rPr>
          <w:rFonts w:ascii="UD デジタル 教科書体 NK-B" w:eastAsia="UD デジタル 教科書体 NK-B" w:hAnsi="ＭＳ ゴシック" w:hint="eastAsia"/>
          <w:sz w:val="28"/>
          <w:szCs w:val="28"/>
        </w:rPr>
        <w:t xml:space="preserve">　　</w:t>
      </w:r>
      <w:r w:rsidR="00E95D6B">
        <w:rPr>
          <w:rFonts w:ascii="UD デジタル 教科書体 NK-B" w:eastAsia="UD デジタル 教科書体 NK-B" w:hAnsi="ＭＳ ゴシック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E95D6B" w:rsidRPr="00E95D6B">
              <w:rPr>
                <w:rFonts w:ascii="UD デジタル 教科書体 NK-B" w:eastAsia="UD デジタル 教科書体 NK-B" w:hAnsi="ＭＳ ゴシック"/>
                <w:sz w:val="8"/>
                <w:szCs w:val="28"/>
              </w:rPr>
              <w:t>けんきゅう</w:t>
            </w:r>
          </w:rt>
          <w:rubyBase>
            <w:r w:rsidR="00E95D6B">
              <w:rPr>
                <w:rFonts w:ascii="UD デジタル 教科書体 NK-B" w:eastAsia="UD デジタル 教科書体 NK-B" w:hAnsi="ＭＳ ゴシック"/>
                <w:sz w:val="28"/>
                <w:szCs w:val="28"/>
              </w:rPr>
              <w:t>研究</w:t>
            </w:r>
          </w:rubyBase>
        </w:ruby>
      </w:r>
      <w:r w:rsidR="00E95D6B">
        <w:rPr>
          <w:rFonts w:ascii="UD デジタル 教科書体 NK-B" w:eastAsia="UD デジタル 教科書体 NK-B" w:hAnsi="ＭＳ ゴシック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E95D6B" w:rsidRPr="00E95D6B">
              <w:rPr>
                <w:rFonts w:ascii="UD デジタル 教科書体 NK-B" w:eastAsia="UD デジタル 教科書体 NK-B" w:hAnsi="ＭＳ ゴシック"/>
                <w:sz w:val="8"/>
                <w:szCs w:val="28"/>
              </w:rPr>
              <w:t>ぜんたい</w:t>
            </w:r>
          </w:rt>
          <w:rubyBase>
            <w:r w:rsidR="00E95D6B">
              <w:rPr>
                <w:rFonts w:ascii="UD デジタル 教科書体 NK-B" w:eastAsia="UD デジタル 教科書体 NK-B" w:hAnsi="ＭＳ ゴシック"/>
                <w:sz w:val="28"/>
                <w:szCs w:val="28"/>
              </w:rPr>
              <w:t>全体</w:t>
            </w:r>
          </w:rubyBase>
        </w:ruby>
      </w:r>
      <w:r w:rsidRPr="002B53F3">
        <w:rPr>
          <w:rFonts w:ascii="UD デジタル 教科書体 NK-B" w:eastAsia="UD デジタル 教科書体 NK-B" w:hAnsi="ＭＳ ゴシック" w:hint="eastAsia"/>
          <w:sz w:val="28"/>
          <w:szCs w:val="28"/>
        </w:rPr>
        <w:t>を</w:t>
      </w:r>
      <w:r w:rsidR="00E95D6B">
        <w:rPr>
          <w:rFonts w:ascii="UD デジタル 教科書体 NK-B" w:eastAsia="UD デジタル 教科書体 NK-B" w:hAnsi="ＭＳ ゴシック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E95D6B" w:rsidRPr="00E95D6B">
              <w:rPr>
                <w:rFonts w:ascii="UD デジタル 教科書体 NK-B" w:eastAsia="UD デジタル 教科書体 NK-B" w:hAnsi="ＭＳ ゴシック"/>
                <w:sz w:val="8"/>
                <w:szCs w:val="28"/>
              </w:rPr>
              <w:t>とお</w:t>
            </w:r>
          </w:rt>
          <w:rubyBase>
            <w:r w:rsidR="00E95D6B">
              <w:rPr>
                <w:rFonts w:ascii="UD デジタル 教科書体 NK-B" w:eastAsia="UD デジタル 教科書体 NK-B" w:hAnsi="ＭＳ ゴシック"/>
                <w:sz w:val="28"/>
                <w:szCs w:val="28"/>
              </w:rPr>
              <w:t>通</w:t>
            </w:r>
          </w:rubyBase>
        </w:ruby>
      </w:r>
      <w:r w:rsidRPr="002B53F3">
        <w:rPr>
          <w:rFonts w:ascii="UD デジタル 教科書体 NK-B" w:eastAsia="UD デジタル 教科書体 NK-B" w:hAnsi="ＭＳ ゴシック" w:hint="eastAsia"/>
          <w:sz w:val="28"/>
          <w:szCs w:val="28"/>
        </w:rPr>
        <w:t>して</w:t>
      </w:r>
      <w:r w:rsidR="00E95D6B">
        <w:rPr>
          <w:rFonts w:ascii="UD デジタル 教科書体 NK-B" w:eastAsia="UD デジタル 教科書体 NK-B" w:hAnsi="ＭＳ ゴシック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E95D6B" w:rsidRPr="00E95D6B">
              <w:rPr>
                <w:rFonts w:ascii="UD デジタル 教科書体 NK-B" w:eastAsia="UD デジタル 教科書体 NK-B" w:hAnsi="ＭＳ ゴシック"/>
                <w:sz w:val="8"/>
                <w:szCs w:val="28"/>
              </w:rPr>
              <w:t>まな</w:t>
            </w:r>
          </w:rt>
          <w:rubyBase>
            <w:r w:rsidR="00E95D6B">
              <w:rPr>
                <w:rFonts w:ascii="UD デジタル 教科書体 NK-B" w:eastAsia="UD デジタル 教科書体 NK-B" w:hAnsi="ＭＳ ゴシック"/>
                <w:sz w:val="28"/>
                <w:szCs w:val="28"/>
              </w:rPr>
              <w:t>学</w:t>
            </w:r>
          </w:rubyBase>
        </w:ruby>
      </w:r>
      <w:r w:rsidRPr="002B53F3">
        <w:rPr>
          <w:rFonts w:ascii="UD デジタル 教科書体 NK-B" w:eastAsia="UD デジタル 教科書体 NK-B" w:hAnsi="ＭＳ ゴシック" w:hint="eastAsia"/>
          <w:sz w:val="28"/>
          <w:szCs w:val="28"/>
        </w:rPr>
        <w:t>んだことや</w:t>
      </w:r>
      <w:r w:rsidR="00E95D6B">
        <w:rPr>
          <w:rFonts w:ascii="UD デジタル 教科書体 NK-B" w:eastAsia="UD デジタル 教科書体 NK-B" w:hAnsi="ＭＳ ゴシック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E95D6B" w:rsidRPr="00E95D6B">
              <w:rPr>
                <w:rFonts w:ascii="UD デジタル 教科書体 NK-B" w:eastAsia="UD デジタル 教科書体 NK-B" w:hAnsi="ＭＳ ゴシック"/>
                <w:sz w:val="8"/>
                <w:szCs w:val="28"/>
              </w:rPr>
              <w:t>わ</w:t>
            </w:r>
          </w:rt>
          <w:rubyBase>
            <w:r w:rsidR="00E95D6B">
              <w:rPr>
                <w:rFonts w:ascii="UD デジタル 教科書体 NK-B" w:eastAsia="UD デジタル 教科書体 NK-B" w:hAnsi="ＭＳ ゴシック"/>
                <w:sz w:val="28"/>
                <w:szCs w:val="28"/>
              </w:rPr>
              <w:t>分</w:t>
            </w:r>
          </w:rubyBase>
        </w:ruby>
      </w:r>
      <w:r w:rsidRPr="002B53F3">
        <w:rPr>
          <w:rFonts w:ascii="UD デジタル 教科書体 NK-B" w:eastAsia="UD デジタル 教科書体 NK-B" w:hAnsi="ＭＳ ゴシック" w:hint="eastAsia"/>
          <w:sz w:val="28"/>
          <w:szCs w:val="28"/>
        </w:rPr>
        <w:t>かったこと</w:t>
      </w:r>
    </w:p>
    <w:p w14:paraId="6220FA15" w14:textId="77777777" w:rsidR="00446BA3" w:rsidRPr="002B53F3" w:rsidRDefault="00446BA3" w:rsidP="002B53F3">
      <w:pPr>
        <w:pStyle w:val="afffa"/>
        <w:numPr>
          <w:ilvl w:val="0"/>
          <w:numId w:val="30"/>
        </w:numPr>
        <w:tabs>
          <w:tab w:val="left" w:pos="426"/>
        </w:tabs>
        <w:spacing w:before="0" w:after="160" w:line="278" w:lineRule="auto"/>
        <w:contextualSpacing w:val="0"/>
        <w:rPr>
          <w:rFonts w:ascii="UD デジタル 教科書体 NK-B" w:eastAsia="UD デジタル 教科書体 NK-B" w:hAnsi="ＭＳ ゴシック"/>
          <w:sz w:val="28"/>
          <w:szCs w:val="28"/>
        </w:rPr>
      </w:pPr>
    </w:p>
    <w:p w14:paraId="5A961DD4" w14:textId="455CC754" w:rsidR="002B53F3" w:rsidRPr="002B53F3" w:rsidRDefault="002B53F3" w:rsidP="002B53F3">
      <w:pPr>
        <w:tabs>
          <w:tab w:val="left" w:pos="426"/>
        </w:tabs>
        <w:rPr>
          <w:rFonts w:ascii="UD デジタル 教科書体 NK-B" w:eastAsia="UD デジタル 教科書体 NK-B" w:hAnsi="ＭＳ ゴシック"/>
          <w:sz w:val="28"/>
          <w:szCs w:val="28"/>
        </w:rPr>
      </w:pPr>
    </w:p>
    <w:p w14:paraId="4C033532" w14:textId="4D215FE7" w:rsidR="002B53F3" w:rsidRDefault="002B53F3" w:rsidP="002B53F3">
      <w:pPr>
        <w:rPr>
          <w:rFonts w:ascii="ＭＳ ゴシック" w:eastAsia="ＭＳ ゴシック" w:hAnsi="ＭＳ ゴシック"/>
        </w:rPr>
      </w:pPr>
    </w:p>
    <w:p w14:paraId="321C8E37" w14:textId="1A147DE1" w:rsidR="002B53F3" w:rsidRDefault="002346AA" w:rsidP="002B53F3">
      <w:pPr>
        <w:rPr>
          <w:rFonts w:ascii="ＭＳ ゴシック" w:eastAsia="ＭＳ ゴシック" w:hAnsi="ＭＳ ゴシック"/>
        </w:rPr>
      </w:pPr>
      <w:r w:rsidRPr="00A95C3B">
        <w:rPr>
          <w:rFonts w:ascii="BIZ UDゴシック" w:eastAsia="BIZ UDゴシック" w:hAnsi="BIZ UDゴシック" w:cs="Times New Roman"/>
          <w:noProof/>
          <w:kern w:val="2"/>
          <w:sz w:val="26"/>
          <w:szCs w:val="26"/>
        </w:rPr>
        <w:drawing>
          <wp:anchor distT="0" distB="0" distL="114300" distR="114300" simplePos="0" relativeHeight="252179456" behindDoc="0" locked="0" layoutInCell="1" allowOverlap="1" wp14:anchorId="6B7EA906" wp14:editId="5E3764B7">
            <wp:simplePos x="0" y="0"/>
            <wp:positionH relativeFrom="column">
              <wp:posOffset>2712720</wp:posOffset>
            </wp:positionH>
            <wp:positionV relativeFrom="paragraph">
              <wp:posOffset>859790</wp:posOffset>
            </wp:positionV>
            <wp:extent cx="4869815" cy="304800"/>
            <wp:effectExtent l="0" t="0" r="0" b="0"/>
            <wp:wrapNone/>
            <wp:docPr id="726803512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0C889FA9" w14:textId="2C11DEBE" w:rsidR="002B53F3" w:rsidRDefault="002346AA" w:rsidP="002B53F3">
      <w:pPr>
        <w:rPr>
          <w:rFonts w:ascii="ＭＳ ゴシック" w:eastAsia="ＭＳ ゴシック" w:hAnsi="ＭＳ ゴシック"/>
        </w:rPr>
      </w:pPr>
      <w:r w:rsidRPr="0069689E">
        <w:rPr>
          <w:rFonts w:ascii="UD デジタル 教科書体 N-R" w:eastAsia="UD デジタル 教科書体 N-R" w:hAnsi="游明朝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2110848" behindDoc="0" locked="0" layoutInCell="1" allowOverlap="1" wp14:anchorId="47C45D29" wp14:editId="70F645FD">
                <wp:simplePos x="0" y="0"/>
                <wp:positionH relativeFrom="column">
                  <wp:posOffset>-90805</wp:posOffset>
                </wp:positionH>
                <wp:positionV relativeFrom="paragraph">
                  <wp:posOffset>635</wp:posOffset>
                </wp:positionV>
                <wp:extent cx="6621780" cy="769620"/>
                <wp:effectExtent l="0" t="0" r="26670" b="11430"/>
                <wp:wrapNone/>
                <wp:docPr id="1677987559" name="四角形: 角を丸くする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21780" cy="769620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DB56E31" w14:textId="34711D1B" w:rsidR="0069689E" w:rsidRPr="00455E01" w:rsidRDefault="0069689E" w:rsidP="002346AA">
                            <w:pPr>
                              <w:spacing w:before="0" w:line="480" w:lineRule="exact"/>
                              <w:rPr>
                                <w:rFonts w:ascii="UD デジタル 教科書体 NK-B" w:eastAsia="UD デジタル 教科書体 NK-B"/>
                                <w:spacing w:val="-14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455E01">
                              <w:rPr>
                                <w:rFonts w:ascii="UD デジタル 教科書体 NK-B" w:eastAsia="UD デジタル 教科書体 NK-B" w:hint="eastAsia"/>
                                <w:spacing w:val="-14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Q.</w:t>
                            </w:r>
                            <w:r w:rsidR="00B62DF3">
                              <w:rPr>
                                <w:rFonts w:ascii="UD デジタル 教科書体 NK-B" w:eastAsia="UD デジタル 教科書体 NK-B"/>
                                <w:spacing w:val="-14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B62DF3" w:rsidRPr="00B62DF3">
                                    <w:rPr>
                                      <w:rFonts w:ascii="UD デジタル 教科書体 NK-B" w:eastAsia="UD デジタル 教科書体 NK-B"/>
                                      <w:spacing w:val="-14"/>
                                      <w:sz w:val="8"/>
                                      <w:szCs w:val="28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  <w:t>こうさつ</w:t>
                                  </w:r>
                                </w:rt>
                                <w:rubyBase>
                                  <w:r w:rsidR="00B62DF3">
                                    <w:rPr>
                                      <w:rFonts w:ascii="UD デジタル 教科書体 NK-B" w:eastAsia="UD デジタル 教科書体 NK-B"/>
                                      <w:spacing w:val="-14"/>
                                      <w:sz w:val="28"/>
                                      <w:szCs w:val="28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  <w:t>考察</w:t>
                                  </w:r>
                                </w:rubyBase>
                              </w:ruby>
                            </w:r>
                            <w:r w:rsidRPr="00455E01">
                              <w:rPr>
                                <w:rFonts w:ascii="UD デジタル 教科書体 NK-B" w:eastAsia="UD デジタル 教科書体 NK-B" w:hint="eastAsia"/>
                                <w:spacing w:val="-14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には、</w:t>
                            </w:r>
                            <w:r w:rsidR="00B62DF3">
                              <w:rPr>
                                <w:rFonts w:ascii="UD デジタル 教科書体 NK-B" w:eastAsia="UD デジタル 教科書体 NK-B"/>
                                <w:spacing w:val="-14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B62DF3" w:rsidRPr="00B62DF3">
                                    <w:rPr>
                                      <w:rFonts w:ascii="UD デジタル 教科書体 NK-B" w:eastAsia="UD デジタル 教科書体 NK-B"/>
                                      <w:spacing w:val="-14"/>
                                      <w:sz w:val="8"/>
                                      <w:szCs w:val="28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  <w:t>なに</w:t>
                                  </w:r>
                                </w:rt>
                                <w:rubyBase>
                                  <w:r w:rsidR="00B62DF3">
                                    <w:rPr>
                                      <w:rFonts w:ascii="UD デジタル 教科書体 NK-B" w:eastAsia="UD デジタル 教科書体 NK-B"/>
                                      <w:spacing w:val="-14"/>
                                      <w:sz w:val="28"/>
                                      <w:szCs w:val="28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  <w:t>何</w:t>
                                  </w:r>
                                </w:rubyBase>
                              </w:ruby>
                            </w:r>
                            <w:r w:rsidRPr="00455E01">
                              <w:rPr>
                                <w:rFonts w:ascii="UD デジタル 教科書体 NK-B" w:eastAsia="UD デジタル 教科書体 NK-B" w:hint="eastAsia"/>
                                <w:spacing w:val="-14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を</w:t>
                            </w:r>
                            <w:r w:rsidR="00B62DF3">
                              <w:rPr>
                                <w:rFonts w:ascii="UD デジタル 教科書体 NK-B" w:eastAsia="UD デジタル 教科書体 NK-B"/>
                                <w:spacing w:val="-14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B62DF3" w:rsidRPr="00B62DF3">
                                    <w:rPr>
                                      <w:rFonts w:ascii="UD デジタル 教科書体 NK-B" w:eastAsia="UD デジタル 教科書体 NK-B"/>
                                      <w:spacing w:val="-14"/>
                                      <w:sz w:val="8"/>
                                      <w:szCs w:val="28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  <w:t>か</w:t>
                                  </w:r>
                                </w:rt>
                                <w:rubyBase>
                                  <w:r w:rsidR="00B62DF3">
                                    <w:rPr>
                                      <w:rFonts w:ascii="UD デジタル 教科書体 NK-B" w:eastAsia="UD デジタル 教科書体 NK-B"/>
                                      <w:spacing w:val="-14"/>
                                      <w:sz w:val="28"/>
                                      <w:szCs w:val="28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  <w:t>書</w:t>
                                  </w:r>
                                </w:rubyBase>
                              </w:ruby>
                            </w:r>
                            <w:r w:rsidRPr="00455E01">
                              <w:rPr>
                                <w:rFonts w:ascii="UD デジタル 教科書体 NK-B" w:eastAsia="UD デジタル 教科書体 NK-B" w:hint="eastAsia"/>
                                <w:spacing w:val="-14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いたらよいのでしょうか。</w:t>
                            </w:r>
                          </w:p>
                          <w:p w14:paraId="24510E2B" w14:textId="7CC7D8BC" w:rsidR="0069689E" w:rsidRPr="00455E01" w:rsidRDefault="0069689E" w:rsidP="002346AA">
                            <w:pPr>
                              <w:spacing w:before="0" w:line="480" w:lineRule="exact"/>
                              <w:rPr>
                                <w:rFonts w:ascii="UD デジタル 教科書体 NK-B" w:eastAsia="UD デジタル 教科書体 NK-B"/>
                                <w:spacing w:val="-14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455E01">
                              <w:rPr>
                                <w:rFonts w:ascii="UD デジタル 教科書体 NK-B" w:eastAsia="UD デジタル 教科書体 NK-B" w:hint="eastAsia"/>
                                <w:spacing w:val="-14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A．</w:t>
                            </w:r>
                            <w:r w:rsidR="00B62DF3">
                              <w:rPr>
                                <w:rFonts w:ascii="UD デジタル 教科書体 NK-B" w:eastAsia="UD デジタル 教科書体 NK-B"/>
                                <w:spacing w:val="-14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B62DF3" w:rsidRPr="00B62DF3">
                                    <w:rPr>
                                      <w:rFonts w:ascii="UD デジタル 教科書体 NK-B" w:eastAsia="UD デジタル 教科書体 NK-B"/>
                                      <w:spacing w:val="-14"/>
                                      <w:sz w:val="8"/>
                                      <w:szCs w:val="28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  <w:t>けっか</w:t>
                                  </w:r>
                                </w:rt>
                                <w:rubyBase>
                                  <w:r w:rsidR="00B62DF3">
                                    <w:rPr>
                                      <w:rFonts w:ascii="UD デジタル 教科書体 NK-B" w:eastAsia="UD デジタル 教科書体 NK-B"/>
                                      <w:spacing w:val="-14"/>
                                      <w:sz w:val="28"/>
                                      <w:szCs w:val="28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  <w:t>結果</w:t>
                                  </w:r>
                                </w:rubyBase>
                              </w:ruby>
                            </w:r>
                            <w:r w:rsidRPr="00455E01">
                              <w:rPr>
                                <w:rFonts w:ascii="UD デジタル 教科書体 NK-B" w:eastAsia="UD デジタル 教科書体 NK-B" w:hint="eastAsia"/>
                                <w:spacing w:val="-14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から</w:t>
                            </w:r>
                            <w:r w:rsidR="00B62DF3">
                              <w:rPr>
                                <w:rFonts w:ascii="UD デジタル 教科書体 NK-B" w:eastAsia="UD デジタル 教科書体 NK-B"/>
                                <w:spacing w:val="-14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B62DF3" w:rsidRPr="00B62DF3">
                                    <w:rPr>
                                      <w:rFonts w:ascii="UD デジタル 教科書体 NK-B" w:eastAsia="UD デジタル 教科書体 NK-B"/>
                                      <w:spacing w:val="-14"/>
                                      <w:sz w:val="8"/>
                                      <w:szCs w:val="28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  <w:t>ちょくせつ</w:t>
                                  </w:r>
                                </w:rt>
                                <w:rubyBase>
                                  <w:r w:rsidR="00B62DF3">
                                    <w:rPr>
                                      <w:rFonts w:ascii="UD デジタル 教科書体 NK-B" w:eastAsia="UD デジタル 教科書体 NK-B"/>
                                      <w:spacing w:val="-14"/>
                                      <w:sz w:val="28"/>
                                      <w:szCs w:val="28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  <w:t>直接</w:t>
                                  </w:r>
                                </w:rubyBase>
                              </w:ruby>
                            </w:r>
                            <w:r w:rsidRPr="00455E01">
                              <w:rPr>
                                <w:rFonts w:ascii="UD デジタル 教科書体 NK-B" w:eastAsia="UD デジタル 教科書体 NK-B" w:hint="eastAsia"/>
                                <w:spacing w:val="-14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わかること、</w:t>
                            </w:r>
                            <w:r w:rsidR="00A85851">
                              <w:rPr>
                                <w:rFonts w:ascii="UD デジタル 教科書体 NK-B" w:eastAsia="UD デジタル 教科書体 NK-B"/>
                                <w:spacing w:val="-14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A85851" w:rsidRPr="00A85851">
                                    <w:rPr>
                                      <w:rFonts w:ascii="UD デジタル 教科書体 NK-B" w:eastAsia="UD デジタル 教科書体 NK-B"/>
                                      <w:spacing w:val="-14"/>
                                      <w:sz w:val="8"/>
                                      <w:szCs w:val="28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  <w:t>すいろん</w:t>
                                  </w:r>
                                </w:rt>
                                <w:rubyBase>
                                  <w:r w:rsidR="00A85851">
                                    <w:rPr>
                                      <w:rFonts w:ascii="UD デジタル 教科書体 NK-B" w:eastAsia="UD デジタル 教科書体 NK-B"/>
                                      <w:spacing w:val="-14"/>
                                      <w:sz w:val="28"/>
                                      <w:szCs w:val="28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  <w:t>推論</w:t>
                                  </w:r>
                                </w:rubyBase>
                              </w:ruby>
                            </w:r>
                            <w:r w:rsidRPr="00455E01">
                              <w:rPr>
                                <w:rFonts w:ascii="UD デジタル 教科書体 NK-B" w:eastAsia="UD デジタル 教科書体 NK-B" w:hint="eastAsia"/>
                                <w:spacing w:val="-14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できることをまとめます。</w:t>
                            </w:r>
                            <w:r w:rsidR="00B62DF3">
                              <w:rPr>
                                <w:rFonts w:ascii="UD デジタル 教科書体 NK-B" w:eastAsia="UD デジタル 教科書体 NK-B"/>
                                <w:spacing w:val="-14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B62DF3" w:rsidRPr="00B62DF3">
                                    <w:rPr>
                                      <w:rFonts w:ascii="UD デジタル 教科書体 NK-B" w:eastAsia="UD デジタル 教科書体 NK-B"/>
                                      <w:spacing w:val="-14"/>
                                      <w:sz w:val="8"/>
                                      <w:szCs w:val="28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  <w:t>いか</w:t>
                                  </w:r>
                                </w:rt>
                                <w:rubyBase>
                                  <w:r w:rsidR="00B62DF3">
                                    <w:rPr>
                                      <w:rFonts w:ascii="UD デジタル 教科書体 NK-B" w:eastAsia="UD デジタル 教科書体 NK-B"/>
                                      <w:spacing w:val="-14"/>
                                      <w:sz w:val="28"/>
                                      <w:szCs w:val="28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  <w:t>以下</w:t>
                                  </w:r>
                                </w:rubyBase>
                              </w:ruby>
                            </w:r>
                            <w:r w:rsidRPr="00455E01">
                              <w:rPr>
                                <w:rFonts w:ascii="UD デジタル 教科書体 NK-B" w:eastAsia="UD デジタル 教科書体 NK-B" w:hint="eastAsia"/>
                                <w:spacing w:val="-14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に</w:t>
                            </w:r>
                            <w:r w:rsidR="002B53F3" w:rsidRPr="00455E01">
                              <w:rPr>
                                <w:rFonts w:ascii="UD デジタル 教科書体 NK-B" w:eastAsia="UD デジタル 教科書体 NK-B" w:hint="eastAsia"/>
                                <w:spacing w:val="-14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いくつかの</w:t>
                            </w:r>
                            <w:r w:rsidR="00B62DF3">
                              <w:rPr>
                                <w:rFonts w:ascii="UD デジタル 教科書体 NK-B" w:eastAsia="UD デジタル 教科書体 NK-B"/>
                                <w:spacing w:val="-14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B62DF3" w:rsidRPr="00B62DF3">
                                    <w:rPr>
                                      <w:rFonts w:ascii="UD デジタル 教科書体 NK-B" w:eastAsia="UD デジタル 教科書体 NK-B"/>
                                      <w:spacing w:val="-14"/>
                                      <w:sz w:val="8"/>
                                      <w:szCs w:val="28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  <w:t>れい</w:t>
                                  </w:r>
                                </w:rt>
                                <w:rubyBase>
                                  <w:r w:rsidR="00B62DF3">
                                    <w:rPr>
                                      <w:rFonts w:ascii="UD デジタル 教科書体 NK-B" w:eastAsia="UD デジタル 教科書体 NK-B"/>
                                      <w:spacing w:val="-14"/>
                                      <w:sz w:val="28"/>
                                      <w:szCs w:val="28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  <w:t>例</w:t>
                                  </w:r>
                                </w:rubyBase>
                              </w:ruby>
                            </w:r>
                            <w:r w:rsidR="00332AD3" w:rsidRPr="00455E01">
                              <w:rPr>
                                <w:rFonts w:ascii="UD デジタル 教科書体 NK-B" w:eastAsia="UD デジタル 教科書体 NK-B" w:hint="eastAsia"/>
                                <w:spacing w:val="-14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を</w:t>
                            </w:r>
                            <w:r w:rsidR="00332AD3">
                              <w:rPr>
                                <w:rFonts w:ascii="UD デジタル 教科書体 NK-B" w:eastAsia="UD デジタル 教科書体 NK-B"/>
                                <w:spacing w:val="-14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332AD3" w:rsidRPr="00332AD3">
                                    <w:rPr>
                                      <w:rFonts w:ascii="UD デジタル 教科書体 NK-B" w:eastAsia="UD デジタル 教科書体 NK-B"/>
                                      <w:spacing w:val="-14"/>
                                      <w:sz w:val="8"/>
                                      <w:szCs w:val="28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  <w:t>しめ</w:t>
                                  </w:r>
                                </w:rt>
                                <w:rubyBase>
                                  <w:r w:rsidR="00332AD3">
                                    <w:rPr>
                                      <w:rFonts w:ascii="UD デジタル 教科書体 NK-B" w:eastAsia="UD デジタル 教科書体 NK-B"/>
                                      <w:spacing w:val="-14"/>
                                      <w:sz w:val="28"/>
                                      <w:szCs w:val="28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  <w:t>示</w:t>
                                  </w:r>
                                </w:rubyBase>
                              </w:ruby>
                            </w:r>
                            <w:r w:rsidRPr="00455E01">
                              <w:rPr>
                                <w:rFonts w:ascii="UD デジタル 教科書体 NK-B" w:eastAsia="UD デジタル 教科書体 NK-B" w:hint="eastAsia"/>
                                <w:spacing w:val="-14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します。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7C45D29" id="_x0000_s1158" style="position:absolute;margin-left:-7.15pt;margin-top:.05pt;width:521.4pt;height:60.6pt;z-index:25211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" fillcolor="window" strokecolor="#f66" strokeweight="1pt">
                <v:stroke joinstyle="miter"/>
                <v:textbox>
                  <w:txbxContent>
                    <w:p w14:paraId="2DB56E31" w14:textId="34711D1B" w:rsidR="0069689E" w:rsidRPr="00455E01" w:rsidRDefault="0069689E" w:rsidP="002346AA">
                      <w:pPr>
                        <w:spacing w:before="0" w:line="480" w:lineRule="exact"/>
                        <w:rPr>
                          <w:rFonts w:ascii="UD デジタル 教科書体 NK-B" w:eastAsia="UD デジタル 教科書体 NK-B"/>
                          <w:spacing w:val="-14"/>
                          <w:sz w:val="28"/>
                          <w:szCs w:val="2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455E01">
                        <w:rPr>
                          <w:rFonts w:ascii="UD デジタル 教科書体 NK-B" w:eastAsia="UD デジタル 教科書体 NK-B" w:hint="eastAsia"/>
                          <w:spacing w:val="-14"/>
                          <w:sz w:val="28"/>
                          <w:szCs w:val="2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Q.</w:t>
                      </w:r>
                      <w:r w:rsidR="00B62DF3">
                        <w:rPr>
                          <w:rFonts w:ascii="UD デジタル 教科書体 NK-B" w:eastAsia="UD デジタル 教科書体 NK-B"/>
                          <w:spacing w:val="-14"/>
                          <w:sz w:val="28"/>
                          <w:szCs w:val="2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B62DF3" w:rsidRPr="00B62DF3">
                              <w:rPr>
                                <w:rFonts w:ascii="UD デジタル 教科書体 NK-B" w:eastAsia="UD デジタル 教科書体 NK-B"/>
                                <w:spacing w:val="-14"/>
                                <w:sz w:val="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こうさつ</w:t>
                            </w:r>
                          </w:rt>
                          <w:rubyBase>
                            <w:r w:rsidR="00B62DF3">
                              <w:rPr>
                                <w:rFonts w:ascii="UD デジタル 教科書体 NK-B" w:eastAsia="UD デジタル 教科書体 NK-B"/>
                                <w:spacing w:val="-14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考察</w:t>
                            </w:r>
                          </w:rubyBase>
                        </w:ruby>
                      </w:r>
                      <w:r w:rsidRPr="00455E01">
                        <w:rPr>
                          <w:rFonts w:ascii="UD デジタル 教科書体 NK-B" w:eastAsia="UD デジタル 教科書体 NK-B" w:hint="eastAsia"/>
                          <w:spacing w:val="-14"/>
                          <w:sz w:val="28"/>
                          <w:szCs w:val="2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には、</w:t>
                      </w:r>
                      <w:r w:rsidR="00B62DF3">
                        <w:rPr>
                          <w:rFonts w:ascii="UD デジタル 教科書体 NK-B" w:eastAsia="UD デジタル 教科書体 NK-B"/>
                          <w:spacing w:val="-14"/>
                          <w:sz w:val="28"/>
                          <w:szCs w:val="2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B62DF3" w:rsidRPr="00B62DF3">
                              <w:rPr>
                                <w:rFonts w:ascii="UD デジタル 教科書体 NK-B" w:eastAsia="UD デジタル 教科書体 NK-B"/>
                                <w:spacing w:val="-14"/>
                                <w:sz w:val="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なに</w:t>
                            </w:r>
                          </w:rt>
                          <w:rubyBase>
                            <w:r w:rsidR="00B62DF3">
                              <w:rPr>
                                <w:rFonts w:ascii="UD デジタル 教科書体 NK-B" w:eastAsia="UD デジタル 教科書体 NK-B"/>
                                <w:spacing w:val="-14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何</w:t>
                            </w:r>
                          </w:rubyBase>
                        </w:ruby>
                      </w:r>
                      <w:r w:rsidRPr="00455E01">
                        <w:rPr>
                          <w:rFonts w:ascii="UD デジタル 教科書体 NK-B" w:eastAsia="UD デジタル 教科書体 NK-B" w:hint="eastAsia"/>
                          <w:spacing w:val="-14"/>
                          <w:sz w:val="28"/>
                          <w:szCs w:val="2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を</w:t>
                      </w:r>
                      <w:r w:rsidR="00B62DF3">
                        <w:rPr>
                          <w:rFonts w:ascii="UD デジタル 教科書体 NK-B" w:eastAsia="UD デジタル 教科書体 NK-B"/>
                          <w:spacing w:val="-14"/>
                          <w:sz w:val="28"/>
                          <w:szCs w:val="2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B62DF3" w:rsidRPr="00B62DF3">
                              <w:rPr>
                                <w:rFonts w:ascii="UD デジタル 教科書体 NK-B" w:eastAsia="UD デジタル 教科書体 NK-B"/>
                                <w:spacing w:val="-14"/>
                                <w:sz w:val="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か</w:t>
                            </w:r>
                          </w:rt>
                          <w:rubyBase>
                            <w:r w:rsidR="00B62DF3">
                              <w:rPr>
                                <w:rFonts w:ascii="UD デジタル 教科書体 NK-B" w:eastAsia="UD デジタル 教科書体 NK-B"/>
                                <w:spacing w:val="-14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書</w:t>
                            </w:r>
                          </w:rubyBase>
                        </w:ruby>
                      </w:r>
                      <w:r w:rsidRPr="00455E01">
                        <w:rPr>
                          <w:rFonts w:ascii="UD デジタル 教科書体 NK-B" w:eastAsia="UD デジタル 教科書体 NK-B" w:hint="eastAsia"/>
                          <w:spacing w:val="-14"/>
                          <w:sz w:val="28"/>
                          <w:szCs w:val="2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いたらよいのでしょうか。</w:t>
                      </w:r>
                    </w:p>
                    <w:p w14:paraId="24510E2B" w14:textId="7CC7D8BC" w:rsidR="0069689E" w:rsidRPr="00455E01" w:rsidRDefault="0069689E" w:rsidP="002346AA">
                      <w:pPr>
                        <w:spacing w:before="0" w:line="480" w:lineRule="exact"/>
                        <w:rPr>
                          <w:rFonts w:ascii="UD デジタル 教科書体 NK-B" w:eastAsia="UD デジタル 教科書体 NK-B"/>
                          <w:spacing w:val="-14"/>
                          <w:sz w:val="28"/>
                          <w:szCs w:val="2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 w:rsidRPr="00455E01">
                        <w:rPr>
                          <w:rFonts w:ascii="UD デジタル 教科書体 NK-B" w:eastAsia="UD デジタル 教科書体 NK-B" w:hint="eastAsia"/>
                          <w:spacing w:val="-14"/>
                          <w:sz w:val="28"/>
                          <w:szCs w:val="2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A．</w:t>
                      </w:r>
                      <w:r w:rsidR="00B62DF3">
                        <w:rPr>
                          <w:rFonts w:ascii="UD デジタル 教科書体 NK-B" w:eastAsia="UD デジタル 教科書体 NK-B"/>
                          <w:spacing w:val="-14"/>
                          <w:sz w:val="28"/>
                          <w:szCs w:val="2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B62DF3" w:rsidRPr="00B62DF3">
                              <w:rPr>
                                <w:rFonts w:ascii="UD デジタル 教科書体 NK-B" w:eastAsia="UD デジタル 教科書体 NK-B"/>
                                <w:spacing w:val="-14"/>
                                <w:sz w:val="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けっか</w:t>
                            </w:r>
                          </w:rt>
                          <w:rubyBase>
                            <w:r w:rsidR="00B62DF3">
                              <w:rPr>
                                <w:rFonts w:ascii="UD デジタル 教科書体 NK-B" w:eastAsia="UD デジタル 教科書体 NK-B"/>
                                <w:spacing w:val="-14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結果</w:t>
                            </w:r>
                          </w:rubyBase>
                        </w:ruby>
                      </w:r>
                      <w:r w:rsidRPr="00455E01">
                        <w:rPr>
                          <w:rFonts w:ascii="UD デジタル 教科書体 NK-B" w:eastAsia="UD デジタル 教科書体 NK-B" w:hint="eastAsia"/>
                          <w:spacing w:val="-14"/>
                          <w:sz w:val="28"/>
                          <w:szCs w:val="2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から</w:t>
                      </w:r>
                      <w:r w:rsidR="00B62DF3">
                        <w:rPr>
                          <w:rFonts w:ascii="UD デジタル 教科書体 NK-B" w:eastAsia="UD デジタル 教科書体 NK-B"/>
                          <w:spacing w:val="-14"/>
                          <w:sz w:val="28"/>
                          <w:szCs w:val="2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B62DF3" w:rsidRPr="00B62DF3">
                              <w:rPr>
                                <w:rFonts w:ascii="UD デジタル 教科書体 NK-B" w:eastAsia="UD デジタル 教科書体 NK-B"/>
                                <w:spacing w:val="-14"/>
                                <w:sz w:val="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ちょくせつ</w:t>
                            </w:r>
                          </w:rt>
                          <w:rubyBase>
                            <w:r w:rsidR="00B62DF3">
                              <w:rPr>
                                <w:rFonts w:ascii="UD デジタル 教科書体 NK-B" w:eastAsia="UD デジタル 教科書体 NK-B"/>
                                <w:spacing w:val="-14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直接</w:t>
                            </w:r>
                          </w:rubyBase>
                        </w:ruby>
                      </w:r>
                      <w:r w:rsidRPr="00455E01">
                        <w:rPr>
                          <w:rFonts w:ascii="UD デジタル 教科書体 NK-B" w:eastAsia="UD デジタル 教科書体 NK-B" w:hint="eastAsia"/>
                          <w:spacing w:val="-14"/>
                          <w:sz w:val="28"/>
                          <w:szCs w:val="2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わかること、</w:t>
                      </w:r>
                      <w:r w:rsidR="00A85851">
                        <w:rPr>
                          <w:rFonts w:ascii="UD デジタル 教科書体 NK-B" w:eastAsia="UD デジタル 教科書体 NK-B"/>
                          <w:spacing w:val="-14"/>
                          <w:sz w:val="28"/>
                          <w:szCs w:val="2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A85851" w:rsidRPr="00A85851">
                              <w:rPr>
                                <w:rFonts w:ascii="UD デジタル 教科書体 NK-B" w:eastAsia="UD デジタル 教科書体 NK-B"/>
                                <w:spacing w:val="-14"/>
                                <w:sz w:val="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すいろん</w:t>
                            </w:r>
                          </w:rt>
                          <w:rubyBase>
                            <w:r w:rsidR="00A85851">
                              <w:rPr>
                                <w:rFonts w:ascii="UD デジタル 教科書体 NK-B" w:eastAsia="UD デジタル 教科書体 NK-B"/>
                                <w:spacing w:val="-14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推論</w:t>
                            </w:r>
                          </w:rubyBase>
                        </w:ruby>
                      </w:r>
                      <w:r w:rsidRPr="00455E01">
                        <w:rPr>
                          <w:rFonts w:ascii="UD デジタル 教科書体 NK-B" w:eastAsia="UD デジタル 教科書体 NK-B" w:hint="eastAsia"/>
                          <w:spacing w:val="-14"/>
                          <w:sz w:val="28"/>
                          <w:szCs w:val="2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できることをまとめます。</w:t>
                      </w:r>
                      <w:r w:rsidR="00B62DF3">
                        <w:rPr>
                          <w:rFonts w:ascii="UD デジタル 教科書体 NK-B" w:eastAsia="UD デジタル 教科書体 NK-B"/>
                          <w:spacing w:val="-14"/>
                          <w:sz w:val="28"/>
                          <w:szCs w:val="2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B62DF3" w:rsidRPr="00B62DF3">
                              <w:rPr>
                                <w:rFonts w:ascii="UD デジタル 教科書体 NK-B" w:eastAsia="UD デジタル 教科書体 NK-B"/>
                                <w:spacing w:val="-14"/>
                                <w:sz w:val="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いか</w:t>
                            </w:r>
                          </w:rt>
                          <w:rubyBase>
                            <w:r w:rsidR="00B62DF3">
                              <w:rPr>
                                <w:rFonts w:ascii="UD デジタル 教科書体 NK-B" w:eastAsia="UD デジタル 教科書体 NK-B"/>
                                <w:spacing w:val="-14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以下</w:t>
                            </w:r>
                          </w:rubyBase>
                        </w:ruby>
                      </w:r>
                      <w:r w:rsidRPr="00455E01">
                        <w:rPr>
                          <w:rFonts w:ascii="UD デジタル 教科書体 NK-B" w:eastAsia="UD デジタル 教科書体 NK-B" w:hint="eastAsia"/>
                          <w:spacing w:val="-14"/>
                          <w:sz w:val="28"/>
                          <w:szCs w:val="2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に</w:t>
                      </w:r>
                      <w:r w:rsidR="002B53F3" w:rsidRPr="00455E01">
                        <w:rPr>
                          <w:rFonts w:ascii="UD デジタル 教科書体 NK-B" w:eastAsia="UD デジタル 教科書体 NK-B" w:hint="eastAsia"/>
                          <w:spacing w:val="-14"/>
                          <w:sz w:val="28"/>
                          <w:szCs w:val="2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いくつかの</w:t>
                      </w:r>
                      <w:r w:rsidR="00B62DF3">
                        <w:rPr>
                          <w:rFonts w:ascii="UD デジタル 教科書体 NK-B" w:eastAsia="UD デジタル 教科書体 NK-B"/>
                          <w:spacing w:val="-14"/>
                          <w:sz w:val="28"/>
                          <w:szCs w:val="2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B62DF3" w:rsidRPr="00B62DF3">
                              <w:rPr>
                                <w:rFonts w:ascii="UD デジタル 教科書体 NK-B" w:eastAsia="UD デジタル 教科書体 NK-B"/>
                                <w:spacing w:val="-14"/>
                                <w:sz w:val="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れい</w:t>
                            </w:r>
                          </w:rt>
                          <w:rubyBase>
                            <w:r w:rsidR="00B62DF3">
                              <w:rPr>
                                <w:rFonts w:ascii="UD デジタル 教科書体 NK-B" w:eastAsia="UD デジタル 教科書体 NK-B"/>
                                <w:spacing w:val="-14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例</w:t>
                            </w:r>
                          </w:rubyBase>
                        </w:ruby>
                      </w:r>
                      <w:r w:rsidR="00332AD3" w:rsidRPr="00455E01">
                        <w:rPr>
                          <w:rFonts w:ascii="UD デジタル 教科書体 NK-B" w:eastAsia="UD デジタル 教科書体 NK-B" w:hint="eastAsia"/>
                          <w:spacing w:val="-14"/>
                          <w:sz w:val="28"/>
                          <w:szCs w:val="2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を</w:t>
                      </w:r>
                      <w:r w:rsidR="00332AD3">
                        <w:rPr>
                          <w:rFonts w:ascii="UD デジタル 教科書体 NK-B" w:eastAsia="UD デジタル 教科書体 NK-B"/>
                          <w:spacing w:val="-14"/>
                          <w:sz w:val="28"/>
                          <w:szCs w:val="2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332AD3" w:rsidRPr="00332AD3">
                              <w:rPr>
                                <w:rFonts w:ascii="UD デジタル 教科書体 NK-B" w:eastAsia="UD デジタル 教科書体 NK-B"/>
                                <w:spacing w:val="-14"/>
                                <w:sz w:val="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しめ</w:t>
                            </w:r>
                          </w:rt>
                          <w:rubyBase>
                            <w:r w:rsidR="00332AD3">
                              <w:rPr>
                                <w:rFonts w:ascii="UD デジタル 教科書体 NK-B" w:eastAsia="UD デジタル 教科書体 NK-B"/>
                                <w:spacing w:val="-14"/>
                                <w:sz w:val="28"/>
                                <w:szCs w:val="28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示</w:t>
                            </w:r>
                          </w:rubyBase>
                        </w:ruby>
                      </w:r>
                      <w:r w:rsidRPr="00455E01">
                        <w:rPr>
                          <w:rFonts w:ascii="UD デジタル 教科書体 NK-B" w:eastAsia="UD デジタル 教科書体 NK-B" w:hint="eastAsia"/>
                          <w:spacing w:val="-14"/>
                          <w:sz w:val="28"/>
                          <w:szCs w:val="28"/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します。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061DB67" w14:textId="612A3A77" w:rsidR="002B53F3" w:rsidRDefault="002B53F3" w:rsidP="002B53F3">
      <w:pPr>
        <w:rPr>
          <w:rFonts w:ascii="ＭＳ ゴシック" w:eastAsia="ＭＳ ゴシック" w:hAnsi="ＭＳ ゴシック"/>
        </w:rPr>
      </w:pPr>
    </w:p>
    <w:p w14:paraId="124EC9CF" w14:textId="77777777" w:rsidR="003A5A65" w:rsidRDefault="003A5A65" w:rsidP="0069689E">
      <w:pPr>
        <w:spacing w:before="0" w:after="160" w:line="278" w:lineRule="auto"/>
        <w:rPr>
          <w:rFonts w:ascii="UD デジタル 教科書体 NK-B" w:eastAsia="UD デジタル 教科書体 NK-B" w:hAnsi="游明朝" w:cs="Times New Roman"/>
          <w:sz w:val="28"/>
          <w:szCs w:val="28"/>
        </w:rPr>
      </w:pPr>
    </w:p>
    <w:p w14:paraId="4E7AFC8F" w14:textId="7D7AE6F2" w:rsidR="0069689E" w:rsidRPr="002346AA" w:rsidRDefault="00A26BCA" w:rsidP="0069689E">
      <w:pPr>
        <w:spacing w:before="0" w:after="160" w:line="278" w:lineRule="auto"/>
        <w:rPr>
          <w:rFonts w:ascii="UD デジタル 教科書体 NK-B" w:eastAsia="UD デジタル 教科書体 NK-B" w:hAnsi="游明朝" w:cs="Times New Roman"/>
          <w:spacing w:val="-10"/>
          <w:sz w:val="28"/>
          <w:szCs w:val="28"/>
        </w:rPr>
      </w:pPr>
      <w:r w:rsidRPr="002346AA">
        <w:rPr>
          <w:rFonts w:ascii="UD デジタル 教科書体 NK-B" w:eastAsia="UD デジタル 教科書体 NK-B" w:hAnsi="游明朝" w:cs="Times New Roman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54880" behindDoc="0" locked="0" layoutInCell="1" allowOverlap="1" wp14:anchorId="72E0A429" wp14:editId="57765B78">
                <wp:simplePos x="0" y="0"/>
                <wp:positionH relativeFrom="column">
                  <wp:posOffset>-90805</wp:posOffset>
                </wp:positionH>
                <wp:positionV relativeFrom="paragraph">
                  <wp:posOffset>300355</wp:posOffset>
                </wp:positionV>
                <wp:extent cx="6728460" cy="1066800"/>
                <wp:effectExtent l="0" t="0" r="15240" b="19050"/>
                <wp:wrapNone/>
                <wp:docPr id="304533509" name="テキスト ボック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28460" cy="10668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rgbClr val="FF5050"/>
                          </a:solidFill>
                        </a:ln>
                      </wps:spPr>
                      <wps:txbx>
                        <w:txbxContent>
                          <w:p w14:paraId="6E1DCF3D" w14:textId="7BF5A858" w:rsidR="00A26BCA" w:rsidRPr="002346AA" w:rsidRDefault="00A26BCA" w:rsidP="00E5264A">
                            <w:pPr>
                              <w:spacing w:before="0" w:line="240" w:lineRule="atLeast"/>
                              <w:ind w:left="840" w:hangingChars="300" w:hanging="840"/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</w:pP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A26BCA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かせつ</w:t>
                                  </w:r>
                                </w:rt>
                                <w:rubyBase>
                                  <w:r w:rsidR="00A26BCA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仮説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：「</w:t>
                            </w:r>
                            <w:r w:rsidR="00622CD8"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622CD8" w:rsidRPr="00622CD8">
                                    <w:rPr>
                                      <w:rFonts w:ascii="UD デジタル 教科書体 NK-B" w:eastAsia="UD デジタル 教科書体 NK-B" w:hAnsi="游明朝" w:cs="Times New Roman"/>
                                      <w:sz w:val="8"/>
                                      <w:szCs w:val="28"/>
                                    </w:rPr>
                                    <w:t>おお</w:t>
                                  </w:r>
                                </w:rt>
                                <w:rubyBase>
                                  <w:r w:rsidR="00622CD8">
                                    <w:rPr>
                                      <w:rFonts w:ascii="UD デジタル 教科書体 NK-B" w:eastAsia="UD デジタル 教科書体 NK-B" w:hAnsi="游明朝" w:cs="Times New Roman"/>
                                      <w:sz w:val="28"/>
                                      <w:szCs w:val="28"/>
                                    </w:rPr>
                                    <w:t>大</w:t>
                                  </w:r>
                                </w:rubyBase>
                              </w:ruby>
                            </w:r>
                            <w:r w:rsidR="00622CD8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きい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A26BCA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でんりゅう</w:t>
                                  </w:r>
                                </w:rt>
                                <w:rubyBase>
                                  <w:r w:rsidR="00A26BCA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電流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を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A26BCA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なが</w:t>
                                  </w:r>
                                </w:rt>
                                <w:rubyBase>
                                  <w:r w:rsidR="00A26BCA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流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せば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A26BCA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でんじしゃく</w:t>
                                  </w:r>
                                </w:rt>
                                <w:rubyBase>
                                  <w:r w:rsidR="00A26BCA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電磁石</w:t>
                                  </w:r>
                                </w:rubyBase>
                              </w:ruby>
                            </w:r>
                            <w:r w:rsidR="00CC0886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の</w:t>
                            </w:r>
                            <w:r w:rsidR="00CC0886"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CC0886" w:rsidRPr="00CC0886">
                                    <w:rPr>
                                      <w:rFonts w:ascii="UD デジタル 教科書体 NK-B" w:eastAsia="UD デジタル 教科書体 NK-B" w:hAnsi="游明朝" w:cs="Times New Roman"/>
                                      <w:sz w:val="8"/>
                                      <w:szCs w:val="28"/>
                                    </w:rPr>
                                    <w:t>ちから</w:t>
                                  </w:r>
                                </w:rt>
                                <w:rubyBase>
                                  <w:r w:rsidR="00CC0886">
                                    <w:rPr>
                                      <w:rFonts w:ascii="UD デジタル 教科書体 NK-B" w:eastAsia="UD デジタル 教科書体 NK-B" w:hAnsi="游明朝" w:cs="Times New Roman"/>
                                      <w:sz w:val="28"/>
                                      <w:szCs w:val="28"/>
                                    </w:rPr>
                                    <w:t>力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は</w:t>
                            </w:r>
                            <w:r w:rsidR="00CC0886"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CC0886" w:rsidRPr="00CC0886">
                                    <w:rPr>
                                      <w:rFonts w:ascii="UD デジタル 教科書体 NK-B" w:eastAsia="UD デジタル 教科書体 NK-B" w:hAnsi="游明朝" w:cs="Times New Roman"/>
                                      <w:sz w:val="8"/>
                                      <w:szCs w:val="28"/>
                                    </w:rPr>
                                    <w:t>つよ</w:t>
                                  </w:r>
                                </w:rt>
                                <w:rubyBase>
                                  <w:r w:rsidR="00CC0886">
                                    <w:rPr>
                                      <w:rFonts w:ascii="UD デジタル 教科書体 NK-B" w:eastAsia="UD デジタル 教科書体 NK-B" w:hAnsi="游明朝" w:cs="Times New Roman"/>
                                      <w:sz w:val="28"/>
                                      <w:szCs w:val="28"/>
                                    </w:rPr>
                                    <w:t>強</w:t>
                                  </w:r>
                                </w:rubyBase>
                              </w:ruby>
                            </w:r>
                            <w:r w:rsidR="00CC0886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く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なる。」</w:t>
                            </w:r>
                          </w:p>
                          <w:p w14:paraId="08A45917" w14:textId="50F09587" w:rsidR="00A26BCA" w:rsidRPr="002346AA" w:rsidRDefault="00A26BCA" w:rsidP="00E5264A">
                            <w:pPr>
                              <w:spacing w:before="0" w:line="240" w:lineRule="atLeast"/>
                              <w:ind w:left="840" w:hangingChars="300" w:hanging="840"/>
                              <w:rPr>
                                <w:rFonts w:ascii="UD デジタル 教科書体 NK-B" w:eastAsia="UD デジタル 教科書体 NK-B" w:hAnsi="游明朝" w:cs="Times New Roman"/>
                                <w:spacing w:val="-14"/>
                                <w:sz w:val="28"/>
                                <w:szCs w:val="28"/>
                              </w:rPr>
                            </w:pP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A26BCA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けっか</w:t>
                                  </w:r>
                                </w:rt>
                                <w:rubyBase>
                                  <w:r w:rsidR="00A26BCA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結果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：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「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A26BCA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4"/>
                                      <w:sz w:val="8"/>
                                      <w:szCs w:val="28"/>
                                    </w:rPr>
                                    <w:t>でんりゅう</w:t>
                                  </w:r>
                                </w:rt>
                                <w:rubyBase>
                                  <w:r w:rsidR="00A26BCA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4"/>
                                      <w:sz w:val="28"/>
                                      <w:szCs w:val="28"/>
                                    </w:rPr>
                                    <w:t>電流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を</w:t>
                            </w:r>
                            <w:r w:rsidR="00622CD8"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622CD8" w:rsidRPr="00622CD8">
                                    <w:rPr>
                                      <w:rFonts w:ascii="UD デジタル 教科書体 NK-B" w:eastAsia="UD デジタル 教科書体 NK-B" w:hAnsi="游明朝" w:cs="Times New Roman"/>
                                      <w:sz w:val="8"/>
                                      <w:szCs w:val="28"/>
                                    </w:rPr>
                                    <w:t>おお</w:t>
                                  </w:r>
                                </w:rt>
                                <w:rubyBase>
                                  <w:r w:rsidR="00622CD8">
                                    <w:rPr>
                                      <w:rFonts w:ascii="UD デジタル 教科書体 NK-B" w:eastAsia="UD デジタル 教科書体 NK-B" w:hAnsi="游明朝" w:cs="Times New Roman"/>
                                      <w:sz w:val="28"/>
                                      <w:szCs w:val="28"/>
                                    </w:rPr>
                                    <w:t>大</w:t>
                                  </w:r>
                                </w:rubyBase>
                              </w:ruby>
                            </w:r>
                            <w:r w:rsidR="00622CD8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きく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したと</w:t>
                            </w:r>
                            <w:r w:rsidR="00622CD8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こ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ろ</w:t>
                            </w:r>
                            <w:r w:rsidR="002A4EB2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、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A26BCA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4"/>
                                      <w:sz w:val="8"/>
                                      <w:szCs w:val="28"/>
                                    </w:rPr>
                                    <w:t>でんじしゃく</w:t>
                                  </w:r>
                                </w:rt>
                                <w:rubyBase>
                                  <w:r w:rsidR="00A26BCA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4"/>
                                      <w:sz w:val="28"/>
                                      <w:szCs w:val="28"/>
                                    </w:rPr>
                                    <w:t>電磁石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が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A26BCA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4"/>
                                      <w:sz w:val="8"/>
                                      <w:szCs w:val="28"/>
                                    </w:rPr>
                                    <w:t>ひ</w:t>
                                  </w:r>
                                </w:rt>
                                <w:rubyBase>
                                  <w:r w:rsidR="00A26BCA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4"/>
                                      <w:sz w:val="28"/>
                                      <w:szCs w:val="28"/>
                                    </w:rPr>
                                    <w:t>引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き</w:t>
                            </w:r>
                            <w:r w:rsidR="000E2EA1">
                              <w:rPr>
                                <w:rFonts w:ascii="UD デジタル 教科書体 NK-B" w:eastAsia="UD デジタル 教科書体 NK-B" w:hAnsi="游明朝" w:cs="Times New Roman"/>
                                <w:spacing w:val="-1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0E2EA1" w:rsidRPr="000E2EA1">
                                    <w:rPr>
                                      <w:rFonts w:ascii="UD デジタル 教科書体 NK-B" w:eastAsia="UD デジタル 教科書体 NK-B" w:hAnsi="游明朝" w:cs="Times New Roman"/>
                                      <w:spacing w:val="-14"/>
                                      <w:sz w:val="8"/>
                                      <w:szCs w:val="28"/>
                                    </w:rPr>
                                    <w:t>あ</w:t>
                                  </w:r>
                                </w:rt>
                                <w:rubyBase>
                                  <w:r w:rsidR="000E2EA1">
                                    <w:rPr>
                                      <w:rFonts w:ascii="UD デジタル 教科書体 NK-B" w:eastAsia="UD デジタル 教科書体 NK-B" w:hAnsi="游明朝" w:cs="Times New Roman"/>
                                      <w:spacing w:val="-14"/>
                                      <w:sz w:val="28"/>
                                      <w:szCs w:val="28"/>
                                    </w:rPr>
                                    <w:t>上</w:t>
                                  </w:r>
                                </w:rubyBase>
                              </w:ruby>
                            </w:r>
                            <w:r w:rsidR="000E2EA1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げる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クリップ</w:t>
                            </w:r>
                            <w:r w:rsidR="00332AD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の</w:t>
                            </w:r>
                            <w:r w:rsidR="00332AD3">
                              <w:rPr>
                                <w:rFonts w:ascii="UD デジタル 教科書体 NK-B" w:eastAsia="UD デジタル 教科書体 NK-B" w:hAnsi="游明朝" w:cs="Times New Roman"/>
                                <w:spacing w:val="-1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332AD3" w:rsidRPr="00332AD3">
                                    <w:rPr>
                                      <w:rFonts w:ascii="UD デジタル 教科書体 NK-B" w:eastAsia="UD デジタル 教科書体 NK-B" w:hAnsi="游明朝" w:cs="Times New Roman"/>
                                      <w:spacing w:val="-14"/>
                                      <w:sz w:val="8"/>
                                      <w:szCs w:val="28"/>
                                    </w:rPr>
                                    <w:t>こすう</w:t>
                                  </w:r>
                                </w:rt>
                                <w:rubyBase>
                                  <w:r w:rsidR="00332AD3">
                                    <w:rPr>
                                      <w:rFonts w:ascii="UD デジタル 教科書体 NK-B" w:eastAsia="UD デジタル 教科書体 NK-B" w:hAnsi="游明朝" w:cs="Times New Roman"/>
                                      <w:spacing w:val="-14"/>
                                      <w:sz w:val="28"/>
                                      <w:szCs w:val="28"/>
                                    </w:rPr>
                                    <w:t>個数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が</w:t>
                            </w:r>
                            <w:r w:rsidR="00622CD8">
                              <w:rPr>
                                <w:rFonts w:ascii="UD デジタル 教科書体 NK-B" w:eastAsia="UD デジタル 教科書体 NK-B" w:hAnsi="游明朝" w:cs="Times New Roman"/>
                                <w:spacing w:val="-1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622CD8" w:rsidRPr="00622CD8">
                                    <w:rPr>
                                      <w:rFonts w:ascii="UD デジタル 教科書体 NK-B" w:eastAsia="UD デジタル 教科書体 NK-B" w:hAnsi="游明朝" w:cs="Times New Roman"/>
                                      <w:spacing w:val="-14"/>
                                      <w:sz w:val="8"/>
                                      <w:szCs w:val="28"/>
                                    </w:rPr>
                                    <w:t>おお</w:t>
                                  </w:r>
                                </w:rt>
                                <w:rubyBase>
                                  <w:r w:rsidR="00622CD8">
                                    <w:rPr>
                                      <w:rFonts w:ascii="UD デジタル 教科書体 NK-B" w:eastAsia="UD デジタル 教科書体 NK-B" w:hAnsi="游明朝" w:cs="Times New Roman"/>
                                      <w:spacing w:val="-14"/>
                                      <w:sz w:val="28"/>
                                      <w:szCs w:val="28"/>
                                    </w:rPr>
                                    <w:t>多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くなった。」</w:t>
                            </w:r>
                          </w:p>
                          <w:p w14:paraId="2FC7D249" w14:textId="64493B5D" w:rsidR="00A26BCA" w:rsidRPr="003A5A65" w:rsidRDefault="00A26BCA" w:rsidP="00E5264A">
                            <w:pPr>
                              <w:spacing w:before="0" w:line="240" w:lineRule="atLeast"/>
                              <w:ind w:left="840" w:hangingChars="300" w:hanging="840"/>
                              <w:rPr>
                                <w:rFonts w:ascii="UD デジタル 教科書体 NK-B" w:eastAsia="UD デジタル 教科書体 NK-B" w:hAnsi="游明朝" w:cs="Times New Roman"/>
                                <w:b/>
                                <w:spacing w:val="-10"/>
                                <w:sz w:val="28"/>
                                <w:szCs w:val="28"/>
                              </w:rPr>
                            </w:pP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A26BCA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こうさつ</w:t>
                                  </w:r>
                                </w:rt>
                                <w:rubyBase>
                                  <w:r w:rsidR="00A26BCA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考察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：</w:t>
                            </w:r>
                            <w:r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b/>
                                <w:spacing w:val="-10"/>
                                <w:sz w:val="28"/>
                                <w:szCs w:val="28"/>
                              </w:rPr>
                              <w:t>「</w:t>
                            </w:r>
                            <w:r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b/>
                                <w:spacing w:val="-10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A26BCA" w:rsidRPr="003A5A65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b/>
                                      <w:spacing w:val="-10"/>
                                      <w:sz w:val="8"/>
                                      <w:szCs w:val="28"/>
                                    </w:rPr>
                                    <w:t>かせつ</w:t>
                                  </w:r>
                                </w:rt>
                                <w:rubyBase>
                                  <w:r w:rsidR="00A26BCA" w:rsidRPr="003A5A65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b/>
                                      <w:spacing w:val="-10"/>
                                      <w:sz w:val="28"/>
                                      <w:szCs w:val="28"/>
                                    </w:rPr>
                                    <w:t>仮説</w:t>
                                  </w:r>
                                </w:rubyBase>
                              </w:ruby>
                            </w:r>
                            <w:r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b/>
                                <w:spacing w:val="-10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A26BCA" w:rsidRPr="003A5A65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b/>
                                      <w:spacing w:val="-10"/>
                                      <w:sz w:val="8"/>
                                      <w:szCs w:val="28"/>
                                    </w:rPr>
                                    <w:t>どお</w:t>
                                  </w:r>
                                </w:rt>
                                <w:rubyBase>
                                  <w:r w:rsidR="00A26BCA" w:rsidRPr="003A5A65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b/>
                                      <w:spacing w:val="-10"/>
                                      <w:sz w:val="28"/>
                                      <w:szCs w:val="28"/>
                                    </w:rPr>
                                    <w:t>通</w:t>
                                  </w:r>
                                </w:rubyBase>
                              </w:ruby>
                            </w:r>
                            <w:r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b/>
                                <w:spacing w:val="-10"/>
                                <w:sz w:val="28"/>
                                <w:szCs w:val="28"/>
                              </w:rPr>
                              <w:t>り、</w:t>
                            </w:r>
                            <w:r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b/>
                                <w:spacing w:val="-10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A26BCA" w:rsidRPr="003A5A65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b/>
                                      <w:spacing w:val="-10"/>
                                      <w:sz w:val="8"/>
                                      <w:szCs w:val="28"/>
                                    </w:rPr>
                                    <w:t>ちから</w:t>
                                  </w:r>
                                </w:rt>
                                <w:rubyBase>
                                  <w:r w:rsidR="00A26BCA" w:rsidRPr="003A5A65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b/>
                                      <w:spacing w:val="-10"/>
                                      <w:sz w:val="28"/>
                                      <w:szCs w:val="28"/>
                                    </w:rPr>
                                    <w:t>力</w:t>
                                  </w:r>
                                </w:rubyBase>
                              </w:ruby>
                            </w:r>
                            <w:r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b/>
                                <w:spacing w:val="-10"/>
                                <w:sz w:val="28"/>
                                <w:szCs w:val="28"/>
                              </w:rPr>
                              <w:t>が</w:t>
                            </w:r>
                            <w:r w:rsidR="00622CD8">
                              <w:rPr>
                                <w:rFonts w:ascii="UD デジタル 教科書体 NK-B" w:eastAsia="UD デジタル 教科書体 NK-B" w:hAnsi="游明朝" w:cs="Times New Roman"/>
                                <w:b/>
                                <w:spacing w:val="-10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622CD8" w:rsidRPr="00622CD8">
                                    <w:rPr>
                                      <w:rFonts w:ascii="UD デジタル 教科書体 NK-B" w:eastAsia="UD デジタル 教科書体 NK-B" w:hAnsi="游明朝" w:cs="Times New Roman"/>
                                      <w:b/>
                                      <w:spacing w:val="-10"/>
                                      <w:sz w:val="8"/>
                                      <w:szCs w:val="28"/>
                                    </w:rPr>
                                    <w:t>つよ</w:t>
                                  </w:r>
                                </w:rt>
                                <w:rubyBase>
                                  <w:r w:rsidR="00622CD8">
                                    <w:rPr>
                                      <w:rFonts w:ascii="UD デジタル 教科書体 NK-B" w:eastAsia="UD デジタル 教科書体 NK-B" w:hAnsi="游明朝" w:cs="Times New Roman"/>
                                      <w:b/>
                                      <w:spacing w:val="-10"/>
                                      <w:sz w:val="28"/>
                                      <w:szCs w:val="28"/>
                                    </w:rPr>
                                    <w:t>強</w:t>
                                  </w:r>
                                </w:rubyBase>
                              </w:ruby>
                            </w:r>
                            <w:r w:rsidR="00622CD8">
                              <w:rPr>
                                <w:rFonts w:ascii="UD デジタル 教科書体 NK-B" w:eastAsia="UD デジタル 教科書体 NK-B" w:hAnsi="游明朝" w:cs="Times New Roman" w:hint="eastAsia"/>
                                <w:b/>
                                <w:spacing w:val="-10"/>
                                <w:sz w:val="28"/>
                                <w:szCs w:val="28"/>
                              </w:rPr>
                              <w:t>く</w:t>
                            </w:r>
                            <w:r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b/>
                                <w:spacing w:val="-10"/>
                                <w:sz w:val="28"/>
                                <w:szCs w:val="28"/>
                              </w:rPr>
                              <w:t>なった。</w:t>
                            </w:r>
                            <w:r w:rsidR="000E2EA1">
                              <w:rPr>
                                <w:rFonts w:ascii="UD デジタル 教科書体 NK-B" w:eastAsia="UD デジタル 教科書体 NK-B" w:hAnsi="游明朝" w:cs="Times New Roman"/>
                                <w:b/>
                                <w:spacing w:val="-10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0E2EA1" w:rsidRPr="000E2EA1">
                                    <w:rPr>
                                      <w:rFonts w:ascii="UD デジタル 教科書体 NK-B" w:eastAsia="UD デジタル 教科書体 NK-B" w:hAnsi="游明朝" w:cs="Times New Roman"/>
                                      <w:b/>
                                      <w:spacing w:val="-10"/>
                                      <w:sz w:val="8"/>
                                      <w:szCs w:val="28"/>
                                    </w:rPr>
                                    <w:t>でんりゅう</w:t>
                                  </w:r>
                                </w:rt>
                                <w:rubyBase>
                                  <w:r w:rsidR="000E2EA1">
                                    <w:rPr>
                                      <w:rFonts w:ascii="UD デジタル 教科書体 NK-B" w:eastAsia="UD デジタル 教科書体 NK-B" w:hAnsi="游明朝" w:cs="Times New Roman"/>
                                      <w:b/>
                                      <w:spacing w:val="-10"/>
                                      <w:sz w:val="28"/>
                                      <w:szCs w:val="28"/>
                                    </w:rPr>
                                    <w:t>電流</w:t>
                                  </w:r>
                                </w:rubyBase>
                              </w:ruby>
                            </w:r>
                            <w:r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b/>
                                <w:spacing w:val="-10"/>
                                <w:sz w:val="28"/>
                                <w:szCs w:val="28"/>
                              </w:rPr>
                              <w:t>の</w:t>
                            </w:r>
                            <w:r w:rsidR="000E2EA1">
                              <w:rPr>
                                <w:rFonts w:ascii="UD デジタル 教科書体 NK-B" w:eastAsia="UD デジタル 教科書体 NK-B" w:hAnsi="游明朝" w:cs="Times New Roman"/>
                                <w:b/>
                                <w:spacing w:val="-10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0E2EA1" w:rsidRPr="000E2EA1">
                                    <w:rPr>
                                      <w:rFonts w:ascii="UD デジタル 教科書体 NK-B" w:eastAsia="UD デジタル 教科書体 NK-B" w:hAnsi="游明朝" w:cs="Times New Roman"/>
                                      <w:b/>
                                      <w:spacing w:val="-10"/>
                                      <w:sz w:val="8"/>
                                      <w:szCs w:val="28"/>
                                    </w:rPr>
                                    <w:t>おお</w:t>
                                  </w:r>
                                </w:rt>
                                <w:rubyBase>
                                  <w:r w:rsidR="000E2EA1">
                                    <w:rPr>
                                      <w:rFonts w:ascii="UD デジタル 教科書体 NK-B" w:eastAsia="UD デジタル 教科書体 NK-B" w:hAnsi="游明朝" w:cs="Times New Roman"/>
                                      <w:b/>
                                      <w:spacing w:val="-10"/>
                                      <w:sz w:val="28"/>
                                      <w:szCs w:val="28"/>
                                    </w:rPr>
                                    <w:t>大</w:t>
                                  </w:r>
                                </w:rubyBase>
                              </w:ruby>
                            </w:r>
                            <w:r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b/>
                                <w:spacing w:val="-10"/>
                                <w:sz w:val="28"/>
                                <w:szCs w:val="28"/>
                              </w:rPr>
                              <w:t>きさが</w:t>
                            </w:r>
                            <w:r w:rsidR="000E2EA1">
                              <w:rPr>
                                <w:rFonts w:ascii="UD デジタル 教科書体 NK-B" w:eastAsia="UD デジタル 教科書体 NK-B" w:hAnsi="游明朝" w:cs="Times New Roman"/>
                                <w:b/>
                                <w:spacing w:val="-10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0E2EA1" w:rsidRPr="000E2EA1">
                                    <w:rPr>
                                      <w:rFonts w:ascii="UD デジタル 教科書体 NK-B" w:eastAsia="UD デジタル 教科書体 NK-B" w:hAnsi="游明朝" w:cs="Times New Roman"/>
                                      <w:b/>
                                      <w:spacing w:val="-10"/>
                                      <w:sz w:val="8"/>
                                      <w:szCs w:val="28"/>
                                    </w:rPr>
                                    <w:t>おお</w:t>
                                  </w:r>
                                </w:rt>
                                <w:rubyBase>
                                  <w:r w:rsidR="000E2EA1">
                                    <w:rPr>
                                      <w:rFonts w:ascii="UD デジタル 教科書体 NK-B" w:eastAsia="UD デジタル 教科書体 NK-B" w:hAnsi="游明朝" w:cs="Times New Roman"/>
                                      <w:b/>
                                      <w:spacing w:val="-10"/>
                                      <w:sz w:val="28"/>
                                      <w:szCs w:val="28"/>
                                    </w:rPr>
                                    <w:t>大</w:t>
                                  </w:r>
                                </w:rubyBase>
                              </w:ruby>
                            </w:r>
                            <w:r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b/>
                                <w:spacing w:val="-10"/>
                                <w:sz w:val="28"/>
                                <w:szCs w:val="28"/>
                              </w:rPr>
                              <w:t>きいほど</w:t>
                            </w:r>
                            <w:r w:rsidR="00332AD3">
                              <w:rPr>
                                <w:rFonts w:ascii="UD デジタル 教科書体 NK-B" w:eastAsia="UD デジタル 教科書体 NK-B" w:hAnsi="游明朝" w:cs="Times New Roman"/>
                                <w:b/>
                                <w:spacing w:val="-10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332AD3" w:rsidRPr="00332AD3">
                                    <w:rPr>
                                      <w:rFonts w:ascii="UD デジタル 教科書体 NK-B" w:eastAsia="UD デジタル 教科書体 NK-B" w:hAnsi="游明朝" w:cs="Times New Roman"/>
                                      <w:b/>
                                      <w:spacing w:val="-10"/>
                                      <w:sz w:val="8"/>
                                      <w:szCs w:val="28"/>
                                    </w:rPr>
                                    <w:t>でんじしゃく</w:t>
                                  </w:r>
                                </w:rt>
                                <w:rubyBase>
                                  <w:r w:rsidR="00332AD3">
                                    <w:rPr>
                                      <w:rFonts w:ascii="UD デジタル 教科書体 NK-B" w:eastAsia="UD デジタル 教科書体 NK-B" w:hAnsi="游明朝" w:cs="Times New Roman"/>
                                      <w:b/>
                                      <w:spacing w:val="-10"/>
                                      <w:sz w:val="28"/>
                                      <w:szCs w:val="28"/>
                                    </w:rPr>
                                    <w:t>電磁石</w:t>
                                  </w:r>
                                </w:rubyBase>
                              </w:ruby>
                            </w:r>
                            <w:r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b/>
                                <w:spacing w:val="-10"/>
                                <w:sz w:val="28"/>
                                <w:szCs w:val="28"/>
                              </w:rPr>
                              <w:t>の</w:t>
                            </w:r>
                            <w:r w:rsidR="00332AD3">
                              <w:rPr>
                                <w:rFonts w:ascii="UD デジタル 教科書体 NK-B" w:eastAsia="UD デジタル 教科書体 NK-B" w:hAnsi="游明朝" w:cs="Times New Roman"/>
                                <w:b/>
                                <w:spacing w:val="-10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332AD3" w:rsidRPr="00332AD3">
                                    <w:rPr>
                                      <w:rFonts w:ascii="UD デジタル 教科書体 NK-B" w:eastAsia="UD デジタル 教科書体 NK-B" w:hAnsi="游明朝" w:cs="Times New Roman"/>
                                      <w:b/>
                                      <w:spacing w:val="-10"/>
                                      <w:sz w:val="8"/>
                                      <w:szCs w:val="28"/>
                                    </w:rPr>
                                    <w:t>ちから</w:t>
                                  </w:r>
                                </w:rt>
                                <w:rubyBase>
                                  <w:r w:rsidR="00332AD3">
                                    <w:rPr>
                                      <w:rFonts w:ascii="UD デジタル 教科書体 NK-B" w:eastAsia="UD デジタル 教科書体 NK-B" w:hAnsi="游明朝" w:cs="Times New Roman"/>
                                      <w:b/>
                                      <w:spacing w:val="-10"/>
                                      <w:sz w:val="28"/>
                                      <w:szCs w:val="28"/>
                                    </w:rPr>
                                    <w:t>力</w:t>
                                  </w:r>
                                </w:rubyBase>
                              </w:ruby>
                            </w:r>
                            <w:r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b/>
                                <w:spacing w:val="-10"/>
                                <w:sz w:val="28"/>
                                <w:szCs w:val="28"/>
                              </w:rPr>
                              <w:t>は</w:t>
                            </w:r>
                            <w:r w:rsidR="00622CD8">
                              <w:rPr>
                                <w:rFonts w:ascii="UD デジタル 教科書体 NK-B" w:eastAsia="UD デジタル 教科書体 NK-B" w:hAnsi="游明朝" w:cs="Times New Roman"/>
                                <w:b/>
                                <w:spacing w:val="-10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622CD8" w:rsidRPr="00622CD8">
                                    <w:rPr>
                                      <w:rFonts w:ascii="UD デジタル 教科書体 NK-B" w:eastAsia="UD デジタル 教科書体 NK-B" w:hAnsi="游明朝" w:cs="Times New Roman"/>
                                      <w:b/>
                                      <w:spacing w:val="-10"/>
                                      <w:sz w:val="8"/>
                                      <w:szCs w:val="28"/>
                                    </w:rPr>
                                    <w:t>つよ</w:t>
                                  </w:r>
                                </w:rt>
                                <w:rubyBase>
                                  <w:r w:rsidR="00622CD8">
                                    <w:rPr>
                                      <w:rFonts w:ascii="UD デジタル 教科書体 NK-B" w:eastAsia="UD デジタル 教科書体 NK-B" w:hAnsi="游明朝" w:cs="Times New Roman"/>
                                      <w:b/>
                                      <w:spacing w:val="-10"/>
                                      <w:sz w:val="28"/>
                                      <w:szCs w:val="28"/>
                                    </w:rPr>
                                    <w:t>強</w:t>
                                  </w:r>
                                </w:rubyBase>
                              </w:ruby>
                            </w:r>
                            <w:r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b/>
                                <w:spacing w:val="-10"/>
                                <w:sz w:val="28"/>
                                <w:szCs w:val="28"/>
                              </w:rPr>
                              <w:t>くなる。」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E0A429" id="_x0000_s1159" type="#_x0000_t202" style="position:absolute;margin-left:-7.15pt;margin-top:23.65pt;width:529.8pt;height:84pt;z-index:25215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" fillcolor="white [3201]" strokecolor="#ff5050" strokeweight=".5pt">
                <v:textbox>
                  <w:txbxContent>
                    <w:p w14:paraId="6E1DCF3D" w14:textId="7BF5A858" w:rsidR="00A26BCA" w:rsidRPr="002346AA" w:rsidRDefault="00A26BCA" w:rsidP="00E5264A">
                      <w:pPr>
                        <w:spacing w:before="0" w:line="240" w:lineRule="atLeast"/>
                        <w:ind w:left="840" w:hangingChars="300" w:hanging="840"/>
                        <w:rPr>
                          <w:rFonts w:ascii="UD デジタル 教科書体 NK-B" w:eastAsia="UD デジタル 教科書体 NK-B" w:hAnsi="游明朝" w:cs="Times New Roman"/>
                          <w:sz w:val="28"/>
                          <w:szCs w:val="28"/>
                        </w:rPr>
                      </w:pP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A26BCA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かせつ</w:t>
                            </w:r>
                          </w:rt>
                          <w:rubyBase>
                            <w:r w:rsidR="00A26BCA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仮説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：「</w:t>
                      </w:r>
                      <w:r w:rsidR="00622CD8">
                        <w:rPr>
                          <w:rFonts w:ascii="UD デジタル 教科書体 NK-B" w:eastAsia="UD デジタル 教科書体 NK-B" w:hAnsi="游明朝" w:cs="Times New Roman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622CD8" w:rsidRPr="00622CD8">
                              <w:rPr>
                                <w:rFonts w:ascii="UD デジタル 教科書体 NK-B" w:eastAsia="UD デジタル 教科書体 NK-B" w:hAnsi="游明朝" w:cs="Times New Roman"/>
                                <w:sz w:val="8"/>
                                <w:szCs w:val="28"/>
                              </w:rPr>
                              <w:t>おお</w:t>
                            </w:r>
                          </w:rt>
                          <w:rubyBase>
                            <w:r w:rsidR="00622CD8"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  <w:t>大</w:t>
                            </w:r>
                          </w:rubyBase>
                        </w:ruby>
                      </w:r>
                      <w:r w:rsidR="00622CD8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きい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A26BCA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でんりゅう</w:t>
                            </w:r>
                          </w:rt>
                          <w:rubyBase>
                            <w:r w:rsidR="00A26BCA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電流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を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A26BCA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なが</w:t>
                            </w:r>
                          </w:rt>
                          <w:rubyBase>
                            <w:r w:rsidR="00A26BCA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流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せば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A26BCA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でんじしゃく</w:t>
                            </w:r>
                          </w:rt>
                          <w:rubyBase>
                            <w:r w:rsidR="00A26BCA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電磁石</w:t>
                            </w:r>
                          </w:rubyBase>
                        </w:ruby>
                      </w:r>
                      <w:r w:rsidR="00CC0886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の</w:t>
                      </w:r>
                      <w:r w:rsidR="00CC0886">
                        <w:rPr>
                          <w:rFonts w:ascii="UD デジタル 教科書体 NK-B" w:eastAsia="UD デジタル 教科書体 NK-B" w:hAnsi="游明朝" w:cs="Times New Roman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CC0886" w:rsidRPr="00CC0886">
                              <w:rPr>
                                <w:rFonts w:ascii="UD デジタル 教科書体 NK-B" w:eastAsia="UD デジタル 教科書体 NK-B" w:hAnsi="游明朝" w:cs="Times New Roman"/>
                                <w:sz w:val="8"/>
                                <w:szCs w:val="28"/>
                              </w:rPr>
                              <w:t>ちから</w:t>
                            </w:r>
                          </w:rt>
                          <w:rubyBase>
                            <w:r w:rsidR="00CC0886"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  <w:t>力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は</w:t>
                      </w:r>
                      <w:r w:rsidR="00CC0886">
                        <w:rPr>
                          <w:rFonts w:ascii="UD デジタル 教科書体 NK-B" w:eastAsia="UD デジタル 教科書体 NK-B" w:hAnsi="游明朝" w:cs="Times New Roman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CC0886" w:rsidRPr="00CC0886">
                              <w:rPr>
                                <w:rFonts w:ascii="UD デジタル 教科書体 NK-B" w:eastAsia="UD デジタル 教科書体 NK-B" w:hAnsi="游明朝" w:cs="Times New Roman"/>
                                <w:sz w:val="8"/>
                                <w:szCs w:val="28"/>
                              </w:rPr>
                              <w:t>つよ</w:t>
                            </w:r>
                          </w:rt>
                          <w:rubyBase>
                            <w:r w:rsidR="00CC0886"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  <w:t>強</w:t>
                            </w:r>
                          </w:rubyBase>
                        </w:ruby>
                      </w:r>
                      <w:r w:rsidR="00CC0886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く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なる。」</w:t>
                      </w:r>
                    </w:p>
                    <w:p w14:paraId="08A45917" w14:textId="50F09587" w:rsidR="00A26BCA" w:rsidRPr="002346AA" w:rsidRDefault="00A26BCA" w:rsidP="00E5264A">
                      <w:pPr>
                        <w:spacing w:before="0" w:line="240" w:lineRule="atLeast"/>
                        <w:ind w:left="840" w:hangingChars="300" w:hanging="840"/>
                        <w:rPr>
                          <w:rFonts w:ascii="UD デジタル 教科書体 NK-B" w:eastAsia="UD デジタル 教科書体 NK-B" w:hAnsi="游明朝" w:cs="Times New Roman"/>
                          <w:spacing w:val="-14"/>
                          <w:sz w:val="28"/>
                          <w:szCs w:val="28"/>
                        </w:rPr>
                      </w:pP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A26BCA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けっか</w:t>
                            </w:r>
                          </w:rt>
                          <w:rubyBase>
                            <w:r w:rsidR="00A26BCA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結果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：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t>「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A26BCA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8"/>
                                <w:szCs w:val="28"/>
                              </w:rPr>
                              <w:t>でんりゅう</w:t>
                            </w:r>
                          </w:rt>
                          <w:rubyBase>
                            <w:r w:rsidR="00A26BCA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電流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t>を</w:t>
                      </w:r>
                      <w:r w:rsidR="00622CD8">
                        <w:rPr>
                          <w:rFonts w:ascii="UD デジタル 教科書体 NK-B" w:eastAsia="UD デジタル 教科書体 NK-B" w:hAnsi="游明朝" w:cs="Times New Roman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622CD8" w:rsidRPr="00622CD8">
                              <w:rPr>
                                <w:rFonts w:ascii="UD デジタル 教科書体 NK-B" w:eastAsia="UD デジタル 教科書体 NK-B" w:hAnsi="游明朝" w:cs="Times New Roman"/>
                                <w:sz w:val="8"/>
                                <w:szCs w:val="28"/>
                              </w:rPr>
                              <w:t>おお</w:t>
                            </w:r>
                          </w:rt>
                          <w:rubyBase>
                            <w:r w:rsidR="00622CD8"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  <w:t>大</w:t>
                            </w:r>
                          </w:rubyBase>
                        </w:ruby>
                      </w:r>
                      <w:r w:rsidR="00622CD8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きく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t>したと</w:t>
                      </w:r>
                      <w:r w:rsidR="00622CD8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t>こ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t>ろ</w:t>
                      </w:r>
                      <w:r w:rsidR="002A4EB2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t>、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A26BCA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8"/>
                                <w:szCs w:val="28"/>
                              </w:rPr>
                              <w:t>でんじしゃく</w:t>
                            </w:r>
                          </w:rt>
                          <w:rubyBase>
                            <w:r w:rsidR="00A26BCA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電磁石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t>が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A26BCA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8"/>
                                <w:szCs w:val="28"/>
                              </w:rPr>
                              <w:t>ひ</w:t>
                            </w:r>
                          </w:rt>
                          <w:rubyBase>
                            <w:r w:rsidR="00A26BCA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引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t>き</w:t>
                      </w:r>
                      <w:r w:rsidR="000E2EA1">
                        <w:rPr>
                          <w:rFonts w:ascii="UD デジタル 教科書体 NK-B" w:eastAsia="UD デジタル 教科書体 NK-B" w:hAnsi="游明朝" w:cs="Times New Roman"/>
                          <w:spacing w:val="-1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0E2EA1" w:rsidRPr="000E2EA1">
                              <w:rPr>
                                <w:rFonts w:ascii="UD デジタル 教科書体 NK-B" w:eastAsia="UD デジタル 教科書体 NK-B" w:hAnsi="游明朝" w:cs="Times New Roman"/>
                                <w:spacing w:val="-14"/>
                                <w:sz w:val="8"/>
                                <w:szCs w:val="28"/>
                              </w:rPr>
                              <w:t>あ</w:t>
                            </w:r>
                          </w:rt>
                          <w:rubyBase>
                            <w:r w:rsidR="000E2EA1">
                              <w:rPr>
                                <w:rFonts w:ascii="UD デジタル 教科書体 NK-B" w:eastAsia="UD デジタル 教科書体 NK-B" w:hAnsi="游明朝" w:cs="Times New Roman"/>
                                <w:spacing w:val="-14"/>
                                <w:sz w:val="28"/>
                                <w:szCs w:val="28"/>
                              </w:rPr>
                              <w:t>上</w:t>
                            </w:r>
                          </w:rubyBase>
                        </w:ruby>
                      </w:r>
                      <w:r w:rsidR="000E2EA1"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t>げる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t>クリップ</w:t>
                      </w:r>
                      <w:r w:rsidR="00332AD3"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t>の</w:t>
                      </w:r>
                      <w:r w:rsidR="00332AD3">
                        <w:rPr>
                          <w:rFonts w:ascii="UD デジタル 教科書体 NK-B" w:eastAsia="UD デジタル 教科書体 NK-B" w:hAnsi="游明朝" w:cs="Times New Roman"/>
                          <w:spacing w:val="-1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332AD3" w:rsidRPr="00332AD3">
                              <w:rPr>
                                <w:rFonts w:ascii="UD デジタル 教科書体 NK-B" w:eastAsia="UD デジタル 教科書体 NK-B" w:hAnsi="游明朝" w:cs="Times New Roman"/>
                                <w:spacing w:val="-14"/>
                                <w:sz w:val="8"/>
                                <w:szCs w:val="28"/>
                              </w:rPr>
                              <w:t>こすう</w:t>
                            </w:r>
                          </w:rt>
                          <w:rubyBase>
                            <w:r w:rsidR="00332AD3">
                              <w:rPr>
                                <w:rFonts w:ascii="UD デジタル 教科書体 NK-B" w:eastAsia="UD デジタル 教科書体 NK-B" w:hAnsi="游明朝" w:cs="Times New Roman"/>
                                <w:spacing w:val="-14"/>
                                <w:sz w:val="28"/>
                                <w:szCs w:val="28"/>
                              </w:rPr>
                              <w:t>個数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t>が</w:t>
                      </w:r>
                      <w:r w:rsidR="00622CD8">
                        <w:rPr>
                          <w:rFonts w:ascii="UD デジタル 教科書体 NK-B" w:eastAsia="UD デジタル 教科書体 NK-B" w:hAnsi="游明朝" w:cs="Times New Roman"/>
                          <w:spacing w:val="-1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622CD8" w:rsidRPr="00622CD8">
                              <w:rPr>
                                <w:rFonts w:ascii="UD デジタル 教科書体 NK-B" w:eastAsia="UD デジタル 教科書体 NK-B" w:hAnsi="游明朝" w:cs="Times New Roman"/>
                                <w:spacing w:val="-14"/>
                                <w:sz w:val="8"/>
                                <w:szCs w:val="28"/>
                              </w:rPr>
                              <w:t>おお</w:t>
                            </w:r>
                          </w:rt>
                          <w:rubyBase>
                            <w:r w:rsidR="00622CD8">
                              <w:rPr>
                                <w:rFonts w:ascii="UD デジタル 教科書体 NK-B" w:eastAsia="UD デジタル 教科書体 NK-B" w:hAnsi="游明朝" w:cs="Times New Roman"/>
                                <w:spacing w:val="-14"/>
                                <w:sz w:val="28"/>
                                <w:szCs w:val="28"/>
                              </w:rPr>
                              <w:t>多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t>くなった。」</w:t>
                      </w:r>
                    </w:p>
                    <w:p w14:paraId="2FC7D249" w14:textId="64493B5D" w:rsidR="00A26BCA" w:rsidRPr="003A5A65" w:rsidRDefault="00A26BCA" w:rsidP="00E5264A">
                      <w:pPr>
                        <w:spacing w:before="0" w:line="240" w:lineRule="atLeast"/>
                        <w:ind w:left="840" w:hangingChars="300" w:hanging="840"/>
                        <w:rPr>
                          <w:rFonts w:ascii="UD デジタル 教科書体 NK-B" w:eastAsia="UD デジタル 教科書体 NK-B" w:hAnsi="游明朝" w:cs="Times New Roman"/>
                          <w:b/>
                          <w:spacing w:val="-10"/>
                          <w:sz w:val="28"/>
                          <w:szCs w:val="28"/>
                        </w:rPr>
                      </w:pP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A26BCA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こうさつ</w:t>
                            </w:r>
                          </w:rt>
                          <w:rubyBase>
                            <w:r w:rsidR="00A26BCA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考察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：</w:t>
                      </w:r>
                      <w:r w:rsidRPr="003A5A65">
                        <w:rPr>
                          <w:rFonts w:ascii="UD デジタル 教科書体 NK-B" w:eastAsia="UD デジタル 教科書体 NK-B" w:hAnsi="游明朝" w:cs="Times New Roman" w:hint="eastAsia"/>
                          <w:b/>
                          <w:spacing w:val="-10"/>
                          <w:sz w:val="28"/>
                          <w:szCs w:val="28"/>
                        </w:rPr>
                        <w:t>「</w:t>
                      </w:r>
                      <w:r w:rsidRPr="003A5A65">
                        <w:rPr>
                          <w:rFonts w:ascii="UD デジタル 教科書体 NK-B" w:eastAsia="UD デジタル 教科書体 NK-B" w:hAnsi="游明朝" w:cs="Times New Roman" w:hint="eastAsia"/>
                          <w:b/>
                          <w:spacing w:val="-10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A26BCA"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b/>
                                <w:spacing w:val="-10"/>
                                <w:sz w:val="8"/>
                                <w:szCs w:val="28"/>
                              </w:rPr>
                              <w:t>かせつ</w:t>
                            </w:r>
                          </w:rt>
                          <w:rubyBase>
                            <w:r w:rsidR="00A26BCA"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b/>
                                <w:spacing w:val="-10"/>
                                <w:sz w:val="28"/>
                                <w:szCs w:val="28"/>
                              </w:rPr>
                              <w:t>仮説</w:t>
                            </w:r>
                          </w:rubyBase>
                        </w:ruby>
                      </w:r>
                      <w:r w:rsidRPr="003A5A65">
                        <w:rPr>
                          <w:rFonts w:ascii="UD デジタル 教科書体 NK-B" w:eastAsia="UD デジタル 教科書体 NK-B" w:hAnsi="游明朝" w:cs="Times New Roman" w:hint="eastAsia"/>
                          <w:b/>
                          <w:spacing w:val="-10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A26BCA"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b/>
                                <w:spacing w:val="-10"/>
                                <w:sz w:val="8"/>
                                <w:szCs w:val="28"/>
                              </w:rPr>
                              <w:t>どお</w:t>
                            </w:r>
                          </w:rt>
                          <w:rubyBase>
                            <w:r w:rsidR="00A26BCA"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b/>
                                <w:spacing w:val="-10"/>
                                <w:sz w:val="28"/>
                                <w:szCs w:val="28"/>
                              </w:rPr>
                              <w:t>通</w:t>
                            </w:r>
                          </w:rubyBase>
                        </w:ruby>
                      </w:r>
                      <w:r w:rsidRPr="003A5A65">
                        <w:rPr>
                          <w:rFonts w:ascii="UD デジタル 教科書体 NK-B" w:eastAsia="UD デジタル 教科書体 NK-B" w:hAnsi="游明朝" w:cs="Times New Roman" w:hint="eastAsia"/>
                          <w:b/>
                          <w:spacing w:val="-10"/>
                          <w:sz w:val="28"/>
                          <w:szCs w:val="28"/>
                        </w:rPr>
                        <w:t>り、</w:t>
                      </w:r>
                      <w:r w:rsidRPr="003A5A65">
                        <w:rPr>
                          <w:rFonts w:ascii="UD デジタル 教科書体 NK-B" w:eastAsia="UD デジタル 教科書体 NK-B" w:hAnsi="游明朝" w:cs="Times New Roman" w:hint="eastAsia"/>
                          <w:b/>
                          <w:spacing w:val="-10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A26BCA"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b/>
                                <w:spacing w:val="-10"/>
                                <w:sz w:val="8"/>
                                <w:szCs w:val="28"/>
                              </w:rPr>
                              <w:t>ちから</w:t>
                            </w:r>
                          </w:rt>
                          <w:rubyBase>
                            <w:r w:rsidR="00A26BCA"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b/>
                                <w:spacing w:val="-10"/>
                                <w:sz w:val="28"/>
                                <w:szCs w:val="28"/>
                              </w:rPr>
                              <w:t>力</w:t>
                            </w:r>
                          </w:rubyBase>
                        </w:ruby>
                      </w:r>
                      <w:r w:rsidRPr="003A5A65">
                        <w:rPr>
                          <w:rFonts w:ascii="UD デジタル 教科書体 NK-B" w:eastAsia="UD デジタル 教科書体 NK-B" w:hAnsi="游明朝" w:cs="Times New Roman" w:hint="eastAsia"/>
                          <w:b/>
                          <w:spacing w:val="-10"/>
                          <w:sz w:val="28"/>
                          <w:szCs w:val="28"/>
                        </w:rPr>
                        <w:t>が</w:t>
                      </w:r>
                      <w:r w:rsidR="00622CD8">
                        <w:rPr>
                          <w:rFonts w:ascii="UD デジタル 教科書体 NK-B" w:eastAsia="UD デジタル 教科書体 NK-B" w:hAnsi="游明朝" w:cs="Times New Roman"/>
                          <w:b/>
                          <w:spacing w:val="-10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622CD8" w:rsidRPr="00622CD8">
                              <w:rPr>
                                <w:rFonts w:ascii="UD デジタル 教科書体 NK-B" w:eastAsia="UD デジタル 教科書体 NK-B" w:hAnsi="游明朝" w:cs="Times New Roman"/>
                                <w:b/>
                                <w:spacing w:val="-10"/>
                                <w:sz w:val="8"/>
                                <w:szCs w:val="28"/>
                              </w:rPr>
                              <w:t>つよ</w:t>
                            </w:r>
                          </w:rt>
                          <w:rubyBase>
                            <w:r w:rsidR="00622CD8">
                              <w:rPr>
                                <w:rFonts w:ascii="UD デジタル 教科書体 NK-B" w:eastAsia="UD デジタル 教科書体 NK-B" w:hAnsi="游明朝" w:cs="Times New Roman"/>
                                <w:b/>
                                <w:spacing w:val="-10"/>
                                <w:sz w:val="28"/>
                                <w:szCs w:val="28"/>
                              </w:rPr>
                              <w:t>強</w:t>
                            </w:r>
                          </w:rubyBase>
                        </w:ruby>
                      </w:r>
                      <w:r w:rsidR="00622CD8">
                        <w:rPr>
                          <w:rFonts w:ascii="UD デジタル 教科書体 NK-B" w:eastAsia="UD デジタル 教科書体 NK-B" w:hAnsi="游明朝" w:cs="Times New Roman" w:hint="eastAsia"/>
                          <w:b/>
                          <w:spacing w:val="-10"/>
                          <w:sz w:val="28"/>
                          <w:szCs w:val="28"/>
                        </w:rPr>
                        <w:t>く</w:t>
                      </w:r>
                      <w:r w:rsidRPr="003A5A65">
                        <w:rPr>
                          <w:rFonts w:ascii="UD デジタル 教科書体 NK-B" w:eastAsia="UD デジタル 教科書体 NK-B" w:hAnsi="游明朝" w:cs="Times New Roman" w:hint="eastAsia"/>
                          <w:b/>
                          <w:spacing w:val="-10"/>
                          <w:sz w:val="28"/>
                          <w:szCs w:val="28"/>
                        </w:rPr>
                        <w:t>なった。</w:t>
                      </w:r>
                      <w:r w:rsidR="000E2EA1">
                        <w:rPr>
                          <w:rFonts w:ascii="UD デジタル 教科書体 NK-B" w:eastAsia="UD デジタル 教科書体 NK-B" w:hAnsi="游明朝" w:cs="Times New Roman"/>
                          <w:b/>
                          <w:spacing w:val="-10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0E2EA1" w:rsidRPr="000E2EA1">
                              <w:rPr>
                                <w:rFonts w:ascii="UD デジタル 教科書体 NK-B" w:eastAsia="UD デジタル 教科書体 NK-B" w:hAnsi="游明朝" w:cs="Times New Roman"/>
                                <w:b/>
                                <w:spacing w:val="-10"/>
                                <w:sz w:val="8"/>
                                <w:szCs w:val="28"/>
                              </w:rPr>
                              <w:t>でんりゅう</w:t>
                            </w:r>
                          </w:rt>
                          <w:rubyBase>
                            <w:r w:rsidR="000E2EA1">
                              <w:rPr>
                                <w:rFonts w:ascii="UD デジタル 教科書体 NK-B" w:eastAsia="UD デジタル 教科書体 NK-B" w:hAnsi="游明朝" w:cs="Times New Roman"/>
                                <w:b/>
                                <w:spacing w:val="-10"/>
                                <w:sz w:val="28"/>
                                <w:szCs w:val="28"/>
                              </w:rPr>
                              <w:t>電流</w:t>
                            </w:r>
                          </w:rubyBase>
                        </w:ruby>
                      </w:r>
                      <w:r w:rsidRPr="003A5A65">
                        <w:rPr>
                          <w:rFonts w:ascii="UD デジタル 教科書体 NK-B" w:eastAsia="UD デジタル 教科書体 NK-B" w:hAnsi="游明朝" w:cs="Times New Roman" w:hint="eastAsia"/>
                          <w:b/>
                          <w:spacing w:val="-10"/>
                          <w:sz w:val="28"/>
                          <w:szCs w:val="28"/>
                        </w:rPr>
                        <w:t>の</w:t>
                      </w:r>
                      <w:r w:rsidR="000E2EA1">
                        <w:rPr>
                          <w:rFonts w:ascii="UD デジタル 教科書体 NK-B" w:eastAsia="UD デジタル 教科書体 NK-B" w:hAnsi="游明朝" w:cs="Times New Roman"/>
                          <w:b/>
                          <w:spacing w:val="-10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0E2EA1" w:rsidRPr="000E2EA1">
                              <w:rPr>
                                <w:rFonts w:ascii="UD デジタル 教科書体 NK-B" w:eastAsia="UD デジタル 教科書体 NK-B" w:hAnsi="游明朝" w:cs="Times New Roman"/>
                                <w:b/>
                                <w:spacing w:val="-10"/>
                                <w:sz w:val="8"/>
                                <w:szCs w:val="28"/>
                              </w:rPr>
                              <w:t>おお</w:t>
                            </w:r>
                          </w:rt>
                          <w:rubyBase>
                            <w:r w:rsidR="000E2EA1">
                              <w:rPr>
                                <w:rFonts w:ascii="UD デジタル 教科書体 NK-B" w:eastAsia="UD デジタル 教科書体 NK-B" w:hAnsi="游明朝" w:cs="Times New Roman"/>
                                <w:b/>
                                <w:spacing w:val="-10"/>
                                <w:sz w:val="28"/>
                                <w:szCs w:val="28"/>
                              </w:rPr>
                              <w:t>大</w:t>
                            </w:r>
                          </w:rubyBase>
                        </w:ruby>
                      </w:r>
                      <w:r w:rsidRPr="003A5A65">
                        <w:rPr>
                          <w:rFonts w:ascii="UD デジタル 教科書体 NK-B" w:eastAsia="UD デジタル 教科書体 NK-B" w:hAnsi="游明朝" w:cs="Times New Roman" w:hint="eastAsia"/>
                          <w:b/>
                          <w:spacing w:val="-10"/>
                          <w:sz w:val="28"/>
                          <w:szCs w:val="28"/>
                        </w:rPr>
                        <w:t>きさが</w:t>
                      </w:r>
                      <w:r w:rsidR="000E2EA1">
                        <w:rPr>
                          <w:rFonts w:ascii="UD デジタル 教科書体 NK-B" w:eastAsia="UD デジタル 教科書体 NK-B" w:hAnsi="游明朝" w:cs="Times New Roman"/>
                          <w:b/>
                          <w:spacing w:val="-10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0E2EA1" w:rsidRPr="000E2EA1">
                              <w:rPr>
                                <w:rFonts w:ascii="UD デジタル 教科書体 NK-B" w:eastAsia="UD デジタル 教科書体 NK-B" w:hAnsi="游明朝" w:cs="Times New Roman"/>
                                <w:b/>
                                <w:spacing w:val="-10"/>
                                <w:sz w:val="8"/>
                                <w:szCs w:val="28"/>
                              </w:rPr>
                              <w:t>おお</w:t>
                            </w:r>
                          </w:rt>
                          <w:rubyBase>
                            <w:r w:rsidR="000E2EA1">
                              <w:rPr>
                                <w:rFonts w:ascii="UD デジタル 教科書体 NK-B" w:eastAsia="UD デジタル 教科書体 NK-B" w:hAnsi="游明朝" w:cs="Times New Roman"/>
                                <w:b/>
                                <w:spacing w:val="-10"/>
                                <w:sz w:val="28"/>
                                <w:szCs w:val="28"/>
                              </w:rPr>
                              <w:t>大</w:t>
                            </w:r>
                          </w:rubyBase>
                        </w:ruby>
                      </w:r>
                      <w:r w:rsidRPr="003A5A65">
                        <w:rPr>
                          <w:rFonts w:ascii="UD デジタル 教科書体 NK-B" w:eastAsia="UD デジタル 教科書体 NK-B" w:hAnsi="游明朝" w:cs="Times New Roman" w:hint="eastAsia"/>
                          <w:b/>
                          <w:spacing w:val="-10"/>
                          <w:sz w:val="28"/>
                          <w:szCs w:val="28"/>
                        </w:rPr>
                        <w:t>きいほど</w:t>
                      </w:r>
                      <w:r w:rsidR="00332AD3">
                        <w:rPr>
                          <w:rFonts w:ascii="UD デジタル 教科書体 NK-B" w:eastAsia="UD デジタル 教科書体 NK-B" w:hAnsi="游明朝" w:cs="Times New Roman"/>
                          <w:b/>
                          <w:spacing w:val="-10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332AD3" w:rsidRPr="00332AD3">
                              <w:rPr>
                                <w:rFonts w:ascii="UD デジタル 教科書体 NK-B" w:eastAsia="UD デジタル 教科書体 NK-B" w:hAnsi="游明朝" w:cs="Times New Roman"/>
                                <w:b/>
                                <w:spacing w:val="-10"/>
                                <w:sz w:val="8"/>
                                <w:szCs w:val="28"/>
                              </w:rPr>
                              <w:t>でんじしゃく</w:t>
                            </w:r>
                          </w:rt>
                          <w:rubyBase>
                            <w:r w:rsidR="00332AD3">
                              <w:rPr>
                                <w:rFonts w:ascii="UD デジタル 教科書体 NK-B" w:eastAsia="UD デジタル 教科書体 NK-B" w:hAnsi="游明朝" w:cs="Times New Roman"/>
                                <w:b/>
                                <w:spacing w:val="-10"/>
                                <w:sz w:val="28"/>
                                <w:szCs w:val="28"/>
                              </w:rPr>
                              <w:t>電磁石</w:t>
                            </w:r>
                          </w:rubyBase>
                        </w:ruby>
                      </w:r>
                      <w:r w:rsidRPr="003A5A65">
                        <w:rPr>
                          <w:rFonts w:ascii="UD デジタル 教科書体 NK-B" w:eastAsia="UD デジタル 教科書体 NK-B" w:hAnsi="游明朝" w:cs="Times New Roman" w:hint="eastAsia"/>
                          <w:b/>
                          <w:spacing w:val="-10"/>
                          <w:sz w:val="28"/>
                          <w:szCs w:val="28"/>
                        </w:rPr>
                        <w:t>の</w:t>
                      </w:r>
                      <w:r w:rsidR="00332AD3">
                        <w:rPr>
                          <w:rFonts w:ascii="UD デジタル 教科書体 NK-B" w:eastAsia="UD デジタル 教科書体 NK-B" w:hAnsi="游明朝" w:cs="Times New Roman"/>
                          <w:b/>
                          <w:spacing w:val="-10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332AD3" w:rsidRPr="00332AD3">
                              <w:rPr>
                                <w:rFonts w:ascii="UD デジタル 教科書体 NK-B" w:eastAsia="UD デジタル 教科書体 NK-B" w:hAnsi="游明朝" w:cs="Times New Roman"/>
                                <w:b/>
                                <w:spacing w:val="-10"/>
                                <w:sz w:val="8"/>
                                <w:szCs w:val="28"/>
                              </w:rPr>
                              <w:t>ちから</w:t>
                            </w:r>
                          </w:rt>
                          <w:rubyBase>
                            <w:r w:rsidR="00332AD3">
                              <w:rPr>
                                <w:rFonts w:ascii="UD デジタル 教科書体 NK-B" w:eastAsia="UD デジタル 教科書体 NK-B" w:hAnsi="游明朝" w:cs="Times New Roman"/>
                                <w:b/>
                                <w:spacing w:val="-10"/>
                                <w:sz w:val="28"/>
                                <w:szCs w:val="28"/>
                              </w:rPr>
                              <w:t>力</w:t>
                            </w:r>
                          </w:rubyBase>
                        </w:ruby>
                      </w:r>
                      <w:r w:rsidRPr="003A5A65">
                        <w:rPr>
                          <w:rFonts w:ascii="UD デジタル 教科書体 NK-B" w:eastAsia="UD デジタル 教科書体 NK-B" w:hAnsi="游明朝" w:cs="Times New Roman" w:hint="eastAsia"/>
                          <w:b/>
                          <w:spacing w:val="-10"/>
                          <w:sz w:val="28"/>
                          <w:szCs w:val="28"/>
                        </w:rPr>
                        <w:t>は</w:t>
                      </w:r>
                      <w:r w:rsidR="00622CD8">
                        <w:rPr>
                          <w:rFonts w:ascii="UD デジタル 教科書体 NK-B" w:eastAsia="UD デジタル 教科書体 NK-B" w:hAnsi="游明朝" w:cs="Times New Roman"/>
                          <w:b/>
                          <w:spacing w:val="-10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622CD8" w:rsidRPr="00622CD8">
                              <w:rPr>
                                <w:rFonts w:ascii="UD デジタル 教科書体 NK-B" w:eastAsia="UD デジタル 教科書体 NK-B" w:hAnsi="游明朝" w:cs="Times New Roman"/>
                                <w:b/>
                                <w:spacing w:val="-10"/>
                                <w:sz w:val="8"/>
                                <w:szCs w:val="28"/>
                              </w:rPr>
                              <w:t>つよ</w:t>
                            </w:r>
                          </w:rt>
                          <w:rubyBase>
                            <w:r w:rsidR="00622CD8">
                              <w:rPr>
                                <w:rFonts w:ascii="UD デジタル 教科書体 NK-B" w:eastAsia="UD デジタル 教科書体 NK-B" w:hAnsi="游明朝" w:cs="Times New Roman"/>
                                <w:b/>
                                <w:spacing w:val="-10"/>
                                <w:sz w:val="28"/>
                                <w:szCs w:val="28"/>
                              </w:rPr>
                              <w:t>強</w:t>
                            </w:r>
                          </w:rubyBase>
                        </w:ruby>
                      </w:r>
                      <w:r w:rsidRPr="003A5A65">
                        <w:rPr>
                          <w:rFonts w:ascii="UD デジタル 教科書体 NK-B" w:eastAsia="UD デジタル 教科書体 NK-B" w:hAnsi="游明朝" w:cs="Times New Roman" w:hint="eastAsia"/>
                          <w:b/>
                          <w:spacing w:val="-10"/>
                          <w:sz w:val="28"/>
                          <w:szCs w:val="28"/>
                        </w:rPr>
                        <w:t>くなる。」</w:t>
                      </w:r>
                    </w:p>
                  </w:txbxContent>
                </v:textbox>
              </v:shape>
            </w:pict>
          </mc:Fallback>
        </mc:AlternateContent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１．</w:t>
      </w:r>
      <w:r w:rsidR="003A5A65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3A5A65" w:rsidRPr="003A5A65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じっけんまえ</w:t>
            </w:r>
          </w:rt>
          <w:rubyBase>
            <w:r w:rsidR="003A5A65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実験前</w:t>
            </w:r>
          </w:rubyBase>
        </w:ruby>
      </w:r>
      <w:r w:rsidR="0069689E" w:rsidRPr="002346AA">
        <w:rPr>
          <w:rFonts w:ascii="UD デジタル 教科書体 NK-B" w:eastAsia="UD デジタル 教科書体 NK-B" w:hAnsi="游明朝" w:cs="Times New Roman" w:hint="eastAsia"/>
          <w:spacing w:val="-10"/>
          <w:sz w:val="28"/>
          <w:szCs w:val="28"/>
        </w:rPr>
        <w:t>に</w:t>
      </w:r>
      <w:r w:rsidR="0069689E" w:rsidRPr="002346AA">
        <w:rPr>
          <w:rFonts w:ascii="UD デジタル 教科書体 NK-B" w:eastAsia="UD デジタル 教科書体 NK-B" w:hAnsi="游明朝" w:cs="Times New Roman" w:hint="eastAsia"/>
          <w:spacing w:val="-10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pacing w:val="-10"/>
                <w:sz w:val="8"/>
                <w:szCs w:val="28"/>
              </w:rPr>
              <w:t>た</w:t>
            </w:r>
          </w:rt>
          <w:rubyBase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pacing w:val="-10"/>
                <w:sz w:val="28"/>
                <w:szCs w:val="28"/>
              </w:rPr>
              <w:t>立</w:t>
            </w:r>
          </w:rubyBase>
        </w:ruby>
      </w:r>
      <w:r w:rsidR="0069689E" w:rsidRPr="002346AA">
        <w:rPr>
          <w:rFonts w:ascii="UD デジタル 教科書体 NK-B" w:eastAsia="UD デジタル 教科書体 NK-B" w:hAnsi="游明朝" w:cs="Times New Roman" w:hint="eastAsia"/>
          <w:spacing w:val="-10"/>
          <w:sz w:val="28"/>
          <w:szCs w:val="28"/>
        </w:rPr>
        <w:t>てた</w:t>
      </w:r>
      <w:r w:rsidR="0069689E" w:rsidRPr="002346AA">
        <w:rPr>
          <w:rFonts w:ascii="UD デジタル 教科書体 NK-B" w:eastAsia="UD デジタル 教科書体 NK-B" w:hAnsi="游明朝" w:cs="Times New Roman" w:hint="eastAsia"/>
          <w:spacing w:val="-10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pacing w:val="-10"/>
                <w:sz w:val="8"/>
                <w:szCs w:val="28"/>
              </w:rPr>
              <w:t>かせつ</w:t>
            </w:r>
          </w:rt>
          <w:rubyBase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pacing w:val="-10"/>
                <w:sz w:val="28"/>
                <w:szCs w:val="28"/>
              </w:rPr>
              <w:t>仮説</w:t>
            </w:r>
          </w:rubyBase>
        </w:ruby>
      </w:r>
      <w:r w:rsidR="0069689E" w:rsidRPr="002346AA">
        <w:rPr>
          <w:rFonts w:ascii="UD デジタル 教科書体 NK-B" w:eastAsia="UD デジタル 教科書体 NK-B" w:hAnsi="游明朝" w:cs="Times New Roman" w:hint="eastAsia"/>
          <w:spacing w:val="-10"/>
          <w:sz w:val="28"/>
          <w:szCs w:val="28"/>
        </w:rPr>
        <w:t>が</w:t>
      </w:r>
      <w:r w:rsidR="0069689E" w:rsidRPr="002346AA">
        <w:rPr>
          <w:rFonts w:ascii="UD デジタル 教科書体 NK-B" w:eastAsia="UD デジタル 教科書体 NK-B" w:hAnsi="游明朝" w:cs="Times New Roman" w:hint="eastAsia"/>
          <w:spacing w:val="-10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pacing w:val="-10"/>
                <w:sz w:val="8"/>
                <w:szCs w:val="28"/>
              </w:rPr>
              <w:t>ただ</w:t>
            </w:r>
          </w:rt>
          <w:rubyBase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pacing w:val="-10"/>
                <w:sz w:val="28"/>
                <w:szCs w:val="28"/>
              </w:rPr>
              <w:t>正</w:t>
            </w:r>
          </w:rubyBase>
        </w:ruby>
      </w:r>
      <w:r w:rsidR="0069689E" w:rsidRPr="002346AA">
        <w:rPr>
          <w:rFonts w:ascii="UD デジタル 教科書体 NK-B" w:eastAsia="UD デジタル 教科書体 NK-B" w:hAnsi="游明朝" w:cs="Times New Roman" w:hint="eastAsia"/>
          <w:spacing w:val="-10"/>
          <w:sz w:val="28"/>
          <w:szCs w:val="28"/>
        </w:rPr>
        <w:t>しいかどうかを</w:t>
      </w:r>
      <w:r w:rsidR="0069689E" w:rsidRPr="002346AA">
        <w:rPr>
          <w:rFonts w:ascii="UD デジタル 教科書体 NK-B" w:eastAsia="UD デジタル 教科書体 NK-B" w:hAnsi="游明朝" w:cs="Times New Roman" w:hint="eastAsia"/>
          <w:spacing w:val="-10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pacing w:val="-10"/>
                <w:sz w:val="8"/>
                <w:szCs w:val="28"/>
              </w:rPr>
              <w:t>かんが</w:t>
            </w:r>
          </w:rt>
          <w:rubyBase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pacing w:val="-10"/>
                <w:sz w:val="28"/>
                <w:szCs w:val="28"/>
              </w:rPr>
              <w:t>考</w:t>
            </w:r>
          </w:rubyBase>
        </w:ruby>
      </w:r>
      <w:r w:rsidR="0069689E" w:rsidRPr="002346AA">
        <w:rPr>
          <w:rFonts w:ascii="UD デジタル 教科書体 NK-B" w:eastAsia="UD デジタル 教科書体 NK-B" w:hAnsi="游明朝" w:cs="Times New Roman" w:hint="eastAsia"/>
          <w:spacing w:val="-10"/>
          <w:sz w:val="28"/>
          <w:szCs w:val="28"/>
        </w:rPr>
        <w:t>えます。</w:t>
      </w:r>
    </w:p>
    <w:p w14:paraId="1EA1B383" w14:textId="646B5328" w:rsidR="008303A3" w:rsidRPr="002346AA" w:rsidRDefault="008303A3" w:rsidP="0069689E">
      <w:pPr>
        <w:spacing w:before="0" w:after="160" w:line="278" w:lineRule="auto"/>
        <w:rPr>
          <w:rFonts w:ascii="UD デジタル 教科書体 NK-B" w:eastAsia="UD デジタル 教科書体 NK-B" w:hAnsi="游明朝" w:cs="Times New Roman"/>
          <w:spacing w:val="-10"/>
          <w:sz w:val="28"/>
          <w:szCs w:val="28"/>
        </w:rPr>
      </w:pPr>
    </w:p>
    <w:p w14:paraId="3AF38645" w14:textId="239DBC3A" w:rsidR="00A26BCA" w:rsidRPr="002346AA" w:rsidRDefault="00A26BCA" w:rsidP="0069689E">
      <w:pPr>
        <w:spacing w:before="0" w:after="160" w:line="278" w:lineRule="auto"/>
        <w:rPr>
          <w:rFonts w:ascii="UD デジタル 教科書体 NK-B" w:eastAsia="UD デジタル 教科書体 NK-B" w:hAnsi="游明朝" w:cs="Times New Roman"/>
          <w:spacing w:val="-10"/>
          <w:sz w:val="28"/>
          <w:szCs w:val="28"/>
        </w:rPr>
      </w:pPr>
    </w:p>
    <w:p w14:paraId="06C1EE7F" w14:textId="77777777" w:rsidR="003A5A65" w:rsidRDefault="003A5A65" w:rsidP="0069689E">
      <w:pPr>
        <w:spacing w:before="0" w:after="160" w:line="400" w:lineRule="exact"/>
        <w:ind w:left="560" w:hangingChars="200" w:hanging="560"/>
        <w:rPr>
          <w:rFonts w:ascii="UD デジタル 教科書体 NK-B" w:eastAsia="UD デジタル 教科書体 NK-B" w:hAnsi="游明朝" w:cs="Times New Roman"/>
          <w:sz w:val="28"/>
          <w:szCs w:val="28"/>
        </w:rPr>
      </w:pPr>
    </w:p>
    <w:p w14:paraId="5F37CD58" w14:textId="32E7EED3" w:rsidR="0069689E" w:rsidRPr="002346AA" w:rsidRDefault="008303A3" w:rsidP="0069689E">
      <w:pPr>
        <w:spacing w:before="0" w:after="160" w:line="400" w:lineRule="exact"/>
        <w:ind w:left="560" w:hangingChars="200" w:hanging="560"/>
        <w:rPr>
          <w:rFonts w:ascii="UD デジタル 教科書体 NK-B" w:eastAsia="UD デジタル 教科書体 NK-B" w:hAnsi="游明朝" w:cs="Times New Roman"/>
          <w:sz w:val="28"/>
          <w:szCs w:val="28"/>
        </w:rPr>
      </w:pPr>
      <w:r w:rsidRPr="002346AA">
        <w:rPr>
          <w:rFonts w:ascii="UD デジタル 教科書体 NK-B" w:eastAsia="UD デジタル 教科書体 NK-B" w:hAnsi="游明朝" w:cs="Times New Roman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56928" behindDoc="0" locked="0" layoutInCell="1" allowOverlap="1" wp14:anchorId="3A610427" wp14:editId="23117219">
                <wp:simplePos x="0" y="0"/>
                <wp:positionH relativeFrom="column">
                  <wp:posOffset>-90805</wp:posOffset>
                </wp:positionH>
                <wp:positionV relativeFrom="paragraph">
                  <wp:posOffset>267970</wp:posOffset>
                </wp:positionV>
                <wp:extent cx="6728460" cy="929640"/>
                <wp:effectExtent l="0" t="0" r="15240" b="22860"/>
                <wp:wrapNone/>
                <wp:docPr id="2122236915" name="テキスト ボック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28460" cy="9296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rgbClr val="FF5050"/>
                          </a:solidFill>
                        </a:ln>
                      </wps:spPr>
                      <wps:txbx>
                        <w:txbxContent>
                          <w:p w14:paraId="612DC1CD" w14:textId="53BC77A3" w:rsidR="008303A3" w:rsidRPr="002346AA" w:rsidRDefault="008303A3" w:rsidP="00E5264A">
                            <w:pPr>
                              <w:snapToGrid w:val="0"/>
                              <w:spacing w:before="0" w:line="440" w:lineRule="exact"/>
                              <w:contextualSpacing/>
                              <w:rPr>
                                <w:rFonts w:ascii="UD デジタル 教科書体 NK-B" w:eastAsia="UD デジタル 教科書体 NK-B" w:hAnsi="游明朝" w:cs="Times New Roman"/>
                                <w:spacing w:val="-10"/>
                                <w:sz w:val="28"/>
                                <w:szCs w:val="28"/>
                              </w:rPr>
                            </w:pP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けっか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結果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：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0"/>
                                <w:sz w:val="28"/>
                                <w:szCs w:val="28"/>
                              </w:rPr>
                              <w:t>「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0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0"/>
                                      <w:sz w:val="8"/>
                                      <w:szCs w:val="28"/>
                                    </w:rPr>
                                    <w:t>ひるま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0"/>
                                      <w:sz w:val="28"/>
                                      <w:szCs w:val="28"/>
                                    </w:rPr>
                                    <w:t>昼間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0"/>
                                <w:sz w:val="28"/>
                                <w:szCs w:val="28"/>
                              </w:rPr>
                              <w:t>に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0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0"/>
                                      <w:sz w:val="8"/>
                                      <w:szCs w:val="28"/>
                                    </w:rPr>
                                    <w:t>かんさつ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0"/>
                                      <w:sz w:val="28"/>
                                      <w:szCs w:val="28"/>
                                    </w:rPr>
                                    <w:t>観察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0"/>
                                <w:sz w:val="28"/>
                                <w:szCs w:val="28"/>
                              </w:rPr>
                              <w:t>した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0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0"/>
                                      <w:sz w:val="8"/>
                                      <w:szCs w:val="28"/>
                                    </w:rPr>
                                    <w:t>しょくぶつ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0"/>
                                      <w:sz w:val="28"/>
                                      <w:szCs w:val="28"/>
                                    </w:rPr>
                                    <w:t>植物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0"/>
                                <w:sz w:val="28"/>
                                <w:szCs w:val="28"/>
                              </w:rPr>
                              <w:t>の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0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0"/>
                                      <w:sz w:val="8"/>
                                      <w:szCs w:val="28"/>
                                    </w:rPr>
                                    <w:t>は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0"/>
                                      <w:sz w:val="28"/>
                                      <w:szCs w:val="28"/>
                                    </w:rPr>
                                    <w:t>葉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0"/>
                                <w:sz w:val="28"/>
                                <w:szCs w:val="28"/>
                              </w:rPr>
                              <w:t>は</w:t>
                            </w:r>
                            <w:r w:rsidR="00CC0886">
                              <w:rPr>
                                <w:rFonts w:ascii="UD デジタル 教科書体 NK-B" w:eastAsia="UD デジタル 教科書体 NK-B" w:hAnsi="游明朝" w:cs="Times New Roman"/>
                                <w:spacing w:val="-10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CC0886" w:rsidRPr="00CC0886">
                                    <w:rPr>
                                      <w:rFonts w:ascii="UD デジタル 教科書体 NK-B" w:eastAsia="UD デジタル 教科書体 NK-B" w:hAnsi="游明朝" w:cs="Times New Roman"/>
                                      <w:spacing w:val="-10"/>
                                      <w:sz w:val="8"/>
                                      <w:szCs w:val="28"/>
                                    </w:rPr>
                                    <w:t>うわむ</w:t>
                                  </w:r>
                                </w:rt>
                                <w:rubyBase>
                                  <w:r w:rsidR="00CC0886">
                                    <w:rPr>
                                      <w:rFonts w:ascii="UD デジタル 教科書体 NK-B" w:eastAsia="UD デジタル 教科書体 NK-B" w:hAnsi="游明朝" w:cs="Times New Roman"/>
                                      <w:spacing w:val="-10"/>
                                      <w:sz w:val="28"/>
                                      <w:szCs w:val="28"/>
                                    </w:rPr>
                                    <w:t>上向</w:t>
                                  </w:r>
                                </w:rubyBase>
                              </w:ruby>
                            </w:r>
                            <w:r w:rsidR="00A85851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0"/>
                                <w:sz w:val="28"/>
                                <w:szCs w:val="28"/>
                              </w:rPr>
                              <w:t>き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0"/>
                                <w:sz w:val="28"/>
                                <w:szCs w:val="28"/>
                              </w:rPr>
                              <w:t>だったが、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0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0"/>
                                      <w:sz w:val="8"/>
                                      <w:szCs w:val="28"/>
                                    </w:rPr>
                                    <w:t>よる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0"/>
                                      <w:sz w:val="28"/>
                                      <w:szCs w:val="28"/>
                                    </w:rPr>
                                    <w:t>夜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0"/>
                                <w:sz w:val="28"/>
                                <w:szCs w:val="28"/>
                              </w:rPr>
                              <w:t>には</w:t>
                            </w:r>
                            <w:r w:rsidR="00A85851">
                              <w:rPr>
                                <w:rFonts w:ascii="UD デジタル 教科書体 NK-B" w:eastAsia="UD デジタル 教科書体 NK-B" w:hAnsi="游明朝" w:cs="Times New Roman"/>
                                <w:spacing w:val="-10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A85851" w:rsidRPr="00A85851">
                                    <w:rPr>
                                      <w:rFonts w:ascii="UD デジタル 教科書体 NK-B" w:eastAsia="UD デジタル 教科書体 NK-B" w:hAnsi="游明朝" w:cs="Times New Roman"/>
                                      <w:spacing w:val="-10"/>
                                      <w:sz w:val="8"/>
                                      <w:szCs w:val="28"/>
                                    </w:rPr>
                                    <w:t>したむ</w:t>
                                  </w:r>
                                </w:rt>
                                <w:rubyBase>
                                  <w:r w:rsidR="00A85851">
                                    <w:rPr>
                                      <w:rFonts w:ascii="UD デジタル 教科書体 NK-B" w:eastAsia="UD デジタル 教科書体 NK-B" w:hAnsi="游明朝" w:cs="Times New Roman"/>
                                      <w:spacing w:val="-10"/>
                                      <w:sz w:val="28"/>
                                      <w:szCs w:val="28"/>
                                    </w:rPr>
                                    <w:t>下向</w:t>
                                  </w:r>
                                </w:rubyBase>
                              </w:ruby>
                            </w:r>
                            <w:r w:rsidR="00A85851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0"/>
                                <w:sz w:val="28"/>
                                <w:szCs w:val="28"/>
                              </w:rPr>
                              <w:t>き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0"/>
                                <w:sz w:val="28"/>
                                <w:szCs w:val="28"/>
                              </w:rPr>
                              <w:t>になっていた。」</w:t>
                            </w:r>
                          </w:p>
                          <w:p w14:paraId="7A7C83BD" w14:textId="053AFAD5" w:rsidR="008303A3" w:rsidRPr="002346AA" w:rsidRDefault="008303A3" w:rsidP="00E5264A">
                            <w:pPr>
                              <w:spacing w:before="0" w:line="440" w:lineRule="exact"/>
                              <w:ind w:left="840" w:hangingChars="300" w:hanging="840"/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</w:pP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こうさつ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考察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：「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しょくぶつ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植物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の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は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葉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が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ひるま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昼間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に</w:t>
                            </w:r>
                            <w:r w:rsidR="00CC0886"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CC0886" w:rsidRPr="00CC0886">
                                    <w:rPr>
                                      <w:rFonts w:ascii="UD デジタル 教科書体 NK-B" w:eastAsia="UD デジタル 教科書体 NK-B" w:hAnsi="游明朝" w:cs="Times New Roman"/>
                                      <w:sz w:val="8"/>
                                      <w:szCs w:val="28"/>
                                    </w:rPr>
                                    <w:t>うわむ</w:t>
                                  </w:r>
                                </w:rt>
                                <w:rubyBase>
                                  <w:r w:rsidR="00CC0886">
                                    <w:rPr>
                                      <w:rFonts w:ascii="UD デジタル 教科書体 NK-B" w:eastAsia="UD デジタル 教科書体 NK-B" w:hAnsi="游明朝" w:cs="Times New Roman"/>
                                      <w:sz w:val="28"/>
                                      <w:szCs w:val="28"/>
                                    </w:rPr>
                                    <w:t>上向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きになるのは、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ひかり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光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をたくさん</w:t>
                            </w:r>
                            <w:r w:rsidR="00332AD3"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332AD3" w:rsidRPr="00332AD3">
                                    <w:rPr>
                                      <w:rFonts w:ascii="UD デジタル 教科書体 NK-B" w:eastAsia="UD デジタル 教科書体 NK-B" w:hAnsi="游明朝" w:cs="Times New Roman"/>
                                      <w:sz w:val="8"/>
                                      <w:szCs w:val="28"/>
                                    </w:rPr>
                                    <w:t>う</w:t>
                                  </w:r>
                                </w:rt>
                                <w:rubyBase>
                                  <w:r w:rsidR="00332AD3">
                                    <w:rPr>
                                      <w:rFonts w:ascii="UD デジタル 教科書体 NK-B" w:eastAsia="UD デジタル 教科書体 NK-B" w:hAnsi="游明朝" w:cs="Times New Roman"/>
                                      <w:sz w:val="28"/>
                                      <w:szCs w:val="28"/>
                                    </w:rPr>
                                    <w:t>受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けるための</w:t>
                            </w:r>
                            <w:r w:rsidR="00332AD3"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332AD3" w:rsidRPr="00332AD3">
                                    <w:rPr>
                                      <w:rFonts w:ascii="UD デジタル 教科書体 NK-B" w:eastAsia="UD デジタル 教科書体 NK-B" w:hAnsi="游明朝" w:cs="Times New Roman"/>
                                      <w:sz w:val="8"/>
                                      <w:szCs w:val="28"/>
                                    </w:rPr>
                                    <w:t>くふう</w:t>
                                  </w:r>
                                </w:rt>
                                <w:rubyBase>
                                  <w:r w:rsidR="00332AD3">
                                    <w:rPr>
                                      <w:rFonts w:ascii="UD デジタル 教科書体 NK-B" w:eastAsia="UD デジタル 教科書体 NK-B" w:hAnsi="游明朝" w:cs="Times New Roman"/>
                                      <w:sz w:val="28"/>
                                      <w:szCs w:val="28"/>
                                    </w:rPr>
                                    <w:t>工夫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であると</w:t>
                            </w:r>
                            <w:r w:rsidR="00332AD3"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332AD3" w:rsidRPr="00332AD3">
                                    <w:rPr>
                                      <w:rFonts w:ascii="UD デジタル 教科書体 NK-B" w:eastAsia="UD デジタル 教科書体 NK-B" w:hAnsi="游明朝" w:cs="Times New Roman"/>
                                      <w:sz w:val="8"/>
                                      <w:szCs w:val="28"/>
                                    </w:rPr>
                                    <w:t>かんが</w:t>
                                  </w:r>
                                </w:rt>
                                <w:rubyBase>
                                  <w:r w:rsidR="00332AD3">
                                    <w:rPr>
                                      <w:rFonts w:ascii="UD デジタル 教科書体 NK-B" w:eastAsia="UD デジタル 教科書体 NK-B" w:hAnsi="游明朝" w:cs="Times New Roman"/>
                                      <w:sz w:val="28"/>
                                      <w:szCs w:val="28"/>
                                    </w:rPr>
                                    <w:t>考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えられる。」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610427" id="_x0000_s1160" type="#_x0000_t202" style="position:absolute;left:0;text-align:left;margin-left:-7.15pt;margin-top:21.1pt;width:529.8pt;height:73.2pt;z-index:25215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" fillcolor="white [3201]" strokecolor="#ff5050" strokeweight=".5pt">
                <v:textbox>
                  <w:txbxContent>
                    <w:p w14:paraId="612DC1CD" w14:textId="53BC77A3" w:rsidR="008303A3" w:rsidRPr="002346AA" w:rsidRDefault="008303A3" w:rsidP="00E5264A">
                      <w:pPr>
                        <w:snapToGrid w:val="0"/>
                        <w:spacing w:before="0" w:line="440" w:lineRule="exact"/>
                        <w:contextualSpacing/>
                        <w:rPr>
                          <w:rFonts w:ascii="UD デジタル 教科書体 NK-B" w:eastAsia="UD デジタル 教科書体 NK-B" w:hAnsi="游明朝" w:cs="Times New Roman"/>
                          <w:spacing w:val="-10"/>
                          <w:sz w:val="28"/>
                          <w:szCs w:val="28"/>
                        </w:rPr>
                      </w:pP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けっか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結果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：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0"/>
                          <w:sz w:val="28"/>
                          <w:szCs w:val="28"/>
                        </w:rPr>
                        <w:t>「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0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0"/>
                                <w:sz w:val="8"/>
                                <w:szCs w:val="28"/>
                              </w:rPr>
                              <w:t>ひるま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0"/>
                                <w:sz w:val="28"/>
                                <w:szCs w:val="28"/>
                              </w:rPr>
                              <w:t>昼間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0"/>
                          <w:sz w:val="28"/>
                          <w:szCs w:val="28"/>
                        </w:rPr>
                        <w:t>に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0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0"/>
                                <w:sz w:val="8"/>
                                <w:szCs w:val="28"/>
                              </w:rPr>
                              <w:t>かんさつ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0"/>
                                <w:sz w:val="28"/>
                                <w:szCs w:val="28"/>
                              </w:rPr>
                              <w:t>観察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0"/>
                          <w:sz w:val="28"/>
                          <w:szCs w:val="28"/>
                        </w:rPr>
                        <w:t>した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0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0"/>
                                <w:sz w:val="8"/>
                                <w:szCs w:val="28"/>
                              </w:rPr>
                              <w:t>しょくぶつ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0"/>
                                <w:sz w:val="28"/>
                                <w:szCs w:val="28"/>
                              </w:rPr>
                              <w:t>植物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0"/>
                          <w:sz w:val="28"/>
                          <w:szCs w:val="28"/>
                        </w:rPr>
                        <w:t>の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0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0"/>
                                <w:sz w:val="8"/>
                                <w:szCs w:val="28"/>
                              </w:rPr>
                              <w:t>は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0"/>
                                <w:sz w:val="28"/>
                                <w:szCs w:val="28"/>
                              </w:rPr>
                              <w:t>葉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0"/>
                          <w:sz w:val="28"/>
                          <w:szCs w:val="28"/>
                        </w:rPr>
                        <w:t>は</w:t>
                      </w:r>
                      <w:r w:rsidR="00CC0886">
                        <w:rPr>
                          <w:rFonts w:ascii="UD デジタル 教科書体 NK-B" w:eastAsia="UD デジタル 教科書体 NK-B" w:hAnsi="游明朝" w:cs="Times New Roman"/>
                          <w:spacing w:val="-10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CC0886" w:rsidRPr="00CC0886">
                              <w:rPr>
                                <w:rFonts w:ascii="UD デジタル 教科書体 NK-B" w:eastAsia="UD デジタル 教科書体 NK-B" w:hAnsi="游明朝" w:cs="Times New Roman"/>
                                <w:spacing w:val="-10"/>
                                <w:sz w:val="8"/>
                                <w:szCs w:val="28"/>
                              </w:rPr>
                              <w:t>うわむ</w:t>
                            </w:r>
                          </w:rt>
                          <w:rubyBase>
                            <w:r w:rsidR="00CC0886">
                              <w:rPr>
                                <w:rFonts w:ascii="UD デジタル 教科書体 NK-B" w:eastAsia="UD デジタル 教科書体 NK-B" w:hAnsi="游明朝" w:cs="Times New Roman"/>
                                <w:spacing w:val="-10"/>
                                <w:sz w:val="28"/>
                                <w:szCs w:val="28"/>
                              </w:rPr>
                              <w:t>上向</w:t>
                            </w:r>
                          </w:rubyBase>
                        </w:ruby>
                      </w:r>
                      <w:r w:rsidR="00A85851"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0"/>
                          <w:sz w:val="28"/>
                          <w:szCs w:val="28"/>
                        </w:rPr>
                        <w:t>き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0"/>
                          <w:sz w:val="28"/>
                          <w:szCs w:val="28"/>
                        </w:rPr>
                        <w:t>だったが、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0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0"/>
                                <w:sz w:val="8"/>
                                <w:szCs w:val="28"/>
                              </w:rPr>
                              <w:t>よる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0"/>
                                <w:sz w:val="28"/>
                                <w:szCs w:val="28"/>
                              </w:rPr>
                              <w:t>夜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0"/>
                          <w:sz w:val="28"/>
                          <w:szCs w:val="28"/>
                        </w:rPr>
                        <w:t>には</w:t>
                      </w:r>
                      <w:r w:rsidR="00A85851">
                        <w:rPr>
                          <w:rFonts w:ascii="UD デジタル 教科書体 NK-B" w:eastAsia="UD デジタル 教科書体 NK-B" w:hAnsi="游明朝" w:cs="Times New Roman"/>
                          <w:spacing w:val="-10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A85851" w:rsidRPr="00A85851">
                              <w:rPr>
                                <w:rFonts w:ascii="UD デジタル 教科書体 NK-B" w:eastAsia="UD デジタル 教科書体 NK-B" w:hAnsi="游明朝" w:cs="Times New Roman"/>
                                <w:spacing w:val="-10"/>
                                <w:sz w:val="8"/>
                                <w:szCs w:val="28"/>
                              </w:rPr>
                              <w:t>したむ</w:t>
                            </w:r>
                          </w:rt>
                          <w:rubyBase>
                            <w:r w:rsidR="00A85851">
                              <w:rPr>
                                <w:rFonts w:ascii="UD デジタル 教科書体 NK-B" w:eastAsia="UD デジタル 教科書体 NK-B" w:hAnsi="游明朝" w:cs="Times New Roman"/>
                                <w:spacing w:val="-10"/>
                                <w:sz w:val="28"/>
                                <w:szCs w:val="28"/>
                              </w:rPr>
                              <w:t>下向</w:t>
                            </w:r>
                          </w:rubyBase>
                        </w:ruby>
                      </w:r>
                      <w:r w:rsidR="00A85851"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0"/>
                          <w:sz w:val="28"/>
                          <w:szCs w:val="28"/>
                        </w:rPr>
                        <w:t>き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0"/>
                          <w:sz w:val="28"/>
                          <w:szCs w:val="28"/>
                        </w:rPr>
                        <w:t>になっていた。」</w:t>
                      </w:r>
                    </w:p>
                    <w:p w14:paraId="7A7C83BD" w14:textId="053AFAD5" w:rsidR="008303A3" w:rsidRPr="002346AA" w:rsidRDefault="008303A3" w:rsidP="00E5264A">
                      <w:pPr>
                        <w:spacing w:before="0" w:line="440" w:lineRule="exact"/>
                        <w:ind w:left="840" w:hangingChars="300" w:hanging="840"/>
                        <w:rPr>
                          <w:rFonts w:ascii="UD デジタル 教科書体 NK-B" w:eastAsia="UD デジタル 教科書体 NK-B" w:hAnsi="游明朝" w:cs="Times New Roman"/>
                          <w:sz w:val="28"/>
                          <w:szCs w:val="28"/>
                        </w:rPr>
                      </w:pP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こうさつ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考察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：「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しょくぶつ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植物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の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は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葉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が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ひるま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昼間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に</w:t>
                      </w:r>
                      <w:r w:rsidR="00CC0886">
                        <w:rPr>
                          <w:rFonts w:ascii="UD デジタル 教科書体 NK-B" w:eastAsia="UD デジタル 教科書体 NK-B" w:hAnsi="游明朝" w:cs="Times New Roman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CC0886" w:rsidRPr="00CC0886">
                              <w:rPr>
                                <w:rFonts w:ascii="UD デジタル 教科書体 NK-B" w:eastAsia="UD デジタル 教科書体 NK-B" w:hAnsi="游明朝" w:cs="Times New Roman"/>
                                <w:sz w:val="8"/>
                                <w:szCs w:val="28"/>
                              </w:rPr>
                              <w:t>うわむ</w:t>
                            </w:r>
                          </w:rt>
                          <w:rubyBase>
                            <w:r w:rsidR="00CC0886"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  <w:t>上向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きになるのは、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ひかり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光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をたくさん</w:t>
                      </w:r>
                      <w:r w:rsidR="00332AD3">
                        <w:rPr>
                          <w:rFonts w:ascii="UD デジタル 教科書体 NK-B" w:eastAsia="UD デジタル 教科書体 NK-B" w:hAnsi="游明朝" w:cs="Times New Roman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332AD3" w:rsidRPr="00332AD3">
                              <w:rPr>
                                <w:rFonts w:ascii="UD デジタル 教科書体 NK-B" w:eastAsia="UD デジタル 教科書体 NK-B" w:hAnsi="游明朝" w:cs="Times New Roman"/>
                                <w:sz w:val="8"/>
                                <w:szCs w:val="28"/>
                              </w:rPr>
                              <w:t>う</w:t>
                            </w:r>
                          </w:rt>
                          <w:rubyBase>
                            <w:r w:rsidR="00332AD3"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  <w:t>受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けるための</w:t>
                      </w:r>
                      <w:r w:rsidR="00332AD3">
                        <w:rPr>
                          <w:rFonts w:ascii="UD デジタル 教科書体 NK-B" w:eastAsia="UD デジタル 教科書体 NK-B" w:hAnsi="游明朝" w:cs="Times New Roman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332AD3" w:rsidRPr="00332AD3">
                              <w:rPr>
                                <w:rFonts w:ascii="UD デジタル 教科書体 NK-B" w:eastAsia="UD デジタル 教科書体 NK-B" w:hAnsi="游明朝" w:cs="Times New Roman"/>
                                <w:sz w:val="8"/>
                                <w:szCs w:val="28"/>
                              </w:rPr>
                              <w:t>くふう</w:t>
                            </w:r>
                          </w:rt>
                          <w:rubyBase>
                            <w:r w:rsidR="00332AD3"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  <w:t>工夫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であると</w:t>
                      </w:r>
                      <w:r w:rsidR="00332AD3">
                        <w:rPr>
                          <w:rFonts w:ascii="UD デジタル 教科書体 NK-B" w:eastAsia="UD デジタル 教科書体 NK-B" w:hAnsi="游明朝" w:cs="Times New Roman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332AD3" w:rsidRPr="00332AD3">
                              <w:rPr>
                                <w:rFonts w:ascii="UD デジタル 教科書体 NK-B" w:eastAsia="UD デジタル 教科書体 NK-B" w:hAnsi="游明朝" w:cs="Times New Roman"/>
                                <w:sz w:val="8"/>
                                <w:szCs w:val="28"/>
                              </w:rPr>
                              <w:t>かんが</w:t>
                            </w:r>
                          </w:rt>
                          <w:rubyBase>
                            <w:r w:rsidR="00332AD3"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  <w:t>考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えられる。」</w:t>
                      </w:r>
                    </w:p>
                  </w:txbxContent>
                </v:textbox>
              </v:shape>
            </w:pict>
          </mc:Fallback>
        </mc:AlternateContent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２．</w:t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8"/>
                <w:szCs w:val="28"/>
              </w:rPr>
              <w:t>けっか</w:t>
            </w:r>
          </w:rt>
          <w:rubyBase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結果</w:t>
            </w:r>
          </w:rubyBase>
        </w:ruby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から</w:t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8"/>
                <w:szCs w:val="28"/>
              </w:rPr>
              <w:t>わ</w:t>
            </w:r>
          </w:rt>
          <w:rubyBase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分</w:t>
            </w:r>
          </w:rubyBase>
        </w:ruby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かる</w:t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8"/>
                <w:szCs w:val="28"/>
              </w:rPr>
              <w:t>げんしょう</w:t>
            </w:r>
          </w:rt>
          <w:rubyBase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現象</w:t>
            </w:r>
          </w:rubyBase>
        </w:ruby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の</w:t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8"/>
                <w:szCs w:val="28"/>
              </w:rPr>
              <w:t>とくちょう</w:t>
            </w:r>
          </w:rt>
          <w:rubyBase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特徴</w:t>
            </w:r>
          </w:rubyBase>
        </w:ruby>
      </w:r>
      <w:r w:rsidR="007B520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を</w:t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8"/>
                <w:szCs w:val="28"/>
              </w:rPr>
              <w:t>かんが</w:t>
            </w:r>
          </w:rt>
          <w:rubyBase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考</w:t>
            </w:r>
          </w:rubyBase>
        </w:ruby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えます。</w:t>
      </w:r>
    </w:p>
    <w:p w14:paraId="6EBF7576" w14:textId="4D3381FE" w:rsidR="008303A3" w:rsidRPr="002346AA" w:rsidRDefault="008303A3" w:rsidP="0069689E">
      <w:pPr>
        <w:spacing w:before="0" w:after="160" w:line="400" w:lineRule="exact"/>
        <w:ind w:left="560" w:hangingChars="200" w:hanging="560"/>
        <w:rPr>
          <w:rFonts w:ascii="UD デジタル 教科書体 NK-B" w:eastAsia="UD デジタル 教科書体 NK-B" w:hAnsi="游明朝" w:cs="Times New Roman"/>
          <w:sz w:val="28"/>
          <w:szCs w:val="28"/>
        </w:rPr>
      </w:pPr>
    </w:p>
    <w:p w14:paraId="49B4FE80" w14:textId="2EB26A12" w:rsidR="008303A3" w:rsidRPr="002346AA" w:rsidRDefault="008303A3" w:rsidP="007105E6">
      <w:pPr>
        <w:spacing w:before="0" w:after="160" w:line="480" w:lineRule="auto"/>
        <w:ind w:left="560" w:hangingChars="200" w:hanging="560"/>
        <w:rPr>
          <w:rFonts w:ascii="UD デジタル 教科書体 NK-B" w:eastAsia="UD デジタル 教科書体 NK-B" w:hAnsi="游明朝" w:cs="Times New Roman"/>
          <w:sz w:val="28"/>
          <w:szCs w:val="28"/>
        </w:rPr>
      </w:pPr>
    </w:p>
    <w:p w14:paraId="675902BF" w14:textId="03CDFEA9" w:rsidR="0069689E" w:rsidRPr="002346AA" w:rsidRDefault="002346AA" w:rsidP="0069689E">
      <w:pPr>
        <w:spacing w:before="0" w:after="160" w:line="400" w:lineRule="exact"/>
        <w:ind w:left="560" w:hangingChars="200" w:hanging="560"/>
        <w:rPr>
          <w:rFonts w:ascii="UD デジタル 教科書体 NK-B" w:eastAsia="UD デジタル 教科書体 NK-B" w:hAnsi="游明朝" w:cs="Times New Roman"/>
          <w:sz w:val="28"/>
          <w:szCs w:val="28"/>
        </w:rPr>
      </w:pPr>
      <w:r w:rsidRPr="002346AA">
        <w:rPr>
          <w:rFonts w:ascii="UD デジタル 教科書体 NK-B" w:eastAsia="UD デジタル 教科書体 NK-B" w:hAnsi="游明朝" w:cs="Times New Roman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58976" behindDoc="0" locked="0" layoutInCell="1" allowOverlap="1" wp14:anchorId="243E6812" wp14:editId="6460A68E">
                <wp:simplePos x="0" y="0"/>
                <wp:positionH relativeFrom="column">
                  <wp:posOffset>-90805</wp:posOffset>
                </wp:positionH>
                <wp:positionV relativeFrom="paragraph">
                  <wp:posOffset>293370</wp:posOffset>
                </wp:positionV>
                <wp:extent cx="6728460" cy="929640"/>
                <wp:effectExtent l="0" t="0" r="15240" b="22860"/>
                <wp:wrapNone/>
                <wp:docPr id="976424164" name="テキスト ボック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28460" cy="9296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rgbClr val="FF5050"/>
                          </a:solidFill>
                        </a:ln>
                      </wps:spPr>
                      <wps:txbx>
                        <w:txbxContent>
                          <w:p w14:paraId="5F737C94" w14:textId="1C8CF79F" w:rsidR="008303A3" w:rsidRPr="002346AA" w:rsidRDefault="008303A3" w:rsidP="008303A3">
                            <w:pPr>
                              <w:spacing w:before="0" w:line="400" w:lineRule="exact"/>
                              <w:rPr>
                                <w:rFonts w:ascii="UD デジタル 教科書体 NK-B" w:eastAsia="UD デジタル 教科書体 NK-B" w:hAnsi="游明朝" w:cs="Times New Roman"/>
                                <w:spacing w:val="-18"/>
                                <w:sz w:val="28"/>
                                <w:szCs w:val="28"/>
                              </w:rPr>
                            </w:pP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けっか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結果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：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8"/>
                                <w:sz w:val="28"/>
                                <w:szCs w:val="28"/>
                              </w:rPr>
                              <w:t>「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8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8"/>
                                      <w:sz w:val="8"/>
                                      <w:szCs w:val="28"/>
                                    </w:rPr>
                                    <w:t>さとう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8"/>
                                      <w:sz w:val="28"/>
                                      <w:szCs w:val="28"/>
                                    </w:rPr>
                                    <w:t>砂糖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8"/>
                                <w:sz w:val="28"/>
                                <w:szCs w:val="28"/>
                              </w:rPr>
                              <w:t>を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8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8"/>
                                      <w:sz w:val="8"/>
                                      <w:szCs w:val="28"/>
                                    </w:rPr>
                                    <w:t>と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8"/>
                                      <w:sz w:val="28"/>
                                      <w:szCs w:val="28"/>
                                    </w:rPr>
                                    <w:t>溶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8"/>
                                <w:sz w:val="28"/>
                                <w:szCs w:val="28"/>
                              </w:rPr>
                              <w:t>かした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8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8"/>
                                      <w:sz w:val="8"/>
                                      <w:szCs w:val="28"/>
                                    </w:rPr>
                                    <w:t>みず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8"/>
                                      <w:sz w:val="28"/>
                                      <w:szCs w:val="28"/>
                                    </w:rPr>
                                    <w:t>水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8"/>
                                <w:sz w:val="28"/>
                                <w:szCs w:val="28"/>
                              </w:rPr>
                              <w:t>はすぐに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8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8"/>
                                      <w:sz w:val="8"/>
                                      <w:szCs w:val="28"/>
                                    </w:rPr>
                                    <w:t>こお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8"/>
                                      <w:sz w:val="28"/>
                                      <w:szCs w:val="28"/>
                                    </w:rPr>
                                    <w:t>凍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8"/>
                                <w:sz w:val="28"/>
                                <w:szCs w:val="28"/>
                              </w:rPr>
                              <w:t>らなかったが、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8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8"/>
                                      <w:sz w:val="8"/>
                                      <w:szCs w:val="28"/>
                                    </w:rPr>
                                    <w:t>みず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8"/>
                                      <w:sz w:val="28"/>
                                      <w:szCs w:val="28"/>
                                    </w:rPr>
                                    <w:t>水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8"/>
                                <w:sz w:val="28"/>
                                <w:szCs w:val="28"/>
                              </w:rPr>
                              <w:t>だけのものはすぐに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8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8"/>
                                      <w:sz w:val="8"/>
                                      <w:szCs w:val="28"/>
                                    </w:rPr>
                                    <w:t>こお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8"/>
                                      <w:sz w:val="28"/>
                                      <w:szCs w:val="28"/>
                                    </w:rPr>
                                    <w:t>凍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8"/>
                                <w:sz w:val="28"/>
                                <w:szCs w:val="28"/>
                              </w:rPr>
                              <w:t>った。」</w:t>
                            </w:r>
                          </w:p>
                          <w:p w14:paraId="1DF5C556" w14:textId="342B016C" w:rsidR="008303A3" w:rsidRPr="002346AA" w:rsidRDefault="008303A3" w:rsidP="008303A3">
                            <w:pPr>
                              <w:spacing w:before="0" w:line="240" w:lineRule="atLeast"/>
                              <w:ind w:left="840" w:hangingChars="300" w:hanging="840"/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</w:pP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こうさつ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考察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：「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みず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水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に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と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溶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け</w:t>
                            </w:r>
                            <w:r w:rsid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て</w:t>
                            </w:r>
                            <w:r w:rsidR="002A4EB2"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2A4EB2" w:rsidRPr="002A4EB2">
                                    <w:rPr>
                                      <w:rFonts w:ascii="UD デジタル 教科書体 NK-B" w:eastAsia="UD デジタル 教科書体 NK-B" w:hAnsi="游明朝" w:cs="Times New Roman"/>
                                      <w:sz w:val="8"/>
                                      <w:szCs w:val="28"/>
                                    </w:rPr>
                                    <w:t>み</w:t>
                                  </w:r>
                                </w:rt>
                                <w:rubyBase>
                                  <w:r w:rsidR="002A4EB2">
                                    <w:rPr>
                                      <w:rFonts w:ascii="UD デジタル 教科書体 NK-B" w:eastAsia="UD デジタル 教科書体 NK-B" w:hAnsi="游明朝" w:cs="Times New Roman"/>
                                      <w:sz w:val="28"/>
                                      <w:szCs w:val="28"/>
                                    </w:rPr>
                                    <w:t>見</w:t>
                                  </w:r>
                                </w:rubyBase>
                              </w:ruby>
                            </w:r>
                            <w:r w:rsid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えなくなった</w:t>
                            </w:r>
                            <w:r w:rsidR="002346AA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2346AA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さとう</w:t>
                                  </w:r>
                                </w:rt>
                                <w:rubyBase>
                                  <w:r w:rsidR="002346AA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砂糖</w:t>
                                  </w:r>
                                </w:rubyBase>
                              </w:ruby>
                            </w:r>
                            <w:r w:rsid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が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、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みず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水</w:t>
                                  </w:r>
                                </w:rubyBase>
                              </w:ruby>
                            </w:r>
                            <w:r w:rsid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が</w:t>
                            </w:r>
                            <w:r w:rsidR="002A4EB2"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2A4EB2" w:rsidRPr="002A4EB2">
                                    <w:rPr>
                                      <w:rFonts w:ascii="UD デジタル 教科書体 NK-B" w:eastAsia="UD デジタル 教科書体 NK-B" w:hAnsi="游明朝" w:cs="Times New Roman"/>
                                      <w:sz w:val="8"/>
                                      <w:szCs w:val="28"/>
                                    </w:rPr>
                                    <w:t>かた</w:t>
                                  </w:r>
                                </w:rt>
                                <w:rubyBase>
                                  <w:r w:rsidR="002A4EB2">
                                    <w:rPr>
                                      <w:rFonts w:ascii="UD デジタル 教科書体 NK-B" w:eastAsia="UD デジタル 教科書体 NK-B" w:hAnsi="游明朝" w:cs="Times New Roman"/>
                                      <w:sz w:val="28"/>
                                      <w:szCs w:val="28"/>
                                    </w:rPr>
                                    <w:t>固</w:t>
                                  </w:r>
                                </w:rubyBase>
                              </w:ruby>
                            </w:r>
                            <w:r w:rsid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まって</w:t>
                            </w:r>
                            <w:r w:rsidR="002A4EB2"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2A4EB2" w:rsidRPr="002A4EB2">
                                    <w:rPr>
                                      <w:rFonts w:ascii="UD デジタル 教科書体 NK-B" w:eastAsia="UD デジタル 教科書体 NK-B" w:hAnsi="游明朝" w:cs="Times New Roman"/>
                                      <w:sz w:val="8"/>
                                      <w:szCs w:val="28"/>
                                    </w:rPr>
                                    <w:t>こおり</w:t>
                                  </w:r>
                                </w:rt>
                                <w:rubyBase>
                                  <w:r w:rsidR="002A4EB2">
                                    <w:rPr>
                                      <w:rFonts w:ascii="UD デジタル 教科書体 NK-B" w:eastAsia="UD デジタル 教科書体 NK-B" w:hAnsi="游明朝" w:cs="Times New Roman"/>
                                      <w:sz w:val="28"/>
                                      <w:szCs w:val="28"/>
                                    </w:rPr>
                                    <w:t>氷</w:t>
                                  </w:r>
                                </w:rubyBase>
                              </w:ruby>
                            </w:r>
                            <w:r w:rsid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になろうとするのを</w:t>
                            </w:r>
                            <w:r w:rsidR="002A4EB2"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2A4EB2" w:rsidRPr="002A4EB2">
                                    <w:rPr>
                                      <w:rFonts w:ascii="UD デジタル 教科書体 NK-B" w:eastAsia="UD デジタル 教科書体 NK-B" w:hAnsi="游明朝" w:cs="Times New Roman"/>
                                      <w:sz w:val="8"/>
                                      <w:szCs w:val="28"/>
                                    </w:rPr>
                                    <w:t>じゃま</w:t>
                                  </w:r>
                                </w:rt>
                                <w:rubyBase>
                                  <w:r w:rsidR="002A4EB2">
                                    <w:rPr>
                                      <w:rFonts w:ascii="UD デジタル 教科書体 NK-B" w:eastAsia="UD デジタル 教科書体 NK-B" w:hAnsi="游明朝" w:cs="Times New Roman"/>
                                      <w:sz w:val="28"/>
                                      <w:szCs w:val="28"/>
                                    </w:rPr>
                                    <w:t>邪魔</w:t>
                                  </w:r>
                                </w:rubyBase>
                              </w:ruby>
                            </w:r>
                            <w:r w:rsid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しようとしているのではなかいと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0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0"/>
                                      <w:sz w:val="8"/>
                                      <w:szCs w:val="28"/>
                                    </w:rPr>
                                    <w:t>かんが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0"/>
                                      <w:sz w:val="28"/>
                                      <w:szCs w:val="28"/>
                                    </w:rPr>
                                    <w:t>考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0"/>
                                <w:sz w:val="28"/>
                                <w:szCs w:val="28"/>
                              </w:rPr>
                              <w:t>えられる。」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3E6812" id="_x0000_s1161" type="#_x0000_t202" style="position:absolute;left:0;text-align:left;margin-left:-7.15pt;margin-top:23.1pt;width:529.8pt;height:73.2pt;z-index:25215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" fillcolor="white [3201]" strokecolor="#ff5050" strokeweight=".5pt">
                <v:textbox>
                  <w:txbxContent>
                    <w:p w14:paraId="5F737C94" w14:textId="1C8CF79F" w:rsidR="008303A3" w:rsidRPr="002346AA" w:rsidRDefault="008303A3" w:rsidP="008303A3">
                      <w:pPr>
                        <w:spacing w:before="0" w:line="400" w:lineRule="exact"/>
                        <w:rPr>
                          <w:rFonts w:ascii="UD デジタル 教科書体 NK-B" w:eastAsia="UD デジタル 教科書体 NK-B" w:hAnsi="游明朝" w:cs="Times New Roman"/>
                          <w:spacing w:val="-18"/>
                          <w:sz w:val="28"/>
                          <w:szCs w:val="28"/>
                        </w:rPr>
                      </w:pP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けっか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結果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：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8"/>
                          <w:sz w:val="28"/>
                          <w:szCs w:val="28"/>
                        </w:rPr>
                        <w:t>「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8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8"/>
                                <w:sz w:val="8"/>
                                <w:szCs w:val="28"/>
                              </w:rPr>
                              <w:t>さとう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8"/>
                                <w:sz w:val="28"/>
                                <w:szCs w:val="28"/>
                              </w:rPr>
                              <w:t>砂糖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8"/>
                          <w:sz w:val="28"/>
                          <w:szCs w:val="28"/>
                        </w:rPr>
                        <w:t>を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8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8"/>
                                <w:sz w:val="8"/>
                                <w:szCs w:val="28"/>
                              </w:rPr>
                              <w:t>と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8"/>
                                <w:sz w:val="28"/>
                                <w:szCs w:val="28"/>
                              </w:rPr>
                              <w:t>溶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8"/>
                          <w:sz w:val="28"/>
                          <w:szCs w:val="28"/>
                        </w:rPr>
                        <w:t>かした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8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8"/>
                                <w:sz w:val="8"/>
                                <w:szCs w:val="28"/>
                              </w:rPr>
                              <w:t>みず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8"/>
                                <w:sz w:val="28"/>
                                <w:szCs w:val="28"/>
                              </w:rPr>
                              <w:t>水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8"/>
                          <w:sz w:val="28"/>
                          <w:szCs w:val="28"/>
                        </w:rPr>
                        <w:t>はすぐに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8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8"/>
                                <w:sz w:val="8"/>
                                <w:szCs w:val="28"/>
                              </w:rPr>
                              <w:t>こお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8"/>
                                <w:sz w:val="28"/>
                                <w:szCs w:val="28"/>
                              </w:rPr>
                              <w:t>凍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8"/>
                          <w:sz w:val="28"/>
                          <w:szCs w:val="28"/>
                        </w:rPr>
                        <w:t>らなかったが、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8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8"/>
                                <w:sz w:val="8"/>
                                <w:szCs w:val="28"/>
                              </w:rPr>
                              <w:t>みず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8"/>
                                <w:sz w:val="28"/>
                                <w:szCs w:val="28"/>
                              </w:rPr>
                              <w:t>水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8"/>
                          <w:sz w:val="28"/>
                          <w:szCs w:val="28"/>
                        </w:rPr>
                        <w:t>だけのものはすぐに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8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8"/>
                                <w:sz w:val="8"/>
                                <w:szCs w:val="28"/>
                              </w:rPr>
                              <w:t>こお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8"/>
                                <w:sz w:val="28"/>
                                <w:szCs w:val="28"/>
                              </w:rPr>
                              <w:t>凍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8"/>
                          <w:sz w:val="28"/>
                          <w:szCs w:val="28"/>
                        </w:rPr>
                        <w:t>った。」</w:t>
                      </w:r>
                    </w:p>
                    <w:p w14:paraId="1DF5C556" w14:textId="342B016C" w:rsidR="008303A3" w:rsidRPr="002346AA" w:rsidRDefault="008303A3" w:rsidP="008303A3">
                      <w:pPr>
                        <w:spacing w:before="0" w:line="240" w:lineRule="atLeast"/>
                        <w:ind w:left="840" w:hangingChars="300" w:hanging="840"/>
                        <w:rPr>
                          <w:rFonts w:ascii="UD デジタル 教科書体 NK-B" w:eastAsia="UD デジタル 教科書体 NK-B" w:hAnsi="游明朝" w:cs="Times New Roman"/>
                          <w:sz w:val="28"/>
                          <w:szCs w:val="28"/>
                        </w:rPr>
                      </w:pP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こうさつ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考察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：「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みず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水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に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と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溶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け</w:t>
                      </w:r>
                      <w:r w:rsid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て</w:t>
                      </w:r>
                      <w:r w:rsidR="002A4EB2">
                        <w:rPr>
                          <w:rFonts w:ascii="UD デジタル 教科書体 NK-B" w:eastAsia="UD デジタル 教科書体 NK-B" w:hAnsi="游明朝" w:cs="Times New Roman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2A4EB2" w:rsidRPr="002A4EB2">
                              <w:rPr>
                                <w:rFonts w:ascii="UD デジタル 教科書体 NK-B" w:eastAsia="UD デジタル 教科書体 NK-B" w:hAnsi="游明朝" w:cs="Times New Roman"/>
                                <w:sz w:val="8"/>
                                <w:szCs w:val="28"/>
                              </w:rPr>
                              <w:t>み</w:t>
                            </w:r>
                          </w:rt>
                          <w:rubyBase>
                            <w:r w:rsidR="002A4EB2"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  <w:t>見</w:t>
                            </w:r>
                          </w:rubyBase>
                        </w:ruby>
                      </w:r>
                      <w:r w:rsid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えなくなった</w:t>
                      </w:r>
                      <w:r w:rsidR="002346AA"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2346AA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さとう</w:t>
                            </w:r>
                          </w:rt>
                          <w:rubyBase>
                            <w:r w:rsidR="002346AA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砂糖</w:t>
                            </w:r>
                          </w:rubyBase>
                        </w:ruby>
                      </w:r>
                      <w:r w:rsid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が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、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みず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水</w:t>
                            </w:r>
                          </w:rubyBase>
                        </w:ruby>
                      </w:r>
                      <w:r w:rsid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が</w:t>
                      </w:r>
                      <w:r w:rsidR="002A4EB2">
                        <w:rPr>
                          <w:rFonts w:ascii="UD デジタル 教科書体 NK-B" w:eastAsia="UD デジタル 教科書体 NK-B" w:hAnsi="游明朝" w:cs="Times New Roman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2A4EB2" w:rsidRPr="002A4EB2">
                              <w:rPr>
                                <w:rFonts w:ascii="UD デジタル 教科書体 NK-B" w:eastAsia="UD デジタル 教科書体 NK-B" w:hAnsi="游明朝" w:cs="Times New Roman"/>
                                <w:sz w:val="8"/>
                                <w:szCs w:val="28"/>
                              </w:rPr>
                              <w:t>かた</w:t>
                            </w:r>
                          </w:rt>
                          <w:rubyBase>
                            <w:r w:rsidR="002A4EB2"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  <w:t>固</w:t>
                            </w:r>
                          </w:rubyBase>
                        </w:ruby>
                      </w:r>
                      <w:r w:rsid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まって</w:t>
                      </w:r>
                      <w:r w:rsidR="002A4EB2">
                        <w:rPr>
                          <w:rFonts w:ascii="UD デジタル 教科書体 NK-B" w:eastAsia="UD デジタル 教科書体 NK-B" w:hAnsi="游明朝" w:cs="Times New Roman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2A4EB2" w:rsidRPr="002A4EB2">
                              <w:rPr>
                                <w:rFonts w:ascii="UD デジタル 教科書体 NK-B" w:eastAsia="UD デジタル 教科書体 NK-B" w:hAnsi="游明朝" w:cs="Times New Roman"/>
                                <w:sz w:val="8"/>
                                <w:szCs w:val="28"/>
                              </w:rPr>
                              <w:t>こおり</w:t>
                            </w:r>
                          </w:rt>
                          <w:rubyBase>
                            <w:r w:rsidR="002A4EB2"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  <w:t>氷</w:t>
                            </w:r>
                          </w:rubyBase>
                        </w:ruby>
                      </w:r>
                      <w:r w:rsid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になろうとするのを</w:t>
                      </w:r>
                      <w:r w:rsidR="002A4EB2">
                        <w:rPr>
                          <w:rFonts w:ascii="UD デジタル 教科書体 NK-B" w:eastAsia="UD デジタル 教科書体 NK-B" w:hAnsi="游明朝" w:cs="Times New Roman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2A4EB2" w:rsidRPr="002A4EB2">
                              <w:rPr>
                                <w:rFonts w:ascii="UD デジタル 教科書体 NK-B" w:eastAsia="UD デジタル 教科書体 NK-B" w:hAnsi="游明朝" w:cs="Times New Roman"/>
                                <w:sz w:val="8"/>
                                <w:szCs w:val="28"/>
                              </w:rPr>
                              <w:t>じゃま</w:t>
                            </w:r>
                          </w:rt>
                          <w:rubyBase>
                            <w:r w:rsidR="002A4EB2"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  <w:t>邪魔</w:t>
                            </w:r>
                          </w:rubyBase>
                        </w:ruby>
                      </w:r>
                      <w:r w:rsid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しようとしているのではなかいと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0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0"/>
                                <w:sz w:val="8"/>
                                <w:szCs w:val="28"/>
                              </w:rPr>
                              <w:t>かんが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0"/>
                                <w:sz w:val="28"/>
                                <w:szCs w:val="28"/>
                              </w:rPr>
                              <w:t>考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10"/>
                          <w:sz w:val="28"/>
                          <w:szCs w:val="28"/>
                        </w:rPr>
                        <w:t>えられる。」</w:t>
                      </w:r>
                    </w:p>
                  </w:txbxContent>
                </v:textbox>
              </v:shape>
            </w:pict>
          </mc:Fallback>
        </mc:AlternateContent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３．</w:t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8"/>
                <w:szCs w:val="28"/>
              </w:rPr>
              <w:t>けっか</w:t>
            </w:r>
          </w:rt>
          <w:rubyBase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結果</w:t>
            </w:r>
          </w:rubyBase>
        </w:ruby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から</w:t>
      </w:r>
      <w:r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2346AA" w:rsidRPr="002346AA">
              <w:rPr>
                <w:rFonts w:ascii="UD デジタル 教科書体 NK-B" w:eastAsia="UD デジタル 教科書体 NK-B" w:hAnsi="游明朝" w:cs="Times New Roman" w:hint="eastAsia"/>
                <w:sz w:val="8"/>
                <w:szCs w:val="28"/>
              </w:rPr>
              <w:t>かんが</w:t>
            </w:r>
          </w:rt>
          <w:rubyBase>
            <w:r w:rsidR="002346AA" w:rsidRPr="002346AA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考</w:t>
            </w:r>
          </w:rubyBase>
        </w:ruby>
      </w:r>
      <w:r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えられる</w:t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8"/>
                <w:szCs w:val="28"/>
              </w:rPr>
              <w:t>げんしょう</w:t>
            </w:r>
          </w:rt>
          <w:rubyBase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現象</w:t>
            </w:r>
          </w:rubyBase>
        </w:ruby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の</w:t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8"/>
                <w:szCs w:val="28"/>
              </w:rPr>
              <w:t>りゆう</w:t>
            </w:r>
          </w:rt>
          <w:rubyBase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理由</w:t>
            </w:r>
          </w:rubyBase>
        </w:ruby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を</w:t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8"/>
                <w:szCs w:val="28"/>
              </w:rPr>
              <w:t>かんが</w:t>
            </w:r>
          </w:rt>
          <w:rubyBase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考</w:t>
            </w:r>
          </w:rubyBase>
        </w:ruby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えます｡</w:t>
      </w:r>
    </w:p>
    <w:p w14:paraId="3CEDF7CA" w14:textId="5CFAD48B" w:rsidR="008303A3" w:rsidRPr="002346AA" w:rsidRDefault="008303A3" w:rsidP="0069689E">
      <w:pPr>
        <w:spacing w:before="0" w:after="160" w:line="400" w:lineRule="exact"/>
        <w:ind w:left="560" w:hangingChars="200" w:hanging="560"/>
        <w:rPr>
          <w:rFonts w:ascii="UD デジタル 教科書体 NK-B" w:eastAsia="UD デジタル 教科書体 NK-B" w:hAnsi="游明朝" w:cs="Times New Roman"/>
          <w:sz w:val="28"/>
          <w:szCs w:val="28"/>
        </w:rPr>
      </w:pPr>
    </w:p>
    <w:p w14:paraId="456A7560" w14:textId="6E1794B7" w:rsidR="008303A3" w:rsidRPr="002346AA" w:rsidRDefault="008303A3" w:rsidP="0069689E">
      <w:pPr>
        <w:spacing w:before="0" w:after="160" w:line="400" w:lineRule="exact"/>
        <w:ind w:left="560" w:hangingChars="200" w:hanging="560"/>
        <w:rPr>
          <w:rFonts w:ascii="UD デジタル 教科書体 NK-B" w:eastAsia="UD デジタル 教科書体 NK-B" w:hAnsi="游明朝" w:cs="Times New Roman"/>
          <w:sz w:val="28"/>
          <w:szCs w:val="28"/>
        </w:rPr>
      </w:pPr>
    </w:p>
    <w:p w14:paraId="645336FC" w14:textId="136466B0" w:rsidR="008303A3" w:rsidRPr="002346AA" w:rsidRDefault="008303A3" w:rsidP="008303A3">
      <w:pPr>
        <w:spacing w:before="0" w:after="160" w:line="276" w:lineRule="auto"/>
        <w:ind w:left="560" w:hangingChars="200" w:hanging="560"/>
        <w:rPr>
          <w:rFonts w:ascii="UD デジタル 教科書体 NK-B" w:eastAsia="UD デジタル 教科書体 NK-B" w:hAnsi="游明朝" w:cs="Times New Roman"/>
          <w:sz w:val="28"/>
          <w:szCs w:val="28"/>
        </w:rPr>
      </w:pPr>
    </w:p>
    <w:p w14:paraId="1B4476D6" w14:textId="72843B14" w:rsidR="0069689E" w:rsidRPr="002346AA" w:rsidRDefault="002346AA" w:rsidP="0069689E">
      <w:pPr>
        <w:spacing w:before="0" w:after="160" w:line="400" w:lineRule="exact"/>
        <w:ind w:left="560" w:hangingChars="200" w:hanging="560"/>
        <w:rPr>
          <w:rFonts w:ascii="UD デジタル 教科書体 NK-B" w:eastAsia="UD デジタル 教科書体 NK-B" w:hAnsi="游明朝" w:cs="Times New Roman"/>
          <w:sz w:val="28"/>
          <w:szCs w:val="28"/>
        </w:rPr>
      </w:pPr>
      <w:r w:rsidRPr="002346AA">
        <w:rPr>
          <w:rFonts w:ascii="UD デジタル 教科書体 NK-B" w:eastAsia="UD デジタル 教科書体 NK-B" w:hAnsi="游明朝" w:cs="Times New Roman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61024" behindDoc="0" locked="0" layoutInCell="1" allowOverlap="1" wp14:anchorId="41E67C78" wp14:editId="179420F3">
                <wp:simplePos x="0" y="0"/>
                <wp:positionH relativeFrom="column">
                  <wp:posOffset>-52705</wp:posOffset>
                </wp:positionH>
                <wp:positionV relativeFrom="paragraph">
                  <wp:posOffset>339090</wp:posOffset>
                </wp:positionV>
                <wp:extent cx="6728460" cy="1341120"/>
                <wp:effectExtent l="0" t="0" r="15240" b="11430"/>
                <wp:wrapNone/>
                <wp:docPr id="1632974151" name="テキスト ボック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28460" cy="13411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rgbClr val="FF5050"/>
                          </a:solidFill>
                        </a:ln>
                      </wps:spPr>
                      <wps:txbx>
                        <w:txbxContent>
                          <w:p w14:paraId="2E9C8223" w14:textId="5FE6344A" w:rsidR="008303A3" w:rsidRPr="002346AA" w:rsidRDefault="008303A3" w:rsidP="00E5264A">
                            <w:pPr>
                              <w:spacing w:before="0" w:line="400" w:lineRule="exact"/>
                              <w:ind w:left="840" w:hangingChars="300" w:hanging="840"/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</w:pP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けっか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結果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：「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こむぎこ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小麦粉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とベーキングパウダーを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つか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使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ったケーキはよく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ふく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膨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らんだが、ベーキングパウダーを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つか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使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わないと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ふく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膨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らまなかった。」</w:t>
                            </w:r>
                          </w:p>
                          <w:p w14:paraId="02F83CCB" w14:textId="0D5A58B2" w:rsidR="008303A3" w:rsidRPr="002346AA" w:rsidRDefault="000E2EA1" w:rsidP="00E5264A">
                            <w:pPr>
                              <w:spacing w:before="0" w:line="400" w:lineRule="exact"/>
                              <w:ind w:left="840" w:hangingChars="300" w:hanging="840"/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0E2EA1" w:rsidRPr="000E2EA1">
                                    <w:rPr>
                                      <w:rFonts w:ascii="UD デジタル 教科書体 NK-B" w:eastAsia="UD デジタル 教科書体 NK-B" w:hAnsi="游明朝" w:cs="Times New Roman"/>
                                      <w:sz w:val="8"/>
                                      <w:szCs w:val="28"/>
                                    </w:rPr>
                                    <w:t>こうさつ</w:t>
                                  </w:r>
                                </w:rt>
                                <w:rubyBase>
                                  <w:r w:rsidR="000E2EA1">
                                    <w:rPr>
                                      <w:rFonts w:ascii="UD デジタル 教科書体 NK-B" w:eastAsia="UD デジタル 教科書体 NK-B" w:hAnsi="游明朝" w:cs="Times New Roman"/>
                                      <w:sz w:val="28"/>
                                      <w:szCs w:val="28"/>
                                    </w:rPr>
                                    <w:t>考察</w:t>
                                  </w:r>
                                </w:rubyBase>
                              </w:ruby>
                            </w:r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：</w:t>
                            </w:r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28"/>
                                <w:szCs w:val="28"/>
                              </w:rPr>
                              <w:t>「ベーキングパウダーがケーキを</w:t>
                            </w:r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4"/>
                                      <w:sz w:val="8"/>
                                      <w:szCs w:val="28"/>
                                    </w:rPr>
                                    <w:t>ふく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4"/>
                                      <w:sz w:val="28"/>
                                      <w:szCs w:val="28"/>
                                    </w:rPr>
                                    <w:t>膨</w:t>
                                  </w:r>
                                </w:rubyBase>
                              </w:ruby>
                            </w:r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28"/>
                                <w:szCs w:val="28"/>
                              </w:rPr>
                              <w:t>らませるのに</w:t>
                            </w:r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4"/>
                                      <w:sz w:val="8"/>
                                      <w:szCs w:val="28"/>
                                    </w:rPr>
                                    <w:t>じゅうよう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4"/>
                                      <w:sz w:val="28"/>
                                      <w:szCs w:val="28"/>
                                    </w:rPr>
                                    <w:t>重要</w:t>
                                  </w:r>
                                </w:rubyBase>
                              </w:ruby>
                            </w:r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28"/>
                                <w:szCs w:val="28"/>
                              </w:rPr>
                              <w:t>な</w:t>
                            </w:r>
                            <w:r w:rsidR="00CC0886">
                              <w:rPr>
                                <w:rFonts w:ascii="UD デジタル 教科書体 NK-B" w:eastAsia="UD デジタル 教科書体 NK-B" w:hAnsi="游明朝" w:cs="Times New Roman"/>
                                <w:spacing w:val="-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CC0886" w:rsidRPr="00CC0886">
                                    <w:rPr>
                                      <w:rFonts w:ascii="UD デジタル 教科書体 NK-B" w:eastAsia="UD デジタル 教科書体 NK-B" w:hAnsi="游明朝" w:cs="Times New Roman"/>
                                      <w:spacing w:val="-4"/>
                                      <w:sz w:val="8"/>
                                      <w:szCs w:val="28"/>
                                    </w:rPr>
                                    <w:t>やくわり</w:t>
                                  </w:r>
                                </w:rt>
                                <w:rubyBase>
                                  <w:r w:rsidR="00CC0886">
                                    <w:rPr>
                                      <w:rFonts w:ascii="UD デジタル 教科書体 NK-B" w:eastAsia="UD デジタル 教科書体 NK-B" w:hAnsi="游明朝" w:cs="Times New Roman"/>
                                      <w:spacing w:val="-4"/>
                                      <w:sz w:val="28"/>
                                      <w:szCs w:val="28"/>
                                    </w:rPr>
                                    <w:t>役割</w:t>
                                  </w:r>
                                </w:rubyBase>
                              </w:ruby>
                            </w:r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28"/>
                                <w:szCs w:val="28"/>
                              </w:rPr>
                              <w:t>を</w:t>
                            </w:r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4"/>
                                      <w:sz w:val="8"/>
                                      <w:szCs w:val="28"/>
                                    </w:rPr>
                                    <w:t>は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4"/>
                                      <w:sz w:val="28"/>
                                      <w:szCs w:val="28"/>
                                    </w:rPr>
                                    <w:t>果</w:t>
                                  </w:r>
                                </w:rubyBase>
                              </w:ruby>
                            </w:r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28"/>
                                <w:szCs w:val="28"/>
                              </w:rPr>
                              <w:t>たしていることがわかる。</w:t>
                            </w:r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4"/>
                                      <w:sz w:val="8"/>
                                      <w:szCs w:val="28"/>
                                    </w:rPr>
                                    <w:t>つぎ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4"/>
                                      <w:sz w:val="28"/>
                                      <w:szCs w:val="28"/>
                                    </w:rPr>
                                    <w:t>次</w:t>
                                  </w:r>
                                </w:rubyBase>
                              </w:ruby>
                            </w:r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28"/>
                                <w:szCs w:val="28"/>
                              </w:rPr>
                              <w:t>は、ベーキングパウダーの</w:t>
                            </w:r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4"/>
                                      <w:sz w:val="8"/>
                                      <w:szCs w:val="28"/>
                                    </w:rPr>
                                    <w:t>りょう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4"/>
                                      <w:sz w:val="28"/>
                                      <w:szCs w:val="28"/>
                                    </w:rPr>
                                    <w:t>量</w:t>
                                  </w:r>
                                </w:rubyBase>
                              </w:ruby>
                            </w:r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28"/>
                                <w:szCs w:val="28"/>
                              </w:rPr>
                              <w:t>を</w:t>
                            </w:r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4"/>
                                      <w:sz w:val="8"/>
                                      <w:szCs w:val="28"/>
                                    </w:rPr>
                                    <w:t>か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4"/>
                                      <w:sz w:val="28"/>
                                      <w:szCs w:val="28"/>
                                    </w:rPr>
                                    <w:t>変</w:t>
                                  </w:r>
                                </w:rubyBase>
                              </w:ruby>
                            </w:r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28"/>
                                <w:szCs w:val="28"/>
                              </w:rPr>
                              <w:t>えて、どれくらいの</w:t>
                            </w:r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4"/>
                                      <w:sz w:val="8"/>
                                      <w:szCs w:val="28"/>
                                    </w:rPr>
                                    <w:t>りょう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4"/>
                                      <w:sz w:val="28"/>
                                      <w:szCs w:val="28"/>
                                    </w:rPr>
                                    <w:t>量</w:t>
                                  </w:r>
                                </w:rubyBase>
                              </w:ruby>
                            </w:r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28"/>
                                <w:szCs w:val="28"/>
                              </w:rPr>
                              <w:t>が</w:t>
                            </w:r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4"/>
                                      <w:sz w:val="8"/>
                                      <w:szCs w:val="28"/>
                                    </w:rPr>
                                    <w:t>もっと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4"/>
                                      <w:sz w:val="28"/>
                                      <w:szCs w:val="28"/>
                                    </w:rPr>
                                    <w:t>最</w:t>
                                  </w:r>
                                </w:rubyBase>
                              </w:ruby>
                            </w:r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28"/>
                                <w:szCs w:val="28"/>
                              </w:rPr>
                              <w:t>もよく</w:t>
                            </w:r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4"/>
                                      <w:sz w:val="8"/>
                                      <w:szCs w:val="28"/>
                                    </w:rPr>
                                    <w:t>ふく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4"/>
                                      <w:sz w:val="28"/>
                                      <w:szCs w:val="28"/>
                                    </w:rPr>
                                    <w:t>膨</w:t>
                                  </w:r>
                                </w:rubyBase>
                              </w:ruby>
                            </w:r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28"/>
                                <w:szCs w:val="28"/>
                              </w:rPr>
                              <w:t>らむのかを</w:t>
                            </w:r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4"/>
                                      <w:sz w:val="8"/>
                                      <w:szCs w:val="28"/>
                                    </w:rPr>
                                    <w:t>じっけん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4"/>
                                      <w:sz w:val="28"/>
                                      <w:szCs w:val="28"/>
                                    </w:rPr>
                                    <w:t>実験</w:t>
                                  </w:r>
                                </w:rubyBase>
                              </w:ruby>
                            </w:r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28"/>
                                <w:szCs w:val="28"/>
                              </w:rPr>
                              <w:t>してみたい。」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E67C78" id="_x0000_s1162" type="#_x0000_t202" style="position:absolute;left:0;text-align:left;margin-left:-4.15pt;margin-top:26.7pt;width:529.8pt;height:105.6pt;z-index:25216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" fillcolor="white [3201]" strokecolor="#ff5050" strokeweight=".5pt">
                <v:textbox>
                  <w:txbxContent>
                    <w:p w14:paraId="2E9C8223" w14:textId="5FE6344A" w:rsidR="008303A3" w:rsidRPr="002346AA" w:rsidRDefault="008303A3" w:rsidP="00E5264A">
                      <w:pPr>
                        <w:spacing w:before="0" w:line="400" w:lineRule="exact"/>
                        <w:ind w:left="840" w:hangingChars="300" w:hanging="840"/>
                        <w:rPr>
                          <w:rFonts w:ascii="UD デジタル 教科書体 NK-B" w:eastAsia="UD デジタル 教科書体 NK-B" w:hAnsi="游明朝" w:cs="Times New Roman"/>
                          <w:sz w:val="28"/>
                          <w:szCs w:val="28"/>
                        </w:rPr>
                      </w:pP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けっか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結果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：「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こむぎこ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小麦粉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とベーキングパウダーを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つか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使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ったケーキはよく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ふく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膨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らんだが、ベーキングパウダーを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つか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使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わないと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ふく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膨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らまなかった。」</w:t>
                      </w:r>
                    </w:p>
                    <w:p w14:paraId="02F83CCB" w14:textId="0D5A58B2" w:rsidR="008303A3" w:rsidRPr="002346AA" w:rsidRDefault="000E2EA1" w:rsidP="00E5264A">
                      <w:pPr>
                        <w:spacing w:before="0" w:line="400" w:lineRule="exact"/>
                        <w:ind w:left="840" w:hangingChars="300" w:hanging="840"/>
                        <w:rPr>
                          <w:rFonts w:ascii="UD デジタル 教科書体 NK-B" w:eastAsia="UD デジタル 教科書体 NK-B" w:hAnsi="游明朝"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ascii="UD デジタル 教科書体 NK-B" w:eastAsia="UD デジタル 教科書体 NK-B" w:hAnsi="游明朝" w:cs="Times New Roman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0E2EA1" w:rsidRPr="000E2EA1">
                              <w:rPr>
                                <w:rFonts w:ascii="UD デジタル 教科書体 NK-B" w:eastAsia="UD デジタル 教科書体 NK-B" w:hAnsi="游明朝" w:cs="Times New Roman"/>
                                <w:sz w:val="8"/>
                                <w:szCs w:val="28"/>
                              </w:rPr>
                              <w:t>こうさつ</w:t>
                            </w:r>
                          </w:rt>
                          <w:rubyBase>
                            <w:r w:rsidR="000E2EA1"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  <w:t>考察</w:t>
                            </w:r>
                          </w:rubyBase>
                        </w:ruby>
                      </w:r>
                      <w:r w:rsidR="008303A3"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：</w:t>
                      </w:r>
                      <w:r w:rsidR="008303A3"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4"/>
                          <w:sz w:val="28"/>
                          <w:szCs w:val="28"/>
                        </w:rPr>
                        <w:t>「ベーキングパウダーがケーキを</w:t>
                      </w:r>
                      <w:r w:rsidR="008303A3"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8"/>
                                <w:szCs w:val="28"/>
                              </w:rPr>
                              <w:t>ふく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28"/>
                                <w:szCs w:val="28"/>
                              </w:rPr>
                              <w:t>膨</w:t>
                            </w:r>
                          </w:rubyBase>
                        </w:ruby>
                      </w:r>
                      <w:r w:rsidR="008303A3"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4"/>
                          <w:sz w:val="28"/>
                          <w:szCs w:val="28"/>
                        </w:rPr>
                        <w:t>らませるのに</w:t>
                      </w:r>
                      <w:r w:rsidR="008303A3"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8"/>
                                <w:szCs w:val="28"/>
                              </w:rPr>
                              <w:t>じゅうよう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28"/>
                                <w:szCs w:val="28"/>
                              </w:rPr>
                              <w:t>重要</w:t>
                            </w:r>
                          </w:rubyBase>
                        </w:ruby>
                      </w:r>
                      <w:r w:rsidR="008303A3"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4"/>
                          <w:sz w:val="28"/>
                          <w:szCs w:val="28"/>
                        </w:rPr>
                        <w:t>な</w:t>
                      </w:r>
                      <w:r w:rsidR="00CC0886">
                        <w:rPr>
                          <w:rFonts w:ascii="UD デジタル 教科書体 NK-B" w:eastAsia="UD デジタル 教科書体 NK-B" w:hAnsi="游明朝" w:cs="Times New Roman"/>
                          <w:spacing w:val="-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CC0886" w:rsidRPr="00CC0886">
                              <w:rPr>
                                <w:rFonts w:ascii="UD デジタル 教科書体 NK-B" w:eastAsia="UD デジタル 教科書体 NK-B" w:hAnsi="游明朝" w:cs="Times New Roman"/>
                                <w:spacing w:val="-4"/>
                                <w:sz w:val="8"/>
                                <w:szCs w:val="28"/>
                              </w:rPr>
                              <w:t>やくわり</w:t>
                            </w:r>
                          </w:rt>
                          <w:rubyBase>
                            <w:r w:rsidR="00CC0886">
                              <w:rPr>
                                <w:rFonts w:ascii="UD デジタル 教科書体 NK-B" w:eastAsia="UD デジタル 教科書体 NK-B" w:hAnsi="游明朝" w:cs="Times New Roman"/>
                                <w:spacing w:val="-4"/>
                                <w:sz w:val="28"/>
                                <w:szCs w:val="28"/>
                              </w:rPr>
                              <w:t>役割</w:t>
                            </w:r>
                          </w:rubyBase>
                        </w:ruby>
                      </w:r>
                      <w:r w:rsidR="008303A3"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4"/>
                          <w:sz w:val="28"/>
                          <w:szCs w:val="28"/>
                        </w:rPr>
                        <w:t>を</w:t>
                      </w:r>
                      <w:r w:rsidR="008303A3"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8"/>
                                <w:szCs w:val="28"/>
                              </w:rPr>
                              <w:t>は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28"/>
                                <w:szCs w:val="28"/>
                              </w:rPr>
                              <w:t>果</w:t>
                            </w:r>
                          </w:rubyBase>
                        </w:ruby>
                      </w:r>
                      <w:r w:rsidR="008303A3"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4"/>
                          <w:sz w:val="28"/>
                          <w:szCs w:val="28"/>
                        </w:rPr>
                        <w:t>たしていることがわかる。</w:t>
                      </w:r>
                      <w:r w:rsidR="008303A3"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8"/>
                                <w:szCs w:val="28"/>
                              </w:rPr>
                              <w:t>つぎ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28"/>
                                <w:szCs w:val="28"/>
                              </w:rPr>
                              <w:t>次</w:t>
                            </w:r>
                          </w:rubyBase>
                        </w:ruby>
                      </w:r>
                      <w:r w:rsidR="008303A3"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4"/>
                          <w:sz w:val="28"/>
                          <w:szCs w:val="28"/>
                        </w:rPr>
                        <w:t>は、ベーキングパウダーの</w:t>
                      </w:r>
                      <w:r w:rsidR="008303A3"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8"/>
                                <w:szCs w:val="28"/>
                              </w:rPr>
                              <w:t>りょう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28"/>
                                <w:szCs w:val="28"/>
                              </w:rPr>
                              <w:t>量</w:t>
                            </w:r>
                          </w:rubyBase>
                        </w:ruby>
                      </w:r>
                      <w:r w:rsidR="008303A3"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4"/>
                          <w:sz w:val="28"/>
                          <w:szCs w:val="28"/>
                        </w:rPr>
                        <w:t>を</w:t>
                      </w:r>
                      <w:r w:rsidR="008303A3"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8"/>
                                <w:szCs w:val="28"/>
                              </w:rPr>
                              <w:t>か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28"/>
                                <w:szCs w:val="28"/>
                              </w:rPr>
                              <w:t>変</w:t>
                            </w:r>
                          </w:rubyBase>
                        </w:ruby>
                      </w:r>
                      <w:r w:rsidR="008303A3"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4"/>
                          <w:sz w:val="28"/>
                          <w:szCs w:val="28"/>
                        </w:rPr>
                        <w:t>えて、どれくらいの</w:t>
                      </w:r>
                      <w:r w:rsidR="008303A3"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8"/>
                                <w:szCs w:val="28"/>
                              </w:rPr>
                              <w:t>りょう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28"/>
                                <w:szCs w:val="28"/>
                              </w:rPr>
                              <w:t>量</w:t>
                            </w:r>
                          </w:rubyBase>
                        </w:ruby>
                      </w:r>
                      <w:r w:rsidR="008303A3"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4"/>
                          <w:sz w:val="28"/>
                          <w:szCs w:val="28"/>
                        </w:rPr>
                        <w:t>が</w:t>
                      </w:r>
                      <w:r w:rsidR="008303A3"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8"/>
                                <w:szCs w:val="28"/>
                              </w:rPr>
                              <w:t>もっと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28"/>
                                <w:szCs w:val="28"/>
                              </w:rPr>
                              <w:t>最</w:t>
                            </w:r>
                          </w:rubyBase>
                        </w:ruby>
                      </w:r>
                      <w:r w:rsidR="008303A3"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4"/>
                          <w:sz w:val="28"/>
                          <w:szCs w:val="28"/>
                        </w:rPr>
                        <w:t>もよく</w:t>
                      </w:r>
                      <w:r w:rsidR="008303A3"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8"/>
                                <w:szCs w:val="28"/>
                              </w:rPr>
                              <w:t>ふく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28"/>
                                <w:szCs w:val="28"/>
                              </w:rPr>
                              <w:t>膨</w:t>
                            </w:r>
                          </w:rubyBase>
                        </w:ruby>
                      </w:r>
                      <w:r w:rsidR="008303A3"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4"/>
                          <w:sz w:val="28"/>
                          <w:szCs w:val="28"/>
                        </w:rPr>
                        <w:t>らむのかを</w:t>
                      </w:r>
                      <w:r w:rsidR="008303A3"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8"/>
                                <w:szCs w:val="28"/>
                              </w:rPr>
                              <w:t>じっけん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4"/>
                                <w:sz w:val="28"/>
                                <w:szCs w:val="28"/>
                              </w:rPr>
                              <w:t>実験</w:t>
                            </w:r>
                          </w:rubyBase>
                        </w:ruby>
                      </w:r>
                      <w:r w:rsidR="008303A3" w:rsidRPr="002346AA">
                        <w:rPr>
                          <w:rFonts w:ascii="UD デジタル 教科書体 NK-B" w:eastAsia="UD デジタル 教科書体 NK-B" w:hAnsi="游明朝" w:cs="Times New Roman" w:hint="eastAsia"/>
                          <w:spacing w:val="-4"/>
                          <w:sz w:val="28"/>
                          <w:szCs w:val="28"/>
                        </w:rPr>
                        <w:t>してみたい。」</w:t>
                      </w:r>
                    </w:p>
                  </w:txbxContent>
                </v:textbox>
              </v:shape>
            </w:pict>
          </mc:Fallback>
        </mc:AlternateContent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４．</w:t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8"/>
                <w:szCs w:val="28"/>
              </w:rPr>
              <w:t>けっか</w:t>
            </w:r>
          </w:rt>
          <w:rubyBase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結果</w:t>
            </w:r>
          </w:rubyBase>
        </w:ruby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を</w:t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8"/>
                <w:szCs w:val="28"/>
              </w:rPr>
              <w:t>う</w:t>
            </w:r>
          </w:rt>
          <w:rubyBase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受</w:t>
            </w:r>
          </w:rubyBase>
        </w:ruby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けて</w:t>
      </w:r>
      <w:r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、</w:t>
      </w:r>
      <w:r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2346AA" w:rsidRPr="002346AA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あら</w:t>
            </w:r>
          </w:rt>
          <w:rubyBase>
            <w:r w:rsidR="002346AA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新</w:t>
            </w:r>
          </w:rubyBase>
        </w:ruby>
      </w:r>
      <w:r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た</w:t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に</w:t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8"/>
                <w:szCs w:val="28"/>
              </w:rPr>
              <w:t>う</w:t>
            </w:r>
          </w:rt>
          <w:rubyBase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浮</w:t>
            </w:r>
          </w:rubyBase>
        </w:ruby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かんだ</w:t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8"/>
                <w:szCs w:val="28"/>
              </w:rPr>
              <w:t>ぎもんてん</w:t>
            </w:r>
          </w:rt>
          <w:rubyBase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疑問点</w:t>
            </w:r>
          </w:rubyBase>
        </w:ruby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やさらに</w:t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8"/>
                <w:szCs w:val="28"/>
              </w:rPr>
              <w:t>しら</w:t>
            </w:r>
          </w:rt>
          <w:rubyBase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調</w:t>
            </w:r>
          </w:rubyBase>
        </w:ruby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べたいことを</w:t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8"/>
                <w:szCs w:val="28"/>
              </w:rPr>
              <w:t>かんが</w:t>
            </w:r>
          </w:rt>
          <w:rubyBase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考</w:t>
            </w:r>
          </w:rubyBase>
        </w:ruby>
      </w:r>
      <w:r w:rsidR="0069689E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えます。</w:t>
      </w:r>
    </w:p>
    <w:p w14:paraId="0D5ECE24" w14:textId="30769A96" w:rsidR="008303A3" w:rsidRPr="002346AA" w:rsidRDefault="008303A3" w:rsidP="0069689E">
      <w:pPr>
        <w:spacing w:before="0" w:after="160" w:line="400" w:lineRule="exact"/>
        <w:ind w:left="560" w:hangingChars="200" w:hanging="560"/>
        <w:rPr>
          <w:rFonts w:ascii="UD デジタル 教科書体 NK-B" w:eastAsia="UD デジタル 教科書体 NK-B" w:hAnsi="游明朝" w:cs="Times New Roman"/>
          <w:sz w:val="28"/>
          <w:szCs w:val="28"/>
        </w:rPr>
      </w:pPr>
    </w:p>
    <w:p w14:paraId="4DBC86ED" w14:textId="77777777" w:rsidR="008303A3" w:rsidRPr="002346AA" w:rsidRDefault="008303A3" w:rsidP="0069689E">
      <w:pPr>
        <w:spacing w:before="0" w:after="160" w:line="400" w:lineRule="exact"/>
        <w:ind w:left="560" w:hangingChars="200" w:hanging="560"/>
        <w:rPr>
          <w:rFonts w:ascii="UD デジタル 教科書体 NK-B" w:eastAsia="UD デジタル 教科書体 NK-B" w:hAnsi="游明朝" w:cs="Times New Roman"/>
          <w:sz w:val="28"/>
          <w:szCs w:val="28"/>
        </w:rPr>
      </w:pPr>
    </w:p>
    <w:p w14:paraId="597B7F44" w14:textId="77777777" w:rsidR="008303A3" w:rsidRPr="002346AA" w:rsidRDefault="008303A3" w:rsidP="0069689E">
      <w:pPr>
        <w:spacing w:before="0" w:after="160" w:line="400" w:lineRule="exact"/>
        <w:ind w:left="560" w:hangingChars="200" w:hanging="560"/>
        <w:rPr>
          <w:rFonts w:ascii="UD デジタル 教科書体 NK-B" w:eastAsia="UD デジタル 教科書体 NK-B" w:hAnsi="游明朝" w:cs="Times New Roman"/>
          <w:sz w:val="28"/>
          <w:szCs w:val="28"/>
        </w:rPr>
      </w:pPr>
    </w:p>
    <w:p w14:paraId="574C71B1" w14:textId="0CB76378" w:rsidR="008303A3" w:rsidRPr="002346AA" w:rsidRDefault="008303A3" w:rsidP="0069689E">
      <w:pPr>
        <w:spacing w:before="0" w:after="160" w:line="400" w:lineRule="exact"/>
        <w:rPr>
          <w:rFonts w:ascii="UD デジタル 教科書体 NK-B" w:eastAsia="UD デジタル 教科書体 NK-B" w:hAnsi="游明朝" w:cs="Times New Roman"/>
          <w:sz w:val="28"/>
          <w:szCs w:val="28"/>
        </w:rPr>
      </w:pPr>
    </w:p>
    <w:p w14:paraId="0A5CB592" w14:textId="77777777" w:rsidR="003A5A65" w:rsidRDefault="003A5A65" w:rsidP="007105E6">
      <w:pPr>
        <w:spacing w:before="0" w:line="280" w:lineRule="exact"/>
        <w:rPr>
          <w:rFonts w:ascii="UD デジタル 教科書体 NK-B" w:eastAsia="UD デジタル 教科書体 NK-B" w:hAnsi="游明朝" w:cs="Times New Roman"/>
          <w:spacing w:val="-20"/>
          <w:sz w:val="28"/>
          <w:szCs w:val="28"/>
        </w:rPr>
      </w:pPr>
    </w:p>
    <w:p w14:paraId="18FF5C49" w14:textId="7423540F" w:rsidR="0069689E" w:rsidRPr="002346AA" w:rsidRDefault="008303A3" w:rsidP="0069689E">
      <w:pPr>
        <w:spacing w:before="0" w:after="160" w:line="400" w:lineRule="exact"/>
        <w:rPr>
          <w:rFonts w:ascii="UD デジタル 教科書体 NK-B" w:eastAsia="UD デジタル 教科書体 NK-B" w:hAnsi="游明朝" w:cs="Times New Roman"/>
          <w:spacing w:val="-20"/>
          <w:sz w:val="28"/>
          <w:szCs w:val="28"/>
        </w:rPr>
      </w:pPr>
      <w:r w:rsidRPr="002346AA">
        <w:rPr>
          <w:rFonts w:ascii="UD デジタル 教科書体 NK-B" w:eastAsia="UD デジタル 教科書体 NK-B" w:hAnsi="游明朝" w:cs="Times New Roman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2163072" behindDoc="0" locked="0" layoutInCell="1" allowOverlap="1" wp14:anchorId="494A4AB6" wp14:editId="769AC0FC">
                <wp:simplePos x="0" y="0"/>
                <wp:positionH relativeFrom="column">
                  <wp:posOffset>-52705</wp:posOffset>
                </wp:positionH>
                <wp:positionV relativeFrom="paragraph">
                  <wp:posOffset>312420</wp:posOffset>
                </wp:positionV>
                <wp:extent cx="6728460" cy="952500"/>
                <wp:effectExtent l="0" t="0" r="15240" b="19050"/>
                <wp:wrapNone/>
                <wp:docPr id="633666730" name="テキスト ボック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28460" cy="9525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rgbClr val="FF5050"/>
                          </a:solidFill>
                        </a:ln>
                      </wps:spPr>
                      <wps:txbx>
                        <w:txbxContent>
                          <w:p w14:paraId="29431792" w14:textId="77777777" w:rsidR="008303A3" w:rsidRPr="002346AA" w:rsidRDefault="008303A3" w:rsidP="00E5264A">
                            <w:pPr>
                              <w:spacing w:before="0" w:line="440" w:lineRule="exact"/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</w:pP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22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けっか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結果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：「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おな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同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じ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じょうけん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条件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で3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かい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回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じっけん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実験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したが、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まいかい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毎回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すこ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少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しずつ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ちが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違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う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けっか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結果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が</w:t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で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出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た。」</w:t>
                            </w:r>
                          </w:p>
                          <w:p w14:paraId="0B46A750" w14:textId="01F5BDC8" w:rsidR="008303A3" w:rsidRPr="002346AA" w:rsidRDefault="008303A3" w:rsidP="00E5264A">
                            <w:pPr>
                              <w:spacing w:before="0" w:line="440" w:lineRule="exact"/>
                              <w:ind w:left="840" w:hangingChars="300" w:hanging="840"/>
                              <w:rPr>
                                <w:rFonts w:ascii="UD デジタル 教科書体 NK-B" w:eastAsia="UD デジタル 教科書体 NK-B" w:hAnsi="游明朝" w:cs="Times New Roman"/>
                                <w:sz w:val="28"/>
                                <w:szCs w:val="28"/>
                              </w:rPr>
                            </w:pP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8"/>
                                      <w:szCs w:val="28"/>
                                    </w:rPr>
                                    <w:t>こうさつ</w:t>
                                  </w:r>
                                </w:rt>
                                <w:rubyBase>
                                  <w:r w:rsidR="008303A3" w:rsidRPr="002346AA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z w:val="28"/>
                                      <w:szCs w:val="28"/>
                                    </w:rPr>
                                    <w:t>考察</w:t>
                                  </w:r>
                                </w:rubyBase>
                              </w:ruby>
                            </w:r>
                            <w:r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：</w:t>
                            </w:r>
                            <w:r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「</w:t>
                            </w:r>
                            <w:r w:rsidR="00E5264A">
                              <w:rPr>
                                <w:rFonts w:ascii="UD デジタル 教科書体 NK-B" w:eastAsia="UD デジタル 教科書体 NK-B" w:hAnsi="游明朝" w:cs="Times New Roman"/>
                                <w:spacing w:val="-1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E5264A" w:rsidRPr="00E5264A">
                                    <w:rPr>
                                      <w:rFonts w:ascii="UD デジタル 教科書体 NK-B" w:eastAsia="UD デジタル 教科書体 NK-B" w:hAnsi="游明朝" w:cs="Times New Roman"/>
                                      <w:spacing w:val="-14"/>
                                      <w:sz w:val="8"/>
                                      <w:szCs w:val="28"/>
                                    </w:rPr>
                                    <w:t>けっか</w:t>
                                  </w:r>
                                </w:rt>
                                <w:rubyBase>
                                  <w:r w:rsidR="00E5264A">
                                    <w:rPr>
                                      <w:rFonts w:ascii="UD デジタル 教科書体 NK-B" w:eastAsia="UD デジタル 教科書体 NK-B" w:hAnsi="游明朝" w:cs="Times New Roman"/>
                                      <w:spacing w:val="-14"/>
                                      <w:sz w:val="28"/>
                                      <w:szCs w:val="28"/>
                                    </w:rPr>
                                    <w:t>結果</w:t>
                                  </w:r>
                                </w:rubyBase>
                              </w:ruby>
                            </w:r>
                            <w:r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にばらつきがあるため、</w:t>
                            </w:r>
                            <w:r w:rsidR="00E5264A">
                              <w:rPr>
                                <w:rFonts w:ascii="UD デジタル 教科書体 NK-B" w:eastAsia="UD デジタル 教科書体 NK-B" w:hAnsi="游明朝" w:cs="Times New Roman"/>
                                <w:spacing w:val="-1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E5264A" w:rsidRPr="00E5264A">
                                    <w:rPr>
                                      <w:rFonts w:ascii="UD デジタル 教科書体 NK-B" w:eastAsia="UD デジタル 教科書体 NK-B" w:hAnsi="游明朝" w:cs="Times New Roman"/>
                                      <w:spacing w:val="-14"/>
                                      <w:sz w:val="8"/>
                                      <w:szCs w:val="28"/>
                                    </w:rPr>
                                    <w:t>じっけん</w:t>
                                  </w:r>
                                </w:rt>
                                <w:rubyBase>
                                  <w:r w:rsidR="00E5264A">
                                    <w:rPr>
                                      <w:rFonts w:ascii="UD デジタル 教科書体 NK-B" w:eastAsia="UD デジタル 教科書体 NK-B" w:hAnsi="游明朝" w:cs="Times New Roman"/>
                                      <w:spacing w:val="-14"/>
                                      <w:sz w:val="28"/>
                                      <w:szCs w:val="28"/>
                                    </w:rPr>
                                    <w:t>実験</w:t>
                                  </w:r>
                                </w:rubyBase>
                              </w:ruby>
                            </w:r>
                            <w:r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の</w:t>
                            </w:r>
                            <w:r w:rsidR="00E5264A">
                              <w:rPr>
                                <w:rFonts w:ascii="UD デジタル 教科書体 NK-B" w:eastAsia="UD デジタル 教科書体 NK-B" w:hAnsi="游明朝" w:cs="Times New Roman"/>
                                <w:spacing w:val="-1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E5264A" w:rsidRPr="007105E6">
                                    <w:rPr>
                                      <w:rFonts w:ascii="UD デジタル 教科書体 NK-B" w:eastAsia="UD デジタル 教科書体 NK-B" w:hAnsi="游明朝" w:cs="Times New Roman"/>
                                      <w:spacing w:val="-14"/>
                                      <w:sz w:val="8"/>
                                      <w:szCs w:val="28"/>
                                    </w:rPr>
                                    <w:t>じょうけん</w:t>
                                  </w:r>
                                </w:rt>
                                <w:rubyBase>
                                  <w:r w:rsidR="00E5264A">
                                    <w:rPr>
                                      <w:rFonts w:ascii="UD デジタル 教科書体 NK-B" w:eastAsia="UD デジタル 教科書体 NK-B" w:hAnsi="游明朝" w:cs="Times New Roman"/>
                                      <w:spacing w:val="-14"/>
                                      <w:sz w:val="28"/>
                                      <w:szCs w:val="28"/>
                                    </w:rPr>
                                    <w:t>条件</w:t>
                                  </w:r>
                                </w:rubyBase>
                              </w:ruby>
                            </w:r>
                            <w:r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が</w:t>
                            </w:r>
                            <w:r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3A5A65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4"/>
                                      <w:sz w:val="8"/>
                                      <w:szCs w:val="28"/>
                                    </w:rPr>
                                    <w:t>かんぜん</w:t>
                                  </w:r>
                                </w:rt>
                                <w:rubyBase>
                                  <w:r w:rsidR="008303A3" w:rsidRPr="003A5A65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4"/>
                                      <w:sz w:val="28"/>
                                      <w:szCs w:val="28"/>
                                    </w:rPr>
                                    <w:t>完全</w:t>
                                  </w:r>
                                </w:rubyBase>
                              </w:ruby>
                            </w:r>
                            <w:r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に</w:t>
                            </w:r>
                            <w:r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3A5A65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4"/>
                                      <w:sz w:val="8"/>
                                      <w:szCs w:val="28"/>
                                    </w:rPr>
                                    <w:t>おな</w:t>
                                  </w:r>
                                </w:rt>
                                <w:rubyBase>
                                  <w:r w:rsidR="008303A3" w:rsidRPr="003A5A65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4"/>
                                      <w:sz w:val="28"/>
                                      <w:szCs w:val="28"/>
                                    </w:rPr>
                                    <w:t>同</w:t>
                                  </w:r>
                                </w:rubyBase>
                              </w:ruby>
                            </w:r>
                            <w:r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じで</w:t>
                            </w:r>
                            <w:r w:rsidR="007105E6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は</w:t>
                            </w:r>
                            <w:r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なかった</w:t>
                            </w:r>
                            <w:r w:rsidR="007105E6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かもしれない。</w:t>
                            </w:r>
                            <w:r w:rsidR="007105E6">
                              <w:rPr>
                                <w:rFonts w:ascii="UD デジタル 教科書体 NK-B" w:eastAsia="UD デジタル 教科書体 NK-B" w:hAnsi="游明朝" w:cs="Times New Roman"/>
                                <w:spacing w:val="-1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7105E6" w:rsidRPr="007105E6">
                                    <w:rPr>
                                      <w:rFonts w:ascii="UD デジタル 教科書体 NK-B" w:eastAsia="UD デジタル 教科書体 NK-B" w:hAnsi="游明朝" w:cs="Times New Roman"/>
                                      <w:spacing w:val="-14"/>
                                      <w:sz w:val="8"/>
                                      <w:szCs w:val="28"/>
                                    </w:rPr>
                                    <w:t>つぎ</w:t>
                                  </w:r>
                                </w:rt>
                                <w:rubyBase>
                                  <w:r w:rsidR="007105E6">
                                    <w:rPr>
                                      <w:rFonts w:ascii="UD デジタル 教科書体 NK-B" w:eastAsia="UD デジタル 教科書体 NK-B" w:hAnsi="游明朝" w:cs="Times New Roman"/>
                                      <w:spacing w:val="-14"/>
                                      <w:sz w:val="28"/>
                                      <w:szCs w:val="28"/>
                                    </w:rPr>
                                    <w:t>次</w:t>
                                  </w:r>
                                </w:rubyBase>
                              </w:ruby>
                            </w:r>
                            <w:r w:rsidR="007105E6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は、</w:t>
                            </w:r>
                            <w:r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3A5A65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4"/>
                                      <w:sz w:val="8"/>
                                      <w:szCs w:val="28"/>
                                    </w:rPr>
                                    <w:t>おんど</w:t>
                                  </w:r>
                                </w:rt>
                                <w:rubyBase>
                                  <w:r w:rsidR="008303A3" w:rsidRPr="003A5A65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4"/>
                                      <w:sz w:val="28"/>
                                      <w:szCs w:val="28"/>
                                    </w:rPr>
                                    <w:t>温度</w:t>
                                  </w:r>
                                </w:rubyBase>
                              </w:ruby>
                            </w:r>
                            <w:r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や</w:t>
                            </w:r>
                            <w:r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3A5A65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4"/>
                                      <w:sz w:val="8"/>
                                      <w:szCs w:val="28"/>
                                    </w:rPr>
                                    <w:t>りょう</w:t>
                                  </w:r>
                                </w:rt>
                                <w:rubyBase>
                                  <w:r w:rsidR="008303A3" w:rsidRPr="003A5A65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4"/>
                                      <w:sz w:val="28"/>
                                      <w:szCs w:val="28"/>
                                    </w:rPr>
                                    <w:t>量</w:t>
                                  </w:r>
                                </w:rubyBase>
                              </w:ruby>
                            </w:r>
                            <w:r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をもっと</w:t>
                            </w:r>
                            <w:r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3A5A65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4"/>
                                      <w:sz w:val="8"/>
                                      <w:szCs w:val="28"/>
                                    </w:rPr>
                                    <w:t>せいかく</w:t>
                                  </w:r>
                                </w:rt>
                                <w:rubyBase>
                                  <w:r w:rsidR="008303A3" w:rsidRPr="003A5A65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4"/>
                                      <w:sz w:val="28"/>
                                      <w:szCs w:val="28"/>
                                    </w:rPr>
                                    <w:t>正確</w:t>
                                  </w:r>
                                </w:rubyBase>
                              </w:ruby>
                            </w:r>
                            <w:r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に</w:t>
                            </w:r>
                            <w:r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8303A3" w:rsidRPr="003A5A65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4"/>
                                      <w:sz w:val="8"/>
                                      <w:szCs w:val="28"/>
                                    </w:rPr>
                                    <w:t>そくてい</w:t>
                                  </w:r>
                                </w:rt>
                                <w:rubyBase>
                                  <w:r w:rsidR="008303A3" w:rsidRPr="003A5A65">
                                    <w:rPr>
                                      <w:rFonts w:ascii="UD デジタル 教科書体 NK-B" w:eastAsia="UD デジタル 教科書体 NK-B" w:hAnsi="游明朝" w:cs="Times New Roman" w:hint="eastAsia"/>
                                      <w:spacing w:val="-14"/>
                                      <w:sz w:val="28"/>
                                      <w:szCs w:val="28"/>
                                    </w:rPr>
                                    <w:t>測定</w:t>
                                  </w:r>
                                </w:rubyBase>
                              </w:ruby>
                            </w:r>
                            <w:r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して、より</w:t>
                            </w:r>
                            <w:r w:rsidR="007105E6">
                              <w:rPr>
                                <w:rFonts w:ascii="UD デジタル 教科書体 NK-B" w:eastAsia="UD デジタル 教科書体 NK-B" w:hAnsi="游明朝" w:cs="Times New Roman"/>
                                <w:spacing w:val="-14"/>
                                <w:sz w:val="28"/>
                                <w:szCs w:val="28"/>
                              </w:rPr>
                              <w:ruby>
                                <w:rubyPr>
                                  <w:rubyAlign w:val="distributeSpace"/>
                                  <w:hps w:val="8"/>
                                  <w:hpsRaise w:val="26"/>
                                  <w:hpsBaseText w:val="28"/>
                                  <w:lid w:val="ja-JP"/>
                                </w:rubyPr>
                                <w:rt>
                                  <w:r w:rsidR="007105E6" w:rsidRPr="007105E6">
                                    <w:rPr>
                                      <w:rFonts w:ascii="UD デジタル 教科書体 NK-B" w:eastAsia="UD デジタル 教科書体 NK-B" w:hAnsi="游明朝" w:cs="Times New Roman"/>
                                      <w:spacing w:val="-14"/>
                                      <w:sz w:val="8"/>
                                      <w:szCs w:val="28"/>
                                    </w:rPr>
                                    <w:t>じょうけん</w:t>
                                  </w:r>
                                </w:rt>
                                <w:rubyBase>
                                  <w:r w:rsidR="007105E6">
                                    <w:rPr>
                                      <w:rFonts w:ascii="UD デジタル 教科書体 NK-B" w:eastAsia="UD デジタル 教科書体 NK-B" w:hAnsi="游明朝" w:cs="Times New Roman"/>
                                      <w:spacing w:val="-14"/>
                                      <w:sz w:val="28"/>
                                      <w:szCs w:val="28"/>
                                    </w:rPr>
                                    <w:t>条件</w:t>
                                  </w:r>
                                </w:rubyBase>
                              </w:ruby>
                            </w:r>
                            <w:r w:rsidR="007105E6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をそろえられるようにしたい。</w:t>
                            </w:r>
                            <w:r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4A4AB6" id="_x0000_s1163" type="#_x0000_t202" style="position:absolute;margin-left:-4.15pt;margin-top:24.6pt;width:529.8pt;height:75pt;z-index:25216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" fillcolor="white [3201]" strokecolor="#ff5050" strokeweight=".5pt">
                <v:textbox>
                  <w:txbxContent>
                    <w:p w14:paraId="29431792" w14:textId="77777777" w:rsidR="008303A3" w:rsidRPr="002346AA" w:rsidRDefault="008303A3" w:rsidP="00E5264A">
                      <w:pPr>
                        <w:spacing w:before="0" w:line="440" w:lineRule="exact"/>
                        <w:rPr>
                          <w:rFonts w:ascii="UD デジタル 教科書体 NK-B" w:eastAsia="UD デジタル 教科書体 NK-B" w:hAnsi="游明朝" w:cs="Times New Roman"/>
                          <w:sz w:val="28"/>
                          <w:szCs w:val="28"/>
                        </w:rPr>
                      </w:pP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12"/>
                            <w:hpsRaise w:val="22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けっか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結果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：「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おな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同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じ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じょうけん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条件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で3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かい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回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じっけん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実験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したが、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まいかい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毎回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すこ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少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しずつ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ちが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違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う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けっか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結果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が</w:t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で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出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た。」</w:t>
                      </w:r>
                    </w:p>
                    <w:p w14:paraId="0B46A750" w14:textId="01F5BDC8" w:rsidR="008303A3" w:rsidRPr="002346AA" w:rsidRDefault="008303A3" w:rsidP="00E5264A">
                      <w:pPr>
                        <w:spacing w:before="0" w:line="440" w:lineRule="exact"/>
                        <w:ind w:left="840" w:hangingChars="300" w:hanging="840"/>
                        <w:rPr>
                          <w:rFonts w:ascii="UD デジタル 教科書体 NK-B" w:eastAsia="UD デジタル 教科書体 NK-B" w:hAnsi="游明朝" w:cs="Times New Roman"/>
                          <w:sz w:val="28"/>
                          <w:szCs w:val="28"/>
                        </w:rPr>
                      </w:pP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8"/>
                                <w:szCs w:val="28"/>
                              </w:rPr>
                              <w:t>こうさつ</w:t>
                            </w:r>
                          </w:rt>
                          <w:rubyBase>
                            <w:r w:rsidR="008303A3" w:rsidRPr="002346AA">
                              <w:rPr>
                                <w:rFonts w:ascii="UD デジタル 教科書体 NK-B" w:eastAsia="UD デジタル 教科書体 NK-B" w:hAnsi="游明朝" w:cs="Times New Roman" w:hint="eastAsia"/>
                                <w:sz w:val="28"/>
                                <w:szCs w:val="28"/>
                              </w:rPr>
                              <w:t>考察</w:t>
                            </w:r>
                          </w:rubyBase>
                        </w:ruby>
                      </w:r>
                      <w:r w:rsidRPr="002346AA">
                        <w:rPr>
                          <w:rFonts w:ascii="UD デジタル 教科書体 NK-B" w:eastAsia="UD デジタル 教科書体 NK-B" w:hAnsi="游明朝" w:cs="Times New Roman" w:hint="eastAsia"/>
                          <w:sz w:val="28"/>
                          <w:szCs w:val="28"/>
                        </w:rPr>
                        <w:t>：</w:t>
                      </w:r>
                      <w:r w:rsidRPr="003A5A65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t>「</w:t>
                      </w:r>
                      <w:r w:rsidR="00E5264A">
                        <w:rPr>
                          <w:rFonts w:ascii="UD デジタル 教科書体 NK-B" w:eastAsia="UD デジタル 教科書体 NK-B" w:hAnsi="游明朝" w:cs="Times New Roman"/>
                          <w:spacing w:val="-1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E5264A" w:rsidRPr="00E5264A">
                              <w:rPr>
                                <w:rFonts w:ascii="UD デジタル 教科書体 NK-B" w:eastAsia="UD デジタル 教科書体 NK-B" w:hAnsi="游明朝" w:cs="Times New Roman"/>
                                <w:spacing w:val="-14"/>
                                <w:sz w:val="8"/>
                                <w:szCs w:val="28"/>
                              </w:rPr>
                              <w:t>けっか</w:t>
                            </w:r>
                          </w:rt>
                          <w:rubyBase>
                            <w:r w:rsidR="00E5264A">
                              <w:rPr>
                                <w:rFonts w:ascii="UD デジタル 教科書体 NK-B" w:eastAsia="UD デジタル 教科書体 NK-B" w:hAnsi="游明朝" w:cs="Times New Roman"/>
                                <w:spacing w:val="-14"/>
                                <w:sz w:val="28"/>
                                <w:szCs w:val="28"/>
                              </w:rPr>
                              <w:t>結果</w:t>
                            </w:r>
                          </w:rubyBase>
                        </w:ruby>
                      </w:r>
                      <w:r w:rsidRPr="003A5A65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t>にばらつきがあるため、</w:t>
                      </w:r>
                      <w:r w:rsidR="00E5264A">
                        <w:rPr>
                          <w:rFonts w:ascii="UD デジタル 教科書体 NK-B" w:eastAsia="UD デジタル 教科書体 NK-B" w:hAnsi="游明朝" w:cs="Times New Roman"/>
                          <w:spacing w:val="-1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E5264A" w:rsidRPr="00E5264A">
                              <w:rPr>
                                <w:rFonts w:ascii="UD デジタル 教科書体 NK-B" w:eastAsia="UD デジタル 教科書体 NK-B" w:hAnsi="游明朝" w:cs="Times New Roman"/>
                                <w:spacing w:val="-14"/>
                                <w:sz w:val="8"/>
                                <w:szCs w:val="28"/>
                              </w:rPr>
                              <w:t>じっけん</w:t>
                            </w:r>
                          </w:rt>
                          <w:rubyBase>
                            <w:r w:rsidR="00E5264A">
                              <w:rPr>
                                <w:rFonts w:ascii="UD デジタル 教科書体 NK-B" w:eastAsia="UD デジタル 教科書体 NK-B" w:hAnsi="游明朝" w:cs="Times New Roman"/>
                                <w:spacing w:val="-14"/>
                                <w:sz w:val="28"/>
                                <w:szCs w:val="28"/>
                              </w:rPr>
                              <w:t>実験</w:t>
                            </w:r>
                          </w:rubyBase>
                        </w:ruby>
                      </w:r>
                      <w:r w:rsidRPr="003A5A65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t>の</w:t>
                      </w:r>
                      <w:r w:rsidR="00E5264A">
                        <w:rPr>
                          <w:rFonts w:ascii="UD デジタル 教科書体 NK-B" w:eastAsia="UD デジタル 教科書体 NK-B" w:hAnsi="游明朝" w:cs="Times New Roman"/>
                          <w:spacing w:val="-1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E5264A" w:rsidRPr="007105E6">
                              <w:rPr>
                                <w:rFonts w:ascii="UD デジタル 教科書体 NK-B" w:eastAsia="UD デジタル 教科書体 NK-B" w:hAnsi="游明朝" w:cs="Times New Roman"/>
                                <w:spacing w:val="-14"/>
                                <w:sz w:val="8"/>
                                <w:szCs w:val="28"/>
                              </w:rPr>
                              <w:t>じょうけん</w:t>
                            </w:r>
                          </w:rt>
                          <w:rubyBase>
                            <w:r w:rsidR="00E5264A">
                              <w:rPr>
                                <w:rFonts w:ascii="UD デジタル 教科書体 NK-B" w:eastAsia="UD デジタル 教科書体 NK-B" w:hAnsi="游明朝" w:cs="Times New Roman"/>
                                <w:spacing w:val="-14"/>
                                <w:sz w:val="28"/>
                                <w:szCs w:val="28"/>
                              </w:rPr>
                              <w:t>条件</w:t>
                            </w:r>
                          </w:rubyBase>
                        </w:ruby>
                      </w:r>
                      <w:r w:rsidRPr="003A5A65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t>が</w:t>
                      </w:r>
                      <w:r w:rsidRPr="003A5A65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8"/>
                                <w:szCs w:val="28"/>
                              </w:rPr>
                              <w:t>かんぜん</w:t>
                            </w:r>
                          </w:rt>
                          <w:rubyBase>
                            <w:r w:rsidR="008303A3"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完全</w:t>
                            </w:r>
                          </w:rubyBase>
                        </w:ruby>
                      </w:r>
                      <w:r w:rsidRPr="003A5A65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t>に</w:t>
                      </w:r>
                      <w:r w:rsidRPr="003A5A65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8"/>
                                <w:szCs w:val="28"/>
                              </w:rPr>
                              <w:t>おな</w:t>
                            </w:r>
                          </w:rt>
                          <w:rubyBase>
                            <w:r w:rsidR="008303A3"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同</w:t>
                            </w:r>
                          </w:rubyBase>
                        </w:ruby>
                      </w:r>
                      <w:r w:rsidRPr="003A5A65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t>じで</w:t>
                      </w:r>
                      <w:r w:rsidR="007105E6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t>は</w:t>
                      </w:r>
                      <w:r w:rsidRPr="003A5A65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t>なかった</w:t>
                      </w:r>
                      <w:r w:rsidR="007105E6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t>かもしれない。</w:t>
                      </w:r>
                      <w:r w:rsidR="007105E6">
                        <w:rPr>
                          <w:rFonts w:ascii="UD デジタル 教科書体 NK-B" w:eastAsia="UD デジタル 教科書体 NK-B" w:hAnsi="游明朝" w:cs="Times New Roman"/>
                          <w:spacing w:val="-1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7105E6" w:rsidRPr="007105E6">
                              <w:rPr>
                                <w:rFonts w:ascii="UD デジタル 教科書体 NK-B" w:eastAsia="UD デジタル 教科書体 NK-B" w:hAnsi="游明朝" w:cs="Times New Roman"/>
                                <w:spacing w:val="-14"/>
                                <w:sz w:val="8"/>
                                <w:szCs w:val="28"/>
                              </w:rPr>
                              <w:t>つぎ</w:t>
                            </w:r>
                          </w:rt>
                          <w:rubyBase>
                            <w:r w:rsidR="007105E6">
                              <w:rPr>
                                <w:rFonts w:ascii="UD デジタル 教科書体 NK-B" w:eastAsia="UD デジタル 教科書体 NK-B" w:hAnsi="游明朝" w:cs="Times New Roman"/>
                                <w:spacing w:val="-14"/>
                                <w:sz w:val="28"/>
                                <w:szCs w:val="28"/>
                              </w:rPr>
                              <w:t>次</w:t>
                            </w:r>
                          </w:rubyBase>
                        </w:ruby>
                      </w:r>
                      <w:r w:rsidR="007105E6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t>は、</w:t>
                      </w:r>
                      <w:r w:rsidRPr="003A5A65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8"/>
                                <w:szCs w:val="28"/>
                              </w:rPr>
                              <w:t>おんど</w:t>
                            </w:r>
                          </w:rt>
                          <w:rubyBase>
                            <w:r w:rsidR="008303A3"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温度</w:t>
                            </w:r>
                          </w:rubyBase>
                        </w:ruby>
                      </w:r>
                      <w:r w:rsidRPr="003A5A65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t>や</w:t>
                      </w:r>
                      <w:r w:rsidRPr="003A5A65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8"/>
                                <w:szCs w:val="28"/>
                              </w:rPr>
                              <w:t>りょう</w:t>
                            </w:r>
                          </w:rt>
                          <w:rubyBase>
                            <w:r w:rsidR="008303A3"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量</w:t>
                            </w:r>
                          </w:rubyBase>
                        </w:ruby>
                      </w:r>
                      <w:r w:rsidRPr="003A5A65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t>をもっと</w:t>
                      </w:r>
                      <w:r w:rsidRPr="003A5A65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8"/>
                                <w:szCs w:val="28"/>
                              </w:rPr>
                              <w:t>せいかく</w:t>
                            </w:r>
                          </w:rt>
                          <w:rubyBase>
                            <w:r w:rsidR="008303A3"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正確</w:t>
                            </w:r>
                          </w:rubyBase>
                        </w:ruby>
                      </w:r>
                      <w:r w:rsidRPr="003A5A65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t>に</w:t>
                      </w:r>
                      <w:r w:rsidRPr="003A5A65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8303A3"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8"/>
                                <w:szCs w:val="28"/>
                              </w:rPr>
                              <w:t>そくてい</w:t>
                            </w:r>
                          </w:rt>
                          <w:rubyBase>
                            <w:r w:rsidR="008303A3" w:rsidRPr="003A5A65">
                              <w:rPr>
                                <w:rFonts w:ascii="UD デジタル 教科書体 NK-B" w:eastAsia="UD デジタル 教科書体 NK-B" w:hAnsi="游明朝" w:cs="Times New Roman" w:hint="eastAsia"/>
                                <w:spacing w:val="-14"/>
                                <w:sz w:val="28"/>
                                <w:szCs w:val="28"/>
                              </w:rPr>
                              <w:t>測定</w:t>
                            </w:r>
                          </w:rubyBase>
                        </w:ruby>
                      </w:r>
                      <w:r w:rsidRPr="003A5A65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t>して、より</w:t>
                      </w:r>
                      <w:r w:rsidR="007105E6">
                        <w:rPr>
                          <w:rFonts w:ascii="UD デジタル 教科書体 NK-B" w:eastAsia="UD デジタル 教科書体 NK-B" w:hAnsi="游明朝" w:cs="Times New Roman"/>
                          <w:spacing w:val="-14"/>
                          <w:sz w:val="28"/>
                          <w:szCs w:val="28"/>
                        </w:rPr>
                        <w:ruby>
                          <w:rubyPr>
                            <w:rubyAlign w:val="distributeSpace"/>
                            <w:hps w:val="8"/>
                            <w:hpsRaise w:val="26"/>
                            <w:hpsBaseText w:val="28"/>
                            <w:lid w:val="ja-JP"/>
                          </w:rubyPr>
                          <w:rt>
                            <w:r w:rsidR="007105E6" w:rsidRPr="007105E6">
                              <w:rPr>
                                <w:rFonts w:ascii="UD デジタル 教科書体 NK-B" w:eastAsia="UD デジタル 教科書体 NK-B" w:hAnsi="游明朝" w:cs="Times New Roman"/>
                                <w:spacing w:val="-14"/>
                                <w:sz w:val="8"/>
                                <w:szCs w:val="28"/>
                              </w:rPr>
                              <w:t>じょうけん</w:t>
                            </w:r>
                          </w:rt>
                          <w:rubyBase>
                            <w:r w:rsidR="007105E6">
                              <w:rPr>
                                <w:rFonts w:ascii="UD デジタル 教科書体 NK-B" w:eastAsia="UD デジタル 教科書体 NK-B" w:hAnsi="游明朝" w:cs="Times New Roman"/>
                                <w:spacing w:val="-14"/>
                                <w:sz w:val="28"/>
                                <w:szCs w:val="28"/>
                              </w:rPr>
                              <w:t>条件</w:t>
                            </w:r>
                          </w:rubyBase>
                        </w:ruby>
                      </w:r>
                      <w:r w:rsidR="007105E6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t>をそろえられるようにしたい。</w:t>
                      </w:r>
                      <w:r w:rsidRPr="003A5A65">
                        <w:rPr>
                          <w:rFonts w:ascii="UD デジタル 教科書体 NK-B" w:eastAsia="UD デジタル 教科書体 NK-B" w:hAnsi="游明朝" w:cs="Times New Roman" w:hint="eastAsia"/>
                          <w:spacing w:val="-14"/>
                          <w:sz w:val="28"/>
                          <w:szCs w:val="28"/>
                        </w:rPr>
                        <w:t>」</w:t>
                      </w:r>
                    </w:p>
                  </w:txbxContent>
                </v:textbox>
              </v:shape>
            </w:pict>
          </mc:Fallback>
        </mc:AlternateContent>
      </w:r>
      <w:r w:rsidR="0069689E" w:rsidRPr="002346AA">
        <w:rPr>
          <w:rFonts w:ascii="UD デジタル 教科書体 NK-B" w:eastAsia="UD デジタル 教科書体 NK-B" w:hAnsi="游明朝" w:cs="Times New Roman" w:hint="eastAsia"/>
          <w:spacing w:val="-20"/>
          <w:sz w:val="28"/>
          <w:szCs w:val="28"/>
        </w:rPr>
        <w:t>５．</w:t>
      </w:r>
      <w:r w:rsidR="0069689E" w:rsidRPr="002346AA">
        <w:rPr>
          <w:rFonts w:ascii="UD デジタル 教科書体 NK-B" w:eastAsia="UD デジタル 教科書体 NK-B" w:hAnsi="游明朝" w:cs="Times New Roman" w:hint="eastAsia"/>
          <w:spacing w:val="-20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pacing w:val="-20"/>
                <w:sz w:val="8"/>
                <w:szCs w:val="28"/>
              </w:rPr>
              <w:t>けっか</w:t>
            </w:r>
          </w:rt>
          <w:rubyBase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pacing w:val="-20"/>
                <w:sz w:val="28"/>
                <w:szCs w:val="28"/>
              </w:rPr>
              <w:t>結果</w:t>
            </w:r>
          </w:rubyBase>
        </w:ruby>
      </w:r>
      <w:r w:rsidR="0069689E" w:rsidRPr="002346AA">
        <w:rPr>
          <w:rFonts w:ascii="UD デジタル 教科書体 NK-B" w:eastAsia="UD デジタル 教科書体 NK-B" w:hAnsi="游明朝" w:cs="Times New Roman" w:hint="eastAsia"/>
          <w:spacing w:val="-20"/>
          <w:sz w:val="28"/>
          <w:szCs w:val="28"/>
        </w:rPr>
        <w:t>の</w:t>
      </w:r>
      <w:r w:rsidR="0069689E" w:rsidRPr="002346AA">
        <w:rPr>
          <w:rFonts w:ascii="UD デジタル 教科書体 NK-B" w:eastAsia="UD デジタル 教科書体 NK-B" w:hAnsi="游明朝" w:cs="Times New Roman" w:hint="eastAsia"/>
          <w:spacing w:val="-20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pacing w:val="-20"/>
                <w:sz w:val="8"/>
                <w:szCs w:val="28"/>
              </w:rPr>
              <w:t>しんらいせい</w:t>
            </w:r>
          </w:rt>
          <w:rubyBase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pacing w:val="-20"/>
                <w:sz w:val="28"/>
                <w:szCs w:val="28"/>
              </w:rPr>
              <w:t>信頼性</w:t>
            </w:r>
          </w:rubyBase>
        </w:ruby>
      </w:r>
      <w:r w:rsidR="0069689E" w:rsidRPr="002346AA">
        <w:rPr>
          <w:rFonts w:ascii="UD デジタル 教科書体 NK-B" w:eastAsia="UD デジタル 教科書体 NK-B" w:hAnsi="游明朝" w:cs="Times New Roman" w:hint="eastAsia"/>
          <w:spacing w:val="-20"/>
          <w:sz w:val="28"/>
          <w:szCs w:val="28"/>
        </w:rPr>
        <w:t>や</w:t>
      </w:r>
      <w:r w:rsidR="0069689E" w:rsidRPr="002346AA">
        <w:rPr>
          <w:rFonts w:ascii="UD デジタル 教科書体 NK-B" w:eastAsia="UD デジタル 教科書体 NK-B" w:hAnsi="游明朝" w:cs="Times New Roman" w:hint="eastAsia"/>
          <w:spacing w:val="-20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pacing w:val="-20"/>
                <w:sz w:val="8"/>
                <w:szCs w:val="28"/>
              </w:rPr>
              <w:t>もんだいてん</w:t>
            </w:r>
          </w:rt>
          <w:rubyBase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pacing w:val="-20"/>
                <w:sz w:val="28"/>
                <w:szCs w:val="28"/>
              </w:rPr>
              <w:t>問題点</w:t>
            </w:r>
          </w:rubyBase>
        </w:ruby>
      </w:r>
      <w:r w:rsidR="0069689E" w:rsidRPr="002346AA">
        <w:rPr>
          <w:rFonts w:ascii="UD デジタル 教科書体 NK-B" w:eastAsia="UD デジタル 教科書体 NK-B" w:hAnsi="游明朝" w:cs="Times New Roman" w:hint="eastAsia"/>
          <w:spacing w:val="-20"/>
          <w:sz w:val="28"/>
          <w:szCs w:val="28"/>
        </w:rPr>
        <w:t xml:space="preserve">　…　</w:t>
      </w:r>
      <w:r w:rsidR="0069689E" w:rsidRPr="002346AA">
        <w:rPr>
          <w:rFonts w:ascii="UD デジタル 教科書体 NK-B" w:eastAsia="UD デジタル 教科書体 NK-B" w:hAnsi="游明朝" w:cs="Times New Roman" w:hint="eastAsia"/>
          <w:spacing w:val="-20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pacing w:val="-20"/>
                <w:sz w:val="8"/>
                <w:szCs w:val="28"/>
              </w:rPr>
              <w:t>けっか</w:t>
            </w:r>
          </w:rt>
          <w:rubyBase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pacing w:val="-20"/>
                <w:sz w:val="28"/>
                <w:szCs w:val="28"/>
              </w:rPr>
              <w:t>結果</w:t>
            </w:r>
          </w:rubyBase>
        </w:ruby>
      </w:r>
      <w:r w:rsidR="0069689E" w:rsidRPr="002346AA">
        <w:rPr>
          <w:rFonts w:ascii="UD デジタル 教科書体 NK-B" w:eastAsia="UD デジタル 教科書体 NK-B" w:hAnsi="游明朝" w:cs="Times New Roman" w:hint="eastAsia"/>
          <w:spacing w:val="-20"/>
          <w:sz w:val="28"/>
          <w:szCs w:val="28"/>
        </w:rPr>
        <w:t>の</w:t>
      </w:r>
      <w:r w:rsidR="0069689E" w:rsidRPr="002346AA">
        <w:rPr>
          <w:rFonts w:ascii="UD デジタル 教科書体 NK-B" w:eastAsia="UD デジタル 教科書体 NK-B" w:hAnsi="游明朝" w:cs="Times New Roman" w:hint="eastAsia"/>
          <w:spacing w:val="-20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pacing w:val="-20"/>
                <w:sz w:val="8"/>
                <w:szCs w:val="28"/>
              </w:rPr>
              <w:t>しんらいせい</w:t>
            </w:r>
          </w:rt>
          <w:rubyBase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pacing w:val="-20"/>
                <w:sz w:val="28"/>
                <w:szCs w:val="28"/>
              </w:rPr>
              <w:t>信頼性</w:t>
            </w:r>
          </w:rubyBase>
        </w:ruby>
      </w:r>
      <w:r w:rsidR="0069689E" w:rsidRPr="002346AA">
        <w:rPr>
          <w:rFonts w:ascii="UD デジタル 教科書体 NK-B" w:eastAsia="UD デジタル 教科書体 NK-B" w:hAnsi="游明朝" w:cs="Times New Roman" w:hint="eastAsia"/>
          <w:spacing w:val="-20"/>
          <w:sz w:val="28"/>
          <w:szCs w:val="28"/>
        </w:rPr>
        <w:t>を</w:t>
      </w:r>
      <w:r w:rsidR="0069689E" w:rsidRPr="002346AA">
        <w:rPr>
          <w:rFonts w:ascii="UD デジタル 教科書体 NK-B" w:eastAsia="UD デジタル 教科書体 NK-B" w:hAnsi="游明朝" w:cs="Times New Roman" w:hint="eastAsia"/>
          <w:spacing w:val="-20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pacing w:val="-20"/>
                <w:sz w:val="8"/>
                <w:szCs w:val="28"/>
              </w:rPr>
              <w:t>ひょうか</w:t>
            </w:r>
          </w:rt>
          <w:rubyBase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pacing w:val="-20"/>
                <w:sz w:val="28"/>
                <w:szCs w:val="28"/>
              </w:rPr>
              <w:t>評価</w:t>
            </w:r>
          </w:rubyBase>
        </w:ruby>
      </w:r>
      <w:r w:rsidR="0069689E" w:rsidRPr="002346AA">
        <w:rPr>
          <w:rFonts w:ascii="UD デジタル 教科書体 NK-B" w:eastAsia="UD デジタル 教科書体 NK-B" w:hAnsi="游明朝" w:cs="Times New Roman" w:hint="eastAsia"/>
          <w:spacing w:val="-20"/>
          <w:sz w:val="28"/>
          <w:szCs w:val="28"/>
        </w:rPr>
        <w:t>し、</w:t>
      </w:r>
      <w:r w:rsidR="0069689E" w:rsidRPr="002346AA">
        <w:rPr>
          <w:rFonts w:ascii="UD デジタル 教科書体 NK-B" w:eastAsia="UD デジタル 教科書体 NK-B" w:hAnsi="游明朝" w:cs="Times New Roman" w:hint="eastAsia"/>
          <w:spacing w:val="-20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pacing w:val="-20"/>
                <w:sz w:val="8"/>
                <w:szCs w:val="28"/>
              </w:rPr>
              <w:t>もんだいてん</w:t>
            </w:r>
          </w:rt>
          <w:rubyBase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pacing w:val="-20"/>
                <w:sz w:val="28"/>
                <w:szCs w:val="28"/>
              </w:rPr>
              <w:t>問題点</w:t>
            </w:r>
          </w:rubyBase>
        </w:ruby>
      </w:r>
      <w:r w:rsidR="0069689E" w:rsidRPr="002346AA">
        <w:rPr>
          <w:rFonts w:ascii="UD デジタル 教科書体 NK-B" w:eastAsia="UD デジタル 教科書体 NK-B" w:hAnsi="游明朝" w:cs="Times New Roman" w:hint="eastAsia"/>
          <w:spacing w:val="-20"/>
          <w:sz w:val="28"/>
          <w:szCs w:val="28"/>
        </w:rPr>
        <w:t>や</w:t>
      </w:r>
      <w:r w:rsidR="0069689E" w:rsidRPr="002346AA">
        <w:rPr>
          <w:rFonts w:ascii="UD デジタル 教科書体 NK-B" w:eastAsia="UD デジタル 教科書体 NK-B" w:hAnsi="游明朝" w:cs="Times New Roman" w:hint="eastAsia"/>
          <w:spacing w:val="-20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pacing w:val="-20"/>
                <w:sz w:val="8"/>
                <w:szCs w:val="28"/>
              </w:rPr>
              <w:t>かいぜんてん</w:t>
            </w:r>
          </w:rt>
          <w:rubyBase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pacing w:val="-20"/>
                <w:sz w:val="28"/>
                <w:szCs w:val="28"/>
              </w:rPr>
              <w:t>改善点</w:t>
            </w:r>
          </w:rubyBase>
        </w:ruby>
      </w:r>
      <w:r w:rsidR="0069689E" w:rsidRPr="002346AA">
        <w:rPr>
          <w:rFonts w:ascii="UD デジタル 教科書体 NK-B" w:eastAsia="UD デジタル 教科書体 NK-B" w:hAnsi="游明朝" w:cs="Times New Roman" w:hint="eastAsia"/>
          <w:spacing w:val="-20"/>
          <w:sz w:val="28"/>
          <w:szCs w:val="28"/>
        </w:rPr>
        <w:t>を</w:t>
      </w:r>
      <w:r w:rsidR="0069689E" w:rsidRPr="002346AA">
        <w:rPr>
          <w:rFonts w:ascii="UD デジタル 教科書体 NK-B" w:eastAsia="UD デジタル 教科書体 NK-B" w:hAnsi="游明朝" w:cs="Times New Roman" w:hint="eastAsia"/>
          <w:spacing w:val="-20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pacing w:val="-20"/>
                <w:sz w:val="8"/>
                <w:szCs w:val="28"/>
              </w:rPr>
              <w:t>かんが</w:t>
            </w:r>
          </w:rt>
          <w:rubyBase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pacing w:val="-20"/>
                <w:sz w:val="28"/>
                <w:szCs w:val="28"/>
              </w:rPr>
              <w:t>考</w:t>
            </w:r>
          </w:rubyBase>
        </w:ruby>
      </w:r>
      <w:r w:rsidR="0069689E" w:rsidRPr="002346AA">
        <w:rPr>
          <w:rFonts w:ascii="UD デジタル 教科書体 NK-B" w:eastAsia="UD デジタル 教科書体 NK-B" w:hAnsi="游明朝" w:cs="Times New Roman" w:hint="eastAsia"/>
          <w:spacing w:val="-20"/>
          <w:sz w:val="28"/>
          <w:szCs w:val="28"/>
        </w:rPr>
        <w:t>えま</w:t>
      </w:r>
      <w:r w:rsidRPr="002346AA">
        <w:rPr>
          <w:rFonts w:ascii="UD デジタル 教科書体 NK-B" w:eastAsia="UD デジタル 教科書体 NK-B" w:hAnsi="游明朝" w:cs="Times New Roman" w:hint="eastAsia"/>
          <w:spacing w:val="-20"/>
          <w:sz w:val="28"/>
          <w:szCs w:val="28"/>
        </w:rPr>
        <w:t>す</w:t>
      </w:r>
      <w:r w:rsidR="0069689E" w:rsidRPr="002346AA">
        <w:rPr>
          <w:rFonts w:ascii="UD デジタル 教科書体 NK-B" w:eastAsia="UD デジタル 教科書体 NK-B" w:hAnsi="游明朝" w:cs="Times New Roman" w:hint="eastAsia"/>
          <w:spacing w:val="-20"/>
          <w:sz w:val="28"/>
          <w:szCs w:val="28"/>
        </w:rPr>
        <w:t>。</w:t>
      </w:r>
    </w:p>
    <w:p w14:paraId="08B8AF8A" w14:textId="77777777" w:rsidR="00446BA3" w:rsidRPr="002346AA" w:rsidRDefault="00446BA3" w:rsidP="0069689E">
      <w:pPr>
        <w:spacing w:before="0" w:after="160" w:line="400" w:lineRule="exact"/>
        <w:rPr>
          <w:rFonts w:ascii="UD デジタル 教科書体 NK-B" w:eastAsia="UD デジタル 教科書体 NK-B" w:hAnsi="游明朝" w:cs="Times New Roman"/>
          <w:spacing w:val="-20"/>
          <w:sz w:val="28"/>
          <w:szCs w:val="28"/>
        </w:rPr>
      </w:pPr>
    </w:p>
    <w:p w14:paraId="420AEFB2" w14:textId="77777777" w:rsidR="008303A3" w:rsidRPr="002346AA" w:rsidRDefault="008303A3" w:rsidP="003A5A65">
      <w:pPr>
        <w:spacing w:before="0" w:line="680" w:lineRule="exact"/>
        <w:rPr>
          <w:rFonts w:ascii="UD デジタル 教科書体 NK-B" w:eastAsia="UD デジタル 教科書体 NK-B" w:hAnsi="游明朝" w:cs="Times New Roman"/>
          <w:spacing w:val="-20"/>
          <w:sz w:val="28"/>
          <w:szCs w:val="28"/>
        </w:rPr>
      </w:pPr>
    </w:p>
    <w:p w14:paraId="37142868" w14:textId="77777777" w:rsidR="007105E6" w:rsidRDefault="007105E6" w:rsidP="007105E6">
      <w:pPr>
        <w:spacing w:before="0" w:after="160" w:line="300" w:lineRule="exact"/>
        <w:ind w:firstLineChars="100" w:firstLine="280"/>
        <w:rPr>
          <w:rFonts w:ascii="UD デジタル 教科書体 NK-B" w:eastAsia="UD デジタル 教科書体 NK-B" w:hAnsi="游明朝" w:cs="Times New Roman"/>
          <w:sz w:val="28"/>
          <w:szCs w:val="28"/>
        </w:rPr>
      </w:pPr>
    </w:p>
    <w:p w14:paraId="58064265" w14:textId="44CB3FFE" w:rsidR="002346AA" w:rsidRPr="002346AA" w:rsidRDefault="0069689E" w:rsidP="0069689E">
      <w:pPr>
        <w:spacing w:before="0" w:after="160" w:line="400" w:lineRule="exact"/>
        <w:ind w:firstLineChars="100" w:firstLine="260"/>
        <w:rPr>
          <w:rFonts w:ascii="UD デジタル 教科書体 NK-B" w:eastAsia="UD デジタル 教科書体 NK-B" w:hAnsi="游明朝" w:cs="Times New Roman"/>
          <w:sz w:val="28"/>
          <w:szCs w:val="28"/>
        </w:rPr>
      </w:pPr>
      <w:r w:rsidRPr="002346AA">
        <w:rPr>
          <w:rFonts w:ascii="UD デジタル 教科書体 NK-B" w:eastAsia="UD デジタル 教科書体 NK-B" w:hAnsi="BIZ UDゴシック" w:cs="Times New Roman" w:hint="eastAsia"/>
          <w:noProof/>
          <w:sz w:val="26"/>
          <w:szCs w:val="26"/>
        </w:rPr>
        <w:drawing>
          <wp:anchor distT="0" distB="0" distL="114300" distR="114300" simplePos="0" relativeHeight="252126208" behindDoc="0" locked="0" layoutInCell="1" allowOverlap="1" wp14:anchorId="7942B5D3" wp14:editId="5EDF41FB">
            <wp:simplePos x="0" y="0"/>
            <wp:positionH relativeFrom="column">
              <wp:posOffset>2674620</wp:posOffset>
            </wp:positionH>
            <wp:positionV relativeFrom="paragraph">
              <wp:posOffset>756285</wp:posOffset>
            </wp:positionV>
            <wp:extent cx="4869815" cy="304800"/>
            <wp:effectExtent l="0" t="0" r="0" b="0"/>
            <wp:wrapNone/>
            <wp:docPr id="1114593883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また、「</w:t>
      </w:r>
      <w:r w:rsidR="00446BA3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446BA3" w:rsidRPr="002346AA">
              <w:rPr>
                <w:rFonts w:ascii="UD デジタル 教科書体 NK-B" w:eastAsia="UD デジタル 教科書体 NK-B" w:hAnsi="游明朝" w:cs="Times New Roman" w:hint="eastAsia"/>
                <w:sz w:val="8"/>
                <w:szCs w:val="28"/>
              </w:rPr>
              <w:t>じぶん</w:t>
            </w:r>
          </w:rt>
          <w:rubyBase>
            <w:r w:rsidR="00446BA3" w:rsidRPr="002346AA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自分</w:t>
            </w:r>
          </w:rubyBase>
        </w:ruby>
      </w:r>
      <w:r w:rsidR="00446BA3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446BA3" w:rsidRPr="002346AA">
              <w:rPr>
                <w:rFonts w:ascii="UD デジタル 教科書体 NK-B" w:eastAsia="UD デジタル 教科書体 NK-B" w:hAnsi="游明朝" w:cs="Times New Roman" w:hint="eastAsia"/>
                <w:sz w:val="8"/>
                <w:szCs w:val="28"/>
              </w:rPr>
              <w:t>じしん</w:t>
            </w:r>
          </w:rt>
          <w:rubyBase>
            <w:r w:rsidR="00446BA3" w:rsidRPr="002346AA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自身</w:t>
            </w:r>
          </w:rubyBase>
        </w:ruby>
      </w:r>
      <w:r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で</w:t>
      </w:r>
      <w:r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8"/>
                <w:szCs w:val="28"/>
              </w:rPr>
              <w:t>え</w:t>
            </w:r>
          </w:rt>
          <w:rubyBase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得</w:t>
            </w:r>
          </w:rubyBase>
        </w:ruby>
      </w:r>
      <w:r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た</w:t>
      </w:r>
      <w:r w:rsidR="007105E6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7105E6" w:rsidRPr="007105E6">
              <w:rPr>
                <w:rFonts w:ascii="UD デジタル 教科書体 N-R" w:eastAsia="UD デジタル 教科書体 N-R" w:hAnsi="游明朝" w:cs="Times New Roman"/>
                <w:sz w:val="8"/>
                <w:szCs w:val="28"/>
              </w:rPr>
              <w:t>けっか</w:t>
            </w:r>
          </w:rt>
          <w:rubyBase>
            <w:r w:rsidR="007105E6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結果</w:t>
            </w:r>
          </w:rubyBase>
        </w:ruby>
      </w:r>
      <w:r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や</w:t>
      </w:r>
      <w:r w:rsidR="00446BA3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446BA3" w:rsidRPr="002346AA">
              <w:rPr>
                <w:rFonts w:ascii="UD デジタル 教科書体 NK-B" w:eastAsia="UD デジタル 教科書体 NK-B" w:hAnsi="游明朝" w:cs="Times New Roman" w:hint="eastAsia"/>
                <w:sz w:val="8"/>
                <w:szCs w:val="28"/>
              </w:rPr>
              <w:t>じぶん</w:t>
            </w:r>
          </w:rt>
          <w:rubyBase>
            <w:r w:rsidR="00446BA3" w:rsidRPr="002346AA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自分</w:t>
            </w:r>
          </w:rubyBase>
        </w:ruby>
      </w:r>
      <w:r w:rsidR="00446BA3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446BA3" w:rsidRPr="002346AA">
              <w:rPr>
                <w:rFonts w:ascii="UD デジタル 教科書体 NK-B" w:eastAsia="UD デジタル 教科書体 NK-B" w:hAnsi="游明朝" w:cs="Times New Roman" w:hint="eastAsia"/>
                <w:sz w:val="8"/>
                <w:szCs w:val="28"/>
              </w:rPr>
              <w:t>じしん</w:t>
            </w:r>
          </w:rt>
          <w:rubyBase>
            <w:r w:rsidR="00446BA3" w:rsidRPr="002346AA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自身</w:t>
            </w:r>
          </w:rubyBase>
        </w:ruby>
      </w:r>
      <w:r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で</w:t>
      </w:r>
      <w:r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8"/>
                <w:szCs w:val="28"/>
              </w:rPr>
              <w:t>かんが</w:t>
            </w:r>
          </w:rt>
          <w:rubyBase>
            <w:r w:rsidR="0069689E" w:rsidRPr="002346AA">
              <w:rPr>
                <w:rFonts w:ascii="UD デジタル 教科書体 NK-B" w:eastAsia="UD デジタル 教科書体 NK-B" w:hAnsi="游明朝" w:cs="Times New Roman" w:hint="eastAsia"/>
                <w:sz w:val="28"/>
                <w:szCs w:val="28"/>
              </w:rPr>
              <w:t>考</w:t>
            </w:r>
          </w:rubyBase>
        </w:ruby>
      </w:r>
      <w:r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えたこと」と「インターネットや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さんこう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参考</w:t>
            </w:r>
          </w:rubyBase>
        </w:ruby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ぶんけん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文献</w:t>
            </w:r>
          </w:rubyBase>
        </w:ruby>
      </w:r>
      <w:r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に</w:t>
      </w:r>
      <w:r w:rsidR="00A85851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A85851" w:rsidRPr="00A85851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か</w:t>
            </w:r>
          </w:rt>
          <w:rubyBase>
            <w:r w:rsidR="00A85851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書</w:t>
            </w:r>
          </w:rubyBase>
        </w:ruby>
      </w:r>
      <w:r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いてあること」</w:t>
      </w:r>
      <w:r w:rsidR="00332AD3"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を</w:t>
      </w:r>
      <w:r w:rsidR="00332AD3">
        <w:rPr>
          <w:rFonts w:ascii="UD デジタル 教科書体 NK-B" w:eastAsia="UD デジタル 教科書体 NK-B" w:hAnsi="游明朝" w:cs="Times New Roman"/>
          <w:sz w:val="28"/>
          <w:szCs w:val="28"/>
        </w:rPr>
        <w:ruby>
          <w:rubyPr>
            <w:rubyAlign w:val="distributeSpace"/>
            <w:hps w:val="8"/>
            <w:hpsRaise w:val="26"/>
            <w:hpsBaseText w:val="28"/>
            <w:lid w:val="ja-JP"/>
          </w:rubyPr>
          <w:rt>
            <w:r w:rsidR="00332AD3" w:rsidRPr="00332AD3">
              <w:rPr>
                <w:rFonts w:ascii="UD デジタル 教科書体 NK-B" w:eastAsia="UD デジタル 教科書体 NK-B" w:hAnsi="游明朝" w:cs="Times New Roman"/>
                <w:sz w:val="8"/>
                <w:szCs w:val="28"/>
              </w:rPr>
              <w:t>くべつ</w:t>
            </w:r>
          </w:rt>
          <w:rubyBase>
            <w:r w:rsidR="00332AD3">
              <w:rPr>
                <w:rFonts w:ascii="UD デジタル 教科書体 NK-B" w:eastAsia="UD デジタル 教科書体 NK-B" w:hAnsi="游明朝" w:cs="Times New Roman"/>
                <w:sz w:val="28"/>
                <w:szCs w:val="28"/>
              </w:rPr>
              <w:t>区別</w:t>
            </w:r>
          </w:rubyBase>
        </w:ruby>
      </w:r>
      <w:r w:rsidRPr="002346AA">
        <w:rPr>
          <w:rFonts w:ascii="UD デジタル 教科書体 NK-B" w:eastAsia="UD デジタル 教科書体 NK-B" w:hAnsi="游明朝" w:cs="Times New Roman" w:hint="eastAsia"/>
          <w:sz w:val="28"/>
          <w:szCs w:val="28"/>
        </w:rPr>
        <w:t>してかきましょう。</w:t>
      </w:r>
    </w:p>
    <w:p w14:paraId="170EB4F3" w14:textId="39C72F83" w:rsidR="00446BA3" w:rsidRPr="0069689E" w:rsidRDefault="00446BA3" w:rsidP="0069689E">
      <w:pPr>
        <w:spacing w:before="0" w:after="160" w:line="400" w:lineRule="exact"/>
        <w:ind w:firstLineChars="100" w:firstLine="522"/>
        <w:rPr>
          <w:rFonts w:ascii="UD デジタル 教科書体 N-R" w:eastAsia="UD デジタル 教科書体 N-R" w:hAnsi="游明朝" w:cs="Times New Roman"/>
          <w:sz w:val="28"/>
          <w:szCs w:val="28"/>
        </w:rPr>
      </w:pPr>
      <w:r>
        <w:rPr>
          <w:rFonts w:ascii="ＭＳ ゴシック" w:eastAsia="ＭＳ ゴシック" w:hAnsi="ＭＳ ゴシック"/>
          <w:b/>
          <w:bCs/>
          <w:noProof/>
          <w:sz w:val="52"/>
          <w:szCs w:val="36"/>
          <w:lang w:val="ja-JP" w:bidi="ja-JP"/>
        </w:rPr>
        <mc:AlternateContent>
          <mc:Choice Requires="wps">
            <w:drawing>
              <wp:anchor distT="0" distB="0" distL="114300" distR="114300" simplePos="0" relativeHeight="252079104" behindDoc="0" locked="0" layoutInCell="1" allowOverlap="1" wp14:anchorId="64B88A5F" wp14:editId="69F55F99">
                <wp:simplePos x="0" y="0"/>
                <wp:positionH relativeFrom="column">
                  <wp:posOffset>655955</wp:posOffset>
                </wp:positionH>
                <wp:positionV relativeFrom="paragraph">
                  <wp:posOffset>-17145</wp:posOffset>
                </wp:positionV>
                <wp:extent cx="5425440" cy="830580"/>
                <wp:effectExtent l="0" t="0" r="0" b="7620"/>
                <wp:wrapNone/>
                <wp:docPr id="1913852535" name="テキスト ボックス 19138525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25440" cy="8305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bookmarkStart w:id="9" w:name="失敗した！？"/>
                          <w:p w14:paraId="5E790AC9" w14:textId="2778C19E" w:rsidR="00917304" w:rsidRPr="002E32A6" w:rsidRDefault="00917304" w:rsidP="00917304">
                            <w:pPr>
                              <w:spacing w:before="100" w:beforeAutospacing="1"/>
                              <w:jc w:val="center"/>
                              <w:rPr>
                                <w:rFonts w:ascii="UD デジタル 教科書体 NK-B" w:eastAsia="UD デジタル 教科書体 NK-B" w:hAnsi="ＭＳ ゴシック"/>
                                <w:color w:val="FFFFFF" w:themeColor="background1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UD デジタル 教科書体 NK-B" w:eastAsia="UD デジタル 教科書体 NK-B" w:hAnsi="ＭＳ ゴシック"/>
                                <w:color w:val="FFFFFF" w:themeColor="background1"/>
                                <w:sz w:val="72"/>
                                <w:szCs w:val="72"/>
                              </w:rPr>
                              <w:ruby>
                                <w:rubyPr>
                                  <w:rubyAlign w:val="distributeSpace"/>
                                  <w:hps w:val="18"/>
                                  <w:hpsRaise w:val="70"/>
                                  <w:hpsBaseText w:val="72"/>
                                  <w:lid w:val="ja-JP"/>
                                </w:rubyPr>
                                <w:rt>
                                  <w:r w:rsidR="00917304" w:rsidRPr="002E32A6">
                                    <w:rPr>
                                      <w:rFonts w:ascii="UD デジタル 教科書体 NK-B" w:eastAsia="UD デジタル 教科書体 NK-B" w:hAnsi="ＭＳ ゴシック"/>
                                      <w:color w:val="FFFFFF" w:themeColor="background1"/>
                                      <w:sz w:val="18"/>
                                      <w:szCs w:val="72"/>
                                    </w:rPr>
                                    <w:t>しっぱい</w:t>
                                  </w:r>
                                </w:rt>
                                <w:rubyBase>
                                  <w:r w:rsidR="00917304">
                                    <w:rPr>
                                      <w:rFonts w:ascii="UD デジタル 教科書体 NK-B" w:eastAsia="UD デジタル 教科書体 NK-B" w:hAnsi="ＭＳ ゴシック"/>
                                      <w:color w:val="FFFFFF" w:themeColor="background1"/>
                                      <w:sz w:val="72"/>
                                      <w:szCs w:val="72"/>
                                    </w:rPr>
                                    <w:t>失敗</w:t>
                                  </w:r>
                                </w:rubyBase>
                              </w:ruby>
                            </w:r>
                            <w:r w:rsidRPr="002E32A6">
                              <w:rPr>
                                <w:rFonts w:ascii="UD デジタル 教科書体 NK-B" w:eastAsia="UD デジタル 教科書体 NK-B" w:hAnsi="ＭＳ ゴシック" w:hint="eastAsia"/>
                                <w:color w:val="FFFFFF" w:themeColor="background1"/>
                                <w:sz w:val="72"/>
                                <w:szCs w:val="72"/>
                              </w:rPr>
                              <w:t>した</w:t>
                            </w:r>
                            <w:r>
                              <w:rPr>
                                <w:rFonts w:ascii="UD デジタル 教科書体 NK-B" w:eastAsia="UD デジタル 教科書体 NK-B" w:hAnsi="ＭＳ ゴシック"/>
                                <w:color w:val="FFFFFF" w:themeColor="background1"/>
                                <w:sz w:val="72"/>
                                <w:szCs w:val="72"/>
                              </w:rPr>
                              <w:t>！</w:t>
                            </w:r>
                            <w:r w:rsidRPr="002E32A6">
                              <w:rPr>
                                <w:rFonts w:ascii="UD デジタル 教科書体 NK-B" w:eastAsia="UD デジタル 教科書体 NK-B" w:hAnsi="ＭＳ ゴシック" w:hint="eastAsia"/>
                                <w:color w:val="FFFFFF" w:themeColor="background1"/>
                                <w:sz w:val="72"/>
                                <w:szCs w:val="72"/>
                              </w:rPr>
                              <w:t>？</w:t>
                            </w:r>
                          </w:p>
                          <w:bookmarkEnd w:id="9"/>
                          <w:p w14:paraId="649FA725" w14:textId="77777777" w:rsidR="00917304" w:rsidRPr="009E5E01" w:rsidRDefault="00917304" w:rsidP="00917304">
                            <w:pPr>
                              <w:spacing w:before="0" w:line="0" w:lineRule="atLeast"/>
                              <w:jc w:val="center"/>
                              <w:rPr>
                                <w:rFonts w:ascii="UD デジタル 教科書体 NK-B" w:eastAsia="UD デジタル 教科書体 NK-B"/>
                                <w:color w:val="FFFFFF" w:themeColor="background1"/>
                                <w14:textFill>
                                  <w14:noFill/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4B88A5F" id="テキスト ボックス 1913852535" o:spid="_x0000_s1164" type="#_x0000_t202" style="position:absolute;left:0;text-align:left;margin-left:51.65pt;margin-top:-1.35pt;width:427.2pt;height:65.4pt;z-index:2520791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" filled="f" stroked="f" strokeweight=".5pt">
                <v:textbox>
                  <w:txbxContent>
                    <w:bookmarkStart w:id="15" w:name="失敗した！？"/>
                    <w:p w14:paraId="5E790AC9" w14:textId="2778C19E" w:rsidR="00917304" w:rsidRPr="002E32A6" w:rsidRDefault="00917304" w:rsidP="00917304">
                      <w:pPr>
                        <w:spacing w:before="100" w:beforeAutospacing="1"/>
                        <w:jc w:val="center"/>
                        <w:rPr>
                          <w:rFonts w:ascii="UD デジタル 教科書体 NK-B" w:eastAsia="UD デジタル 教科書体 NK-B" w:hAnsi="ＭＳ ゴシック"/>
                          <w:color w:val="FFFFFF" w:themeColor="background1"/>
                          <w:sz w:val="72"/>
                          <w:szCs w:val="72"/>
                        </w:rPr>
                      </w:pPr>
                      <w:r>
                        <w:rPr>
                          <w:rFonts w:ascii="UD デジタル 教科書体 NK-B" w:eastAsia="UD デジタル 教科書体 NK-B" w:hAnsi="ＭＳ ゴシック"/>
                          <w:color w:val="FFFFFF" w:themeColor="background1"/>
                          <w:sz w:val="72"/>
                          <w:szCs w:val="72"/>
                        </w:rPr>
                        <w:ruby>
                          <w:rubyPr>
                            <w:rubyAlign w:val="distributeSpace"/>
                            <w:hps w:val="18"/>
                            <w:hpsRaise w:val="70"/>
                            <w:hpsBaseText w:val="72"/>
                            <w:lid w:val="ja-JP"/>
                          </w:rubyPr>
                          <w:rt>
                            <w:r w:rsidR="00917304" w:rsidRPr="002E32A6">
                              <w:rPr>
                                <w:rFonts w:ascii="UD デジタル 教科書体 NK-B" w:eastAsia="UD デジタル 教科書体 NK-B" w:hAnsi="ＭＳ ゴシック"/>
                                <w:color w:val="FFFFFF" w:themeColor="background1"/>
                                <w:sz w:val="18"/>
                                <w:szCs w:val="72"/>
                              </w:rPr>
                              <w:t>しっぱい</w:t>
                            </w:r>
                          </w:rt>
                          <w:rubyBase>
                            <w:r w:rsidR="00917304">
                              <w:rPr>
                                <w:rFonts w:ascii="UD デジタル 教科書体 NK-B" w:eastAsia="UD デジタル 教科書体 NK-B" w:hAnsi="ＭＳ ゴシック"/>
                                <w:color w:val="FFFFFF" w:themeColor="background1"/>
                                <w:sz w:val="72"/>
                                <w:szCs w:val="72"/>
                              </w:rPr>
                              <w:t>失敗</w:t>
                            </w:r>
                          </w:rubyBase>
                        </w:ruby>
                      </w:r>
                      <w:r w:rsidRPr="002E32A6">
                        <w:rPr>
                          <w:rFonts w:ascii="UD デジタル 教科書体 NK-B" w:eastAsia="UD デジタル 教科書体 NK-B" w:hAnsi="ＭＳ ゴシック" w:hint="eastAsia"/>
                          <w:color w:val="FFFFFF" w:themeColor="background1"/>
                          <w:sz w:val="72"/>
                          <w:szCs w:val="72"/>
                        </w:rPr>
                        <w:t>した</w:t>
                      </w:r>
                      <w:r>
                        <w:rPr>
                          <w:rFonts w:ascii="UD デジタル 教科書体 NK-B" w:eastAsia="UD デジタル 教科書体 NK-B" w:hAnsi="ＭＳ ゴシック"/>
                          <w:color w:val="FFFFFF" w:themeColor="background1"/>
                          <w:sz w:val="72"/>
                          <w:szCs w:val="72"/>
                        </w:rPr>
                        <w:t>！</w:t>
                      </w:r>
                      <w:r w:rsidRPr="002E32A6">
                        <w:rPr>
                          <w:rFonts w:ascii="UD デジタル 教科書体 NK-B" w:eastAsia="UD デジタル 教科書体 NK-B" w:hAnsi="ＭＳ ゴシック" w:hint="eastAsia"/>
                          <w:color w:val="FFFFFF" w:themeColor="background1"/>
                          <w:sz w:val="72"/>
                          <w:szCs w:val="72"/>
                        </w:rPr>
                        <w:t>？</w:t>
                      </w:r>
                    </w:p>
                    <w:bookmarkEnd w:id="15"/>
                    <w:p w14:paraId="649FA725" w14:textId="77777777" w:rsidR="00917304" w:rsidRPr="009E5E01" w:rsidRDefault="00917304" w:rsidP="00917304">
                      <w:pPr>
                        <w:spacing w:before="0" w:line="0" w:lineRule="atLeast"/>
                        <w:jc w:val="center"/>
                        <w:rPr>
                          <w:rFonts w:ascii="UD デジタル 教科書体 NK-B" w:eastAsia="UD デジタル 教科書体 NK-B"/>
                          <w:color w:val="FFFFFF" w:themeColor="background1"/>
                          <w14:textFill>
                            <w14:noFill/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ＭＳ ゴシック" w:eastAsia="ＭＳ ゴシック" w:hAnsi="ＭＳ ゴシック"/>
          <w:b/>
          <w:bCs/>
          <w:noProof/>
          <w:sz w:val="52"/>
          <w:szCs w:val="36"/>
          <w:lang w:val="ja-JP" w:bidi="ja-JP"/>
        </w:rPr>
        <mc:AlternateContent>
          <mc:Choice Requires="wps">
            <w:drawing>
              <wp:anchor distT="0" distB="0" distL="114300" distR="114300" simplePos="0" relativeHeight="252078080" behindDoc="1" locked="0" layoutInCell="1" allowOverlap="1" wp14:anchorId="42D970B1" wp14:editId="6024CEF5">
                <wp:simplePos x="0" y="0"/>
                <wp:positionH relativeFrom="column">
                  <wp:posOffset>-6985</wp:posOffset>
                </wp:positionH>
                <wp:positionV relativeFrom="paragraph">
                  <wp:posOffset>-421005</wp:posOffset>
                </wp:positionV>
                <wp:extent cx="6492240" cy="1569720"/>
                <wp:effectExtent l="0" t="0" r="22860" b="11430"/>
                <wp:wrapNone/>
                <wp:docPr id="1004416409" name="スクロール: 横 10044164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92240" cy="1569720"/>
                        </a:xfrm>
                        <a:prstGeom prst="horizontalScroll">
                          <a:avLst/>
                        </a:prstGeom>
                        <a:gradFill>
                          <a:gsLst>
                            <a:gs pos="37901">
                              <a:srgbClr val="FF9494"/>
                            </a:gs>
                            <a:gs pos="33802">
                              <a:srgbClr val="FF8F8F"/>
                            </a:gs>
                            <a:gs pos="15120">
                              <a:srgbClr val="FF7878"/>
                            </a:gs>
                            <a:gs pos="0">
                              <a:srgbClr val="FF0000">
                                <a:lumMod val="60000"/>
                                <a:lumOff val="40000"/>
                              </a:srgbClr>
                            </a:gs>
                            <a:gs pos="42000">
                              <a:srgbClr val="FF0000">
                                <a:lumMod val="40000"/>
                                <a:lumOff val="60000"/>
                              </a:srgbClr>
                            </a:gs>
                            <a:gs pos="83000">
                              <a:srgbClr val="FF0000">
                                <a:lumMod val="20000"/>
                                <a:lumOff val="80000"/>
                              </a:srgbClr>
                            </a:gs>
                            <a:gs pos="100000">
                              <a:sysClr val="window" lastClr="FFFFFF">
                                <a:lumMod val="95000"/>
                              </a:sysClr>
                            </a:gs>
                          </a:gsLst>
                          <a:lin ang="5400000" scaled="1"/>
                        </a:gra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6899577" w14:textId="77777777" w:rsidR="00917304" w:rsidRDefault="00917304" w:rsidP="0091730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D970B1" id="スクロール: 横 1004416409" o:spid="_x0000_s1165" type="#_x0000_t98" style="position:absolute;left:0;text-align:left;margin-left:-.55pt;margin-top:-33.15pt;width:511.2pt;height:123.6pt;z-index:-2512384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" fillcolor="#f66" strokecolor="window" strokeweight="1pt">
                <v:fill color2="#f2f2f2" colors="0 #f66;9909f #ff7878;22152f #ff8f8f;24839f #ff9494;27525f #f99;54395f #fcc;1 #f2f2f2" focus="100%" type="gradient"/>
                <v:stroke joinstyle="miter"/>
                <v:textbox>
                  <w:txbxContent>
                    <w:p w14:paraId="06899577" w14:textId="77777777" w:rsidR="00917304" w:rsidRDefault="00917304" w:rsidP="00917304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55C38BD9" w14:textId="29768344" w:rsidR="00917304" w:rsidRDefault="002A4EB2" w:rsidP="00917304">
      <w:pPr>
        <w:tabs>
          <w:tab w:val="left" w:pos="6231"/>
        </w:tabs>
        <w:rPr>
          <w:noProof/>
          <w:lang w:val="ja-JP" w:bidi="ja-JP"/>
        </w:rPr>
      </w:pPr>
      <w:r>
        <w:rPr>
          <w:noProof/>
        </w:rPr>
        <w:drawing>
          <wp:anchor distT="0" distB="0" distL="114300" distR="114300" simplePos="0" relativeHeight="252197888" behindDoc="0" locked="0" layoutInCell="1" allowOverlap="1" wp14:anchorId="02EE9529" wp14:editId="059567AE">
            <wp:simplePos x="0" y="0"/>
            <wp:positionH relativeFrom="column">
              <wp:posOffset>5060315</wp:posOffset>
            </wp:positionH>
            <wp:positionV relativeFrom="paragraph">
              <wp:posOffset>64135</wp:posOffset>
            </wp:positionV>
            <wp:extent cx="732790" cy="732790"/>
            <wp:effectExtent l="0" t="0" r="0" b="0"/>
            <wp:wrapNone/>
            <wp:docPr id="1856980860" name="図 1" descr="研究が上手く行かない人のイラスト（女性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1019714" name="図 1701019714" descr="研究が上手く行かない人のイラスト（女性）"/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2790" cy="73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9D8F054" w14:textId="77777777" w:rsidR="00917304" w:rsidRDefault="00917304" w:rsidP="00917304">
      <w:pPr>
        <w:rPr>
          <w:noProof/>
          <w:lang w:val="ja-JP" w:bidi="ja-JP"/>
        </w:rPr>
      </w:pPr>
    </w:p>
    <w:p w14:paraId="6E9393B1" w14:textId="77777777" w:rsidR="00917304" w:rsidRPr="00DB37C3" w:rsidRDefault="00917304" w:rsidP="00917304">
      <w:pPr>
        <w:rPr>
          <w:noProof/>
        </w:rPr>
      </w:pPr>
      <w:r>
        <w:rPr>
          <w:rFonts w:ascii="ＭＳ ゴシック" w:eastAsia="ＭＳ ゴシック" w:hAnsi="ＭＳ ゴシック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81152" behindDoc="0" locked="0" layoutInCell="1" allowOverlap="1" wp14:anchorId="41F5E6A0" wp14:editId="146DB4E6">
                <wp:simplePos x="0" y="0"/>
                <wp:positionH relativeFrom="column">
                  <wp:posOffset>-113665</wp:posOffset>
                </wp:positionH>
                <wp:positionV relativeFrom="paragraph">
                  <wp:posOffset>249555</wp:posOffset>
                </wp:positionV>
                <wp:extent cx="6720840" cy="2849880"/>
                <wp:effectExtent l="0" t="0" r="22860" b="26670"/>
                <wp:wrapNone/>
                <wp:docPr id="643417310" name="四角形: 角を丸くする 643417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20840" cy="2849880"/>
                        </a:xfrm>
                        <a:prstGeom prst="roundRect">
                          <a:avLst/>
                        </a:prstGeom>
                        <a:noFill/>
                        <a:ln w="12700" cap="flat" cmpd="sng" algn="ctr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ACC71A4" w14:textId="10502F85" w:rsidR="006E6672" w:rsidRPr="006E6672" w:rsidRDefault="00917304" w:rsidP="006E6672">
                            <w:pPr>
                              <w:ind w:firstLineChars="100" w:firstLine="360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</w:pP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10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10"/>
                                      <w:sz w:val="12"/>
                                      <w:szCs w:val="36"/>
                                    </w:rPr>
                                    <w:t>だいじょうぶ</w:t>
                                  </w:r>
                                </w:rt>
                                <w:rubyBase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10"/>
                                      <w:sz w:val="36"/>
                                      <w:szCs w:val="36"/>
                                    </w:rPr>
                                    <w:t>大丈夫</w:t>
                                  </w:r>
                                </w:rubyBase>
                              </w:ruby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10"/>
                                <w:sz w:val="36"/>
                                <w:szCs w:val="36"/>
                              </w:rPr>
                              <w:t>です！</w:t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10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10"/>
                                      <w:sz w:val="12"/>
                                      <w:szCs w:val="36"/>
                                    </w:rPr>
                                    <w:t>げんいん</w:t>
                                  </w:r>
                                </w:rt>
                                <w:rubyBase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10"/>
                                      <w:sz w:val="36"/>
                                      <w:szCs w:val="36"/>
                                    </w:rPr>
                                    <w:t>原因</w:t>
                                  </w:r>
                                </w:rubyBase>
                              </w:ruby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10"/>
                                <w:sz w:val="36"/>
                                <w:szCs w:val="36"/>
                              </w:rPr>
                              <w:t>を</w:t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10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10"/>
                                      <w:sz w:val="12"/>
                                      <w:szCs w:val="36"/>
                                    </w:rPr>
                                    <w:t>かんが</w:t>
                                  </w:r>
                                </w:rt>
                                <w:rubyBase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10"/>
                                      <w:sz w:val="36"/>
                                      <w:szCs w:val="36"/>
                                    </w:rPr>
                                    <w:t>考</w:t>
                                  </w:r>
                                </w:rubyBase>
                              </w:ruby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10"/>
                                <w:sz w:val="36"/>
                                <w:szCs w:val="36"/>
                              </w:rPr>
                              <w:t>えて、</w:t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10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10"/>
                                      <w:sz w:val="12"/>
                                      <w:szCs w:val="36"/>
                                    </w:rPr>
                                    <w:t>じょうけん</w:t>
                                  </w:r>
                                </w:rt>
                                <w:rubyBase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10"/>
                                      <w:sz w:val="36"/>
                                      <w:szCs w:val="36"/>
                                    </w:rPr>
                                    <w:t>条件</w:t>
                                  </w:r>
                                </w:rubyBase>
                              </w:ruby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10"/>
                                <w:sz w:val="36"/>
                                <w:szCs w:val="36"/>
                              </w:rPr>
                              <w:t>を１つだけ</w:t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10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10"/>
                                      <w:sz w:val="12"/>
                                      <w:szCs w:val="36"/>
                                    </w:rPr>
                                    <w:t>か</w:t>
                                  </w:r>
                                </w:rt>
                                <w:rubyBase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10"/>
                                      <w:sz w:val="36"/>
                                      <w:szCs w:val="36"/>
                                    </w:rPr>
                                    <w:t>変</w:t>
                                  </w:r>
                                </w:rubyBase>
                              </w:ruby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10"/>
                                <w:sz w:val="36"/>
                                <w:szCs w:val="36"/>
                              </w:rPr>
                              <w:t>えてみたり、</w:t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テーマを</w:t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12"/>
                                      <w:szCs w:val="36"/>
                                    </w:rPr>
                                    <w:t>か</w:t>
                                  </w:r>
                                </w:rt>
                                <w:rubyBase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36"/>
                                      <w:szCs w:val="36"/>
                                    </w:rPr>
                                    <w:t>変</w:t>
                                  </w:r>
                                </w:rubyBase>
                              </w:ruby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えてみたり、</w:t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12"/>
                                      <w:szCs w:val="36"/>
                                    </w:rPr>
                                    <w:t>じっけん</w:t>
                                  </w:r>
                                </w:rt>
                                <w:rubyBase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36"/>
                                      <w:szCs w:val="36"/>
                                    </w:rPr>
                                    <w:t>実験</w:t>
                                  </w:r>
                                </w:rubyBase>
                              </w:ruby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12"/>
                                      <w:szCs w:val="36"/>
                                    </w:rPr>
                                    <w:t>ほうほう</w:t>
                                  </w:r>
                                </w:rt>
                                <w:rubyBase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36"/>
                                      <w:szCs w:val="36"/>
                                    </w:rPr>
                                    <w:t>方法</w:t>
                                  </w:r>
                                </w:rubyBase>
                              </w:ruby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を</w:t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12"/>
                                      <w:szCs w:val="36"/>
                                    </w:rPr>
                                    <w:t>か</w:t>
                                  </w:r>
                                </w:rt>
                                <w:rubyBase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36"/>
                                      <w:szCs w:val="36"/>
                                    </w:rPr>
                                    <w:t>変</w:t>
                                  </w:r>
                                </w:rubyBase>
                              </w:ruby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え</w:t>
                            </w:r>
                            <w:r w:rsidR="001F78BE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て</w:t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み</w:t>
                            </w:r>
                            <w:r w:rsidR="006A2435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たりし</w:t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て、もう</w:t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12"/>
                                      <w:szCs w:val="36"/>
                                    </w:rPr>
                                    <w:t>いちど</w:t>
                                  </w:r>
                                </w:rt>
                                <w:rubyBase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36"/>
                                      <w:szCs w:val="36"/>
                                    </w:rPr>
                                    <w:t>一度</w:t>
                                  </w:r>
                                </w:rubyBase>
                              </w:ruby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やってみよう</w:t>
                            </w:r>
                            <w:r w:rsidR="006E6672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。</w:t>
                            </w:r>
                            <w:r w:rsidR="006E6672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6E6672" w:rsidRPr="006E6672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12"/>
                                      <w:szCs w:val="36"/>
                                    </w:rPr>
                                    <w:t>あたら</w:t>
                                  </w:r>
                                </w:rt>
                                <w:rubyBase>
                                  <w:r w:rsidR="006E6672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36"/>
                                      <w:szCs w:val="36"/>
                                    </w:rPr>
                                    <w:t>新</w:t>
                                  </w:r>
                                </w:rubyBase>
                              </w:ruby>
                            </w:r>
                            <w:r w:rsidR="006E6672" w:rsidRPr="006E6672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しい</w:t>
                            </w:r>
                            <w:r w:rsidR="006E6672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6E6672" w:rsidRPr="006E6672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12"/>
                                      <w:szCs w:val="36"/>
                                    </w:rPr>
                                    <w:t>ぎもん</w:t>
                                  </w:r>
                                </w:rt>
                                <w:rubyBase>
                                  <w:r w:rsidR="006E6672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36"/>
                                      <w:szCs w:val="36"/>
                                    </w:rPr>
                                    <w:t>疑問</w:t>
                                  </w:r>
                                </w:rubyBase>
                              </w:ruby>
                            </w:r>
                            <w:r w:rsidR="006E6672" w:rsidRPr="006E6672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が</w:t>
                            </w:r>
                            <w:r w:rsidR="006E6672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4"/>
                                  <w:hpsBaseText w:val="36"/>
                                  <w:lid w:val="ja-JP"/>
                                </w:rubyPr>
                                <w:rt>
                                  <w:r w:rsidR="006E6672" w:rsidRPr="006E6672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12"/>
                                      <w:szCs w:val="36"/>
                                    </w:rPr>
                                    <w:t>み</w:t>
                                  </w:r>
                                </w:rt>
                                <w:rubyBase>
                                  <w:r w:rsidR="006E6672">
                                    <w:rPr>
                                      <w:rFonts w:ascii="UD デジタル 教科書体 NK-B" w:eastAsia="UD デジタル 教科書体 NK-B" w:hAnsi="ＭＳ ゴシック"/>
                                      <w:b/>
                                      <w:bCs/>
                                      <w:noProof/>
                                      <w:color w:val="000000" w:themeColor="text1"/>
                                      <w:spacing w:val="-22"/>
                                      <w:sz w:val="36"/>
                                      <w:szCs w:val="36"/>
                                    </w:rPr>
                                    <w:t>見</w:t>
                                  </w:r>
                                </w:rubyBase>
                              </w:ruby>
                            </w:r>
                            <w:r w:rsidR="006E6672" w:rsidRPr="006E6672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つかるかもしれません。</w:t>
                            </w:r>
                          </w:p>
                          <w:p w14:paraId="0E7E8327" w14:textId="41DE26E3" w:rsidR="00917304" w:rsidRPr="009E5E01" w:rsidRDefault="00917304" w:rsidP="00917304">
                            <w:pPr>
                              <w:spacing w:line="380" w:lineRule="exact"/>
                              <w:ind w:firstLineChars="100" w:firstLine="320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0"/>
                                  <w:hpsBaseText w:val="32"/>
                                  <w:lid w:val="ja-JP"/>
                                </w:rubyPr>
                                <w:rt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12"/>
                                      <w:szCs w:val="32"/>
                                    </w:rPr>
                                    <w:t>はつ</w:t>
                                  </w:r>
                                </w:rt>
                                <w:rubyBase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>発</w:t>
                                  </w:r>
                                </w:rubyBase>
                              </w:ruby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0"/>
                                  <w:hpsBaseText w:val="32"/>
                                  <w:lid w:val="ja-JP"/>
                                </w:rubyPr>
                                <w:rt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12"/>
                                      <w:szCs w:val="32"/>
                                    </w:rPr>
                                    <w:t>めいおう</w:t>
                                  </w:r>
                                </w:rt>
                                <w:rubyBase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>明王</w:t>
                                  </w:r>
                                </w:rubyBase>
                              </w:ruby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t>「トーマス・エジソン」</w:t>
                            </w:r>
                            <w:r w:rsidR="00F80F7C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t>は</w:t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t>、こう</w:t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0"/>
                                  <w:hpsBaseText w:val="32"/>
                                  <w:lid w:val="ja-JP"/>
                                </w:rubyPr>
                                <w:rt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12"/>
                                      <w:szCs w:val="32"/>
                                    </w:rPr>
                                    <w:t>い</w:t>
                                  </w:r>
                                </w:rt>
                                <w:rubyBase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>言</w:t>
                                  </w:r>
                                </w:rubyBase>
                              </w:ruby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t>っ</w:t>
                            </w:r>
                            <w:r w:rsidR="00AC4F87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t>たそうです</w:t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t>。</w:t>
                            </w:r>
                          </w:p>
                          <w:p w14:paraId="267A38D3" w14:textId="66494678" w:rsidR="00917304" w:rsidRPr="009E5E01" w:rsidRDefault="00917304" w:rsidP="00917304">
                            <w:pPr>
                              <w:spacing w:line="500" w:lineRule="exac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</w:pP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t>「</w:t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0"/>
                                  <w:hpsBaseText w:val="32"/>
                                  <w:lid w:val="ja-JP"/>
                                </w:rubyPr>
                                <w:rt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12"/>
                                      <w:szCs w:val="32"/>
                                    </w:rPr>
                                    <w:t>わたし</w:t>
                                  </w:r>
                                </w:rt>
                                <w:rubyBase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>私</w:t>
                                  </w:r>
                                </w:rubyBase>
                              </w:ruby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t>は</w:t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0"/>
                                  <w:hpsBaseText w:val="32"/>
                                  <w:lid w:val="ja-JP"/>
                                </w:rubyPr>
                                <w:rt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12"/>
                                      <w:szCs w:val="32"/>
                                    </w:rPr>
                                    <w:t>しっぱい</w:t>
                                  </w:r>
                                </w:rt>
                                <w:rubyBase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>失敗</w:t>
                                  </w:r>
                                </w:rubyBase>
                              </w:ruby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t>したことがない。ただ、</w:t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0"/>
                                  <w:hpsBaseText w:val="32"/>
                                  <w:lid w:val="ja-JP"/>
                                </w:rubyPr>
                                <w:rt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12"/>
                                      <w:szCs w:val="32"/>
                                    </w:rPr>
                                    <w:t>いちまんとお</w:t>
                                  </w:r>
                                </w:rt>
                                <w:rubyBase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>一万通</w:t>
                                  </w:r>
                                </w:rubyBase>
                              </w:ruby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t>りのうまく</w:t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0"/>
                                  <w:hpsBaseText w:val="32"/>
                                  <w:lid w:val="ja-JP"/>
                                </w:rubyPr>
                                <w:rt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12"/>
                                      <w:szCs w:val="32"/>
                                    </w:rPr>
                                    <w:t>い</w:t>
                                  </w:r>
                                </w:rt>
                                <w:rubyBase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>行</w:t>
                                  </w:r>
                                </w:rubyBase>
                              </w:ruby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t>かない</w:t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0"/>
                                  <w:hpsBaseText w:val="32"/>
                                  <w:lid w:val="ja-JP"/>
                                </w:rubyPr>
                                <w:rt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12"/>
                                      <w:szCs w:val="32"/>
                                    </w:rPr>
                                    <w:t>ほうほう</w:t>
                                  </w:r>
                                </w:rt>
                                <w:rubyBase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>方法</w:t>
                                  </w:r>
                                </w:rubyBase>
                              </w:ruby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t>を</w:t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0"/>
                                  <w:hpsBaseText w:val="32"/>
                                  <w:lid w:val="ja-JP"/>
                                </w:rubyPr>
                                <w:rt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12"/>
                                      <w:szCs w:val="32"/>
                                    </w:rPr>
                                    <w:t>み</w:t>
                                  </w:r>
                                </w:rt>
                                <w:rubyBase>
                                  <w:r w:rsidR="00917304" w:rsidRPr="009E5E01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000000" w:themeColor="text1"/>
                                      <w:sz w:val="32"/>
                                      <w:szCs w:val="32"/>
                                    </w:rPr>
                                    <w:t>見</w:t>
                                  </w:r>
                                </w:rubyBase>
                              </w:ruby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t>つけただけ</w:t>
                            </w:r>
                            <w:r w:rsidR="00CC0886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t>だ</w:t>
                            </w:r>
                            <w:r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t>。」</w:t>
                            </w:r>
                          </w:p>
                          <w:p w14:paraId="39E2BF55" w14:textId="77777777" w:rsidR="00917304" w:rsidRPr="00E73D73" w:rsidRDefault="00917304" w:rsidP="00917304">
                            <w:pPr>
                              <w:spacing w:before="0" w:line="240" w:lineRule="atLeast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1F5E6A0" id="四角形: 角を丸くする 643417310" o:spid="_x0000_s1166" style="position:absolute;margin-left:-8.95pt;margin-top:19.65pt;width:529.2pt;height:224.4pt;z-index:252081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" filled="f" strokecolor="#f66" strokeweight="1pt">
                <v:stroke joinstyle="miter"/>
                <v:textbox>
                  <w:txbxContent>
                    <w:p w14:paraId="0ACC71A4" w14:textId="10502F85" w:rsidR="006E6672" w:rsidRPr="006E6672" w:rsidRDefault="00917304" w:rsidP="006E6672">
                      <w:pPr>
                        <w:ind w:firstLineChars="100" w:firstLine="360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</w:pP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10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2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10"/>
                                <w:sz w:val="12"/>
                                <w:szCs w:val="36"/>
                              </w:rPr>
                              <w:t>だいじょうぶ</w:t>
                            </w:r>
                          </w:rt>
                          <w:rubyBase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10"/>
                                <w:sz w:val="36"/>
                                <w:szCs w:val="36"/>
                              </w:rPr>
                              <w:t>大丈夫</w:t>
                            </w:r>
                          </w:rubyBase>
                        </w:ruby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10"/>
                          <w:sz w:val="36"/>
                          <w:szCs w:val="36"/>
                        </w:rPr>
                        <w:t>です！</w:t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10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2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10"/>
                                <w:sz w:val="12"/>
                                <w:szCs w:val="36"/>
                              </w:rPr>
                              <w:t>げんいん</w:t>
                            </w:r>
                          </w:rt>
                          <w:rubyBase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10"/>
                                <w:sz w:val="36"/>
                                <w:szCs w:val="36"/>
                              </w:rPr>
                              <w:t>原因</w:t>
                            </w:r>
                          </w:rubyBase>
                        </w:ruby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10"/>
                          <w:sz w:val="36"/>
                          <w:szCs w:val="36"/>
                        </w:rPr>
                        <w:t>を</w:t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10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2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10"/>
                                <w:sz w:val="12"/>
                                <w:szCs w:val="36"/>
                              </w:rPr>
                              <w:t>かんが</w:t>
                            </w:r>
                          </w:rt>
                          <w:rubyBase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10"/>
                                <w:sz w:val="36"/>
                                <w:szCs w:val="36"/>
                              </w:rPr>
                              <w:t>考</w:t>
                            </w:r>
                          </w:rubyBase>
                        </w:ruby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10"/>
                          <w:sz w:val="36"/>
                          <w:szCs w:val="36"/>
                        </w:rPr>
                        <w:t>えて、</w:t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10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2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10"/>
                                <w:sz w:val="12"/>
                                <w:szCs w:val="36"/>
                              </w:rPr>
                              <w:t>じょうけん</w:t>
                            </w:r>
                          </w:rt>
                          <w:rubyBase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10"/>
                                <w:sz w:val="36"/>
                                <w:szCs w:val="36"/>
                              </w:rPr>
                              <w:t>条件</w:t>
                            </w:r>
                          </w:rubyBase>
                        </w:ruby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10"/>
                          <w:sz w:val="36"/>
                          <w:szCs w:val="36"/>
                        </w:rPr>
                        <w:t>を１つだけ</w:t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10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2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10"/>
                                <w:sz w:val="12"/>
                                <w:szCs w:val="36"/>
                              </w:rPr>
                              <w:t>か</w:t>
                            </w:r>
                          </w:rt>
                          <w:rubyBase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10"/>
                                <w:sz w:val="36"/>
                                <w:szCs w:val="36"/>
                              </w:rPr>
                              <w:t>変</w:t>
                            </w:r>
                          </w:rubyBase>
                        </w:ruby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10"/>
                          <w:sz w:val="36"/>
                          <w:szCs w:val="36"/>
                        </w:rPr>
                        <w:t>えてみたり、</w:t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テーマを</w:t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2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12"/>
                                <w:szCs w:val="36"/>
                              </w:rPr>
                              <w:t>か</w:t>
                            </w:r>
                          </w:rt>
                          <w:rubyBase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変</w:t>
                            </w:r>
                          </w:rubyBase>
                        </w:ruby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えてみたり、</w:t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2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12"/>
                                <w:szCs w:val="36"/>
                              </w:rPr>
                              <w:t>じっけん</w:t>
                            </w:r>
                          </w:rt>
                          <w:rubyBase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実験</w:t>
                            </w:r>
                          </w:rubyBase>
                        </w:ruby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2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12"/>
                                <w:szCs w:val="36"/>
                              </w:rPr>
                              <w:t>ほうほう</w:t>
                            </w:r>
                          </w:rt>
                          <w:rubyBase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方法</w:t>
                            </w:r>
                          </w:rubyBase>
                        </w:ruby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を</w:t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2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12"/>
                                <w:szCs w:val="36"/>
                              </w:rPr>
                              <w:t>か</w:t>
                            </w:r>
                          </w:rt>
                          <w:rubyBase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変</w:t>
                            </w:r>
                          </w:rubyBase>
                        </w:ruby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え</w:t>
                      </w:r>
                      <w:r w:rsidR="001F78BE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て</w:t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み</w:t>
                      </w:r>
                      <w:r w:rsidR="006A2435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たりし</w:t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て、もう</w:t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2"/>
                            <w:hpsRaise w:val="34"/>
                            <w:hpsBaseText w:val="36"/>
                            <w:lid w:val="ja-JP"/>
                          </w:rubyPr>
                          <w:rt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12"/>
                                <w:szCs w:val="36"/>
                              </w:rPr>
                              <w:t>いちど</w:t>
                            </w:r>
                          </w:rt>
                          <w:rubyBase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一度</w:t>
                            </w:r>
                          </w:rubyBase>
                        </w:ruby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やってみよう</w:t>
                      </w:r>
                      <w:r w:rsidR="006E6672"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。</w:t>
                      </w:r>
                      <w:r w:rsidR="006E6672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2"/>
                            <w:hpsRaise w:val="34"/>
                            <w:hpsBaseText w:val="36"/>
                            <w:lid w:val="ja-JP"/>
                          </w:rubyPr>
                          <w:rt>
                            <w:r w:rsidR="006E6672" w:rsidRPr="006E6672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12"/>
                                <w:szCs w:val="36"/>
                              </w:rPr>
                              <w:t>あたら</w:t>
                            </w:r>
                          </w:rt>
                          <w:rubyBase>
                            <w:r w:rsidR="006E6672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新</w:t>
                            </w:r>
                          </w:rubyBase>
                        </w:ruby>
                      </w:r>
                      <w:r w:rsidR="006E6672" w:rsidRPr="006E6672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しい</w:t>
                      </w:r>
                      <w:r w:rsidR="006E6672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2"/>
                            <w:hpsRaise w:val="34"/>
                            <w:hpsBaseText w:val="36"/>
                            <w:lid w:val="ja-JP"/>
                          </w:rubyPr>
                          <w:rt>
                            <w:r w:rsidR="006E6672" w:rsidRPr="006E6672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12"/>
                                <w:szCs w:val="36"/>
                              </w:rPr>
                              <w:t>ぎもん</w:t>
                            </w:r>
                          </w:rt>
                          <w:rubyBase>
                            <w:r w:rsidR="006E6672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疑問</w:t>
                            </w:r>
                          </w:rubyBase>
                        </w:ruby>
                      </w:r>
                      <w:r w:rsidR="006E6672" w:rsidRPr="006E6672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が</w:t>
                      </w:r>
                      <w:r w:rsidR="006E6672"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ruby>
                          <w:rubyPr>
                            <w:rubyAlign w:val="distributeSpace"/>
                            <w:hps w:val="12"/>
                            <w:hpsRaise w:val="34"/>
                            <w:hpsBaseText w:val="36"/>
                            <w:lid w:val="ja-JP"/>
                          </w:rubyPr>
                          <w:rt>
                            <w:r w:rsidR="006E6672" w:rsidRPr="006E6672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12"/>
                                <w:szCs w:val="36"/>
                              </w:rPr>
                              <w:t>み</w:t>
                            </w:r>
                          </w:rt>
                          <w:rubyBase>
                            <w:r w:rsidR="006E6672"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000000" w:themeColor="text1"/>
                                <w:spacing w:val="-22"/>
                                <w:sz w:val="36"/>
                                <w:szCs w:val="36"/>
                              </w:rPr>
                              <w:t>見</w:t>
                            </w:r>
                          </w:rubyBase>
                        </w:ruby>
                      </w:r>
                      <w:r w:rsidR="006E6672" w:rsidRPr="006E6672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pacing w:val="-22"/>
                          <w:sz w:val="36"/>
                          <w:szCs w:val="36"/>
                        </w:rPr>
                        <w:t>つかるかもしれません。</w:t>
                      </w:r>
                    </w:p>
                    <w:p w14:paraId="0E7E8327" w14:textId="41DE26E3" w:rsidR="00917304" w:rsidRPr="009E5E01" w:rsidRDefault="00917304" w:rsidP="00917304">
                      <w:pPr>
                        <w:spacing w:line="380" w:lineRule="exact"/>
                        <w:ind w:firstLineChars="100" w:firstLine="320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noProof/>
                          <w:color w:val="000000" w:themeColor="text1"/>
                          <w:sz w:val="32"/>
                          <w:szCs w:val="32"/>
                        </w:rPr>
                      </w:pP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32"/>
                          <w:szCs w:val="32"/>
                        </w:rPr>
                        <w:ruby>
                          <w:rubyPr>
                            <w:rubyAlign w:val="distributeSpace"/>
                            <w:hps w:val="12"/>
                            <w:hpsRaise w:val="30"/>
                            <w:hpsBaseText w:val="32"/>
                            <w:lid w:val="ja-JP"/>
                          </w:rubyPr>
                          <w:rt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12"/>
                                <w:szCs w:val="32"/>
                              </w:rPr>
                              <w:t>はつ</w:t>
                            </w:r>
                          </w:rt>
                          <w:rubyBase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t>発</w:t>
                            </w:r>
                          </w:rubyBase>
                        </w:ruby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32"/>
                          <w:szCs w:val="32"/>
                        </w:rPr>
                        <w:ruby>
                          <w:rubyPr>
                            <w:rubyAlign w:val="distributeSpace"/>
                            <w:hps w:val="12"/>
                            <w:hpsRaise w:val="30"/>
                            <w:hpsBaseText w:val="32"/>
                            <w:lid w:val="ja-JP"/>
                          </w:rubyPr>
                          <w:rt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12"/>
                                <w:szCs w:val="32"/>
                              </w:rPr>
                              <w:t>めいおう</w:t>
                            </w:r>
                          </w:rt>
                          <w:rubyBase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t>明王</w:t>
                            </w:r>
                          </w:rubyBase>
                        </w:ruby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32"/>
                          <w:szCs w:val="32"/>
                        </w:rPr>
                        <w:t>「トーマス・エジソン」</w:t>
                      </w:r>
                      <w:r w:rsidR="00F80F7C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32"/>
                          <w:szCs w:val="32"/>
                        </w:rPr>
                        <w:t>は</w:t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32"/>
                          <w:szCs w:val="32"/>
                        </w:rPr>
                        <w:t>、こう</w:t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32"/>
                          <w:szCs w:val="32"/>
                        </w:rPr>
                        <w:ruby>
                          <w:rubyPr>
                            <w:rubyAlign w:val="distributeSpace"/>
                            <w:hps w:val="12"/>
                            <w:hpsRaise w:val="30"/>
                            <w:hpsBaseText w:val="32"/>
                            <w:lid w:val="ja-JP"/>
                          </w:rubyPr>
                          <w:rt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12"/>
                                <w:szCs w:val="32"/>
                              </w:rPr>
                              <w:t>い</w:t>
                            </w:r>
                          </w:rt>
                          <w:rubyBase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t>言</w:t>
                            </w:r>
                          </w:rubyBase>
                        </w:ruby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32"/>
                          <w:szCs w:val="32"/>
                        </w:rPr>
                        <w:t>っ</w:t>
                      </w:r>
                      <w:r w:rsidR="00AC4F87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32"/>
                          <w:szCs w:val="32"/>
                        </w:rPr>
                        <w:t>たそうです</w:t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32"/>
                          <w:szCs w:val="32"/>
                        </w:rPr>
                        <w:t>。</w:t>
                      </w:r>
                    </w:p>
                    <w:p w14:paraId="267A38D3" w14:textId="66494678" w:rsidR="00917304" w:rsidRPr="009E5E01" w:rsidRDefault="00917304" w:rsidP="00917304">
                      <w:pPr>
                        <w:spacing w:line="500" w:lineRule="exac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noProof/>
                          <w:color w:val="000000" w:themeColor="text1"/>
                          <w:sz w:val="32"/>
                          <w:szCs w:val="32"/>
                        </w:rPr>
                      </w:pP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32"/>
                          <w:szCs w:val="32"/>
                        </w:rPr>
                        <w:t>「</w:t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32"/>
                          <w:szCs w:val="32"/>
                        </w:rPr>
                        <w:ruby>
                          <w:rubyPr>
                            <w:rubyAlign w:val="distributeSpace"/>
                            <w:hps w:val="12"/>
                            <w:hpsRaise w:val="30"/>
                            <w:hpsBaseText w:val="32"/>
                            <w:lid w:val="ja-JP"/>
                          </w:rubyPr>
                          <w:rt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12"/>
                                <w:szCs w:val="32"/>
                              </w:rPr>
                              <w:t>わたし</w:t>
                            </w:r>
                          </w:rt>
                          <w:rubyBase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t>私</w:t>
                            </w:r>
                          </w:rubyBase>
                        </w:ruby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32"/>
                          <w:szCs w:val="32"/>
                        </w:rPr>
                        <w:t>は</w:t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32"/>
                          <w:szCs w:val="32"/>
                        </w:rPr>
                        <w:ruby>
                          <w:rubyPr>
                            <w:rubyAlign w:val="distributeSpace"/>
                            <w:hps w:val="12"/>
                            <w:hpsRaise w:val="30"/>
                            <w:hpsBaseText w:val="32"/>
                            <w:lid w:val="ja-JP"/>
                          </w:rubyPr>
                          <w:rt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12"/>
                                <w:szCs w:val="32"/>
                              </w:rPr>
                              <w:t>しっぱい</w:t>
                            </w:r>
                          </w:rt>
                          <w:rubyBase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t>失敗</w:t>
                            </w:r>
                          </w:rubyBase>
                        </w:ruby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32"/>
                          <w:szCs w:val="32"/>
                        </w:rPr>
                        <w:t>したことがない。ただ、</w:t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32"/>
                          <w:szCs w:val="32"/>
                        </w:rPr>
                        <w:ruby>
                          <w:rubyPr>
                            <w:rubyAlign w:val="distributeSpace"/>
                            <w:hps w:val="12"/>
                            <w:hpsRaise w:val="30"/>
                            <w:hpsBaseText w:val="32"/>
                            <w:lid w:val="ja-JP"/>
                          </w:rubyPr>
                          <w:rt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12"/>
                                <w:szCs w:val="32"/>
                              </w:rPr>
                              <w:t>いちまんとお</w:t>
                            </w:r>
                          </w:rt>
                          <w:rubyBase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t>一万通</w:t>
                            </w:r>
                          </w:rubyBase>
                        </w:ruby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32"/>
                          <w:szCs w:val="32"/>
                        </w:rPr>
                        <w:t>りのうまく</w:t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32"/>
                          <w:szCs w:val="32"/>
                        </w:rPr>
                        <w:ruby>
                          <w:rubyPr>
                            <w:rubyAlign w:val="distributeSpace"/>
                            <w:hps w:val="12"/>
                            <w:hpsRaise w:val="30"/>
                            <w:hpsBaseText w:val="32"/>
                            <w:lid w:val="ja-JP"/>
                          </w:rubyPr>
                          <w:rt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12"/>
                                <w:szCs w:val="32"/>
                              </w:rPr>
                              <w:t>い</w:t>
                            </w:r>
                          </w:rt>
                          <w:rubyBase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t>行</w:t>
                            </w:r>
                          </w:rubyBase>
                        </w:ruby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32"/>
                          <w:szCs w:val="32"/>
                        </w:rPr>
                        <w:t>かない</w:t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32"/>
                          <w:szCs w:val="32"/>
                        </w:rPr>
                        <w:ruby>
                          <w:rubyPr>
                            <w:rubyAlign w:val="distributeSpace"/>
                            <w:hps w:val="12"/>
                            <w:hpsRaise w:val="30"/>
                            <w:hpsBaseText w:val="32"/>
                            <w:lid w:val="ja-JP"/>
                          </w:rubyPr>
                          <w:rt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12"/>
                                <w:szCs w:val="32"/>
                              </w:rPr>
                              <w:t>ほうほう</w:t>
                            </w:r>
                          </w:rt>
                          <w:rubyBase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t>方法</w:t>
                            </w:r>
                          </w:rubyBase>
                        </w:ruby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32"/>
                          <w:szCs w:val="32"/>
                        </w:rPr>
                        <w:t>を</w:t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32"/>
                          <w:szCs w:val="32"/>
                        </w:rPr>
                        <w:ruby>
                          <w:rubyPr>
                            <w:rubyAlign w:val="distributeSpace"/>
                            <w:hps w:val="12"/>
                            <w:hpsRaise w:val="30"/>
                            <w:hpsBaseText w:val="32"/>
                            <w:lid w:val="ja-JP"/>
                          </w:rubyPr>
                          <w:rt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12"/>
                                <w:szCs w:val="32"/>
                              </w:rPr>
                              <w:t>み</w:t>
                            </w:r>
                          </w:rt>
                          <w:rubyBase>
                            <w:r w:rsidR="00917304" w:rsidRPr="009E5E01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000000" w:themeColor="text1"/>
                                <w:sz w:val="32"/>
                                <w:szCs w:val="32"/>
                              </w:rPr>
                              <w:t>見</w:t>
                            </w:r>
                          </w:rubyBase>
                        </w:ruby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32"/>
                          <w:szCs w:val="32"/>
                        </w:rPr>
                        <w:t>つけただけ</w:t>
                      </w:r>
                      <w:r w:rsidR="00CC0886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32"/>
                          <w:szCs w:val="32"/>
                        </w:rPr>
                        <w:t>だ</w:t>
                      </w:r>
                      <w:r w:rsidRPr="009E5E01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000000" w:themeColor="text1"/>
                          <w:sz w:val="32"/>
                          <w:szCs w:val="32"/>
                        </w:rPr>
                        <w:t>。」</w:t>
                      </w:r>
                    </w:p>
                    <w:p w14:paraId="39E2BF55" w14:textId="77777777" w:rsidR="00917304" w:rsidRPr="00E73D73" w:rsidRDefault="00917304" w:rsidP="00917304">
                      <w:pPr>
                        <w:spacing w:before="0" w:line="240" w:lineRule="atLeast"/>
                        <w:rPr>
                          <w:rFonts w:ascii="ＭＳ ゴシック" w:eastAsia="ＭＳ ゴシック" w:hAnsi="ＭＳ ゴシック"/>
                          <w:b/>
                          <w:bCs/>
                          <w:color w:val="000000" w:themeColor="text1"/>
                          <w:spacing w:val="-22"/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2E95F273" w14:textId="77777777" w:rsidR="00917304" w:rsidRDefault="00917304" w:rsidP="00917304">
      <w:pPr>
        <w:rPr>
          <w:rFonts w:ascii="ＭＳ ゴシック" w:eastAsia="ＭＳ ゴシック" w:hAnsi="ＭＳ ゴシック"/>
          <w:b/>
          <w:bCs/>
          <w:noProof/>
          <w:sz w:val="32"/>
          <w:szCs w:val="32"/>
        </w:rPr>
      </w:pPr>
    </w:p>
    <w:p w14:paraId="4982F713" w14:textId="77777777" w:rsidR="00917304" w:rsidRDefault="00917304" w:rsidP="00917304">
      <w:pPr>
        <w:rPr>
          <w:rFonts w:ascii="ＭＳ ゴシック" w:eastAsia="ＭＳ ゴシック" w:hAnsi="ＭＳ ゴシック"/>
          <w:b/>
          <w:bCs/>
          <w:noProof/>
          <w:sz w:val="32"/>
          <w:szCs w:val="32"/>
        </w:rPr>
      </w:pPr>
    </w:p>
    <w:p w14:paraId="404D70D0" w14:textId="77777777" w:rsidR="00917304" w:rsidRDefault="00917304" w:rsidP="00917304">
      <w:pPr>
        <w:spacing w:line="520" w:lineRule="exact"/>
        <w:rPr>
          <w:rFonts w:ascii="ＭＳ ゴシック" w:eastAsia="ＭＳ ゴシック" w:hAnsi="ＭＳ ゴシック"/>
          <w:b/>
          <w:bCs/>
          <w:noProof/>
          <w:sz w:val="32"/>
          <w:szCs w:val="32"/>
        </w:rPr>
      </w:pPr>
    </w:p>
    <w:p w14:paraId="75EDBE64" w14:textId="77777777" w:rsidR="00917304" w:rsidRDefault="00917304" w:rsidP="00917304">
      <w:pPr>
        <w:rPr>
          <w:rFonts w:ascii="ＭＳ ゴシック" w:eastAsia="ＭＳ ゴシック" w:hAnsi="ＭＳ ゴシック"/>
          <w:b/>
          <w:bCs/>
          <w:noProof/>
          <w:sz w:val="32"/>
          <w:szCs w:val="32"/>
        </w:rPr>
      </w:pPr>
    </w:p>
    <w:p w14:paraId="3CADF292" w14:textId="77777777" w:rsidR="00917304" w:rsidRDefault="00917304" w:rsidP="00917304">
      <w:pPr>
        <w:spacing w:line="520" w:lineRule="exact"/>
        <w:rPr>
          <w:rFonts w:ascii="ＭＳ ゴシック" w:eastAsia="ＭＳ ゴシック" w:hAnsi="ＭＳ ゴシック"/>
          <w:b/>
          <w:bCs/>
          <w:noProof/>
          <w:sz w:val="32"/>
          <w:szCs w:val="32"/>
        </w:rPr>
      </w:pPr>
    </w:p>
    <w:p w14:paraId="783FA8C5" w14:textId="77777777" w:rsidR="00917304" w:rsidRDefault="00917304" w:rsidP="00917304">
      <w:pPr>
        <w:spacing w:line="520" w:lineRule="exact"/>
        <w:rPr>
          <w:rFonts w:ascii="ＭＳ ゴシック" w:eastAsia="ＭＳ ゴシック" w:hAnsi="ＭＳ ゴシック"/>
          <w:b/>
          <w:bCs/>
          <w:noProof/>
          <w:sz w:val="32"/>
          <w:szCs w:val="32"/>
        </w:rPr>
      </w:pPr>
    </w:p>
    <w:p w14:paraId="3D3A96B0" w14:textId="3B8C3079" w:rsidR="00917304" w:rsidRDefault="00917304" w:rsidP="00917304">
      <w:pPr>
        <w:spacing w:line="380" w:lineRule="exact"/>
        <w:rPr>
          <w:rFonts w:ascii="ＭＳ ゴシック" w:eastAsia="ＭＳ ゴシック" w:hAnsi="ＭＳ ゴシック"/>
          <w:b/>
          <w:bCs/>
          <w:noProof/>
          <w:sz w:val="32"/>
          <w:szCs w:val="32"/>
        </w:rPr>
      </w:pPr>
    </w:p>
    <w:p w14:paraId="0BB3A100" w14:textId="0C2C570B" w:rsidR="00917304" w:rsidRDefault="006E6672" w:rsidP="00917304">
      <w:pPr>
        <w:spacing w:line="380" w:lineRule="exact"/>
        <w:rPr>
          <w:rFonts w:ascii="ＭＳ ゴシック" w:eastAsia="ＭＳ ゴシック" w:hAnsi="ＭＳ ゴシック"/>
          <w:b/>
          <w:bCs/>
          <w:noProof/>
          <w:sz w:val="32"/>
          <w:szCs w:val="32"/>
        </w:rPr>
      </w:pPr>
      <w:r>
        <w:rPr>
          <w:rFonts w:ascii="ＭＳ ゴシック" w:eastAsia="ＭＳ ゴシック" w:hAnsi="ＭＳ ゴシック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80128" behindDoc="1" locked="0" layoutInCell="1" allowOverlap="1" wp14:anchorId="5EEF04F3" wp14:editId="7D7D5F05">
                <wp:simplePos x="0" y="0"/>
                <wp:positionH relativeFrom="column">
                  <wp:posOffset>-113665</wp:posOffset>
                </wp:positionH>
                <wp:positionV relativeFrom="paragraph">
                  <wp:posOffset>92710</wp:posOffset>
                </wp:positionV>
                <wp:extent cx="6720840" cy="5059680"/>
                <wp:effectExtent l="0" t="0" r="22860" b="26670"/>
                <wp:wrapNone/>
                <wp:docPr id="172914764" name="四角形: 角を丸くする 1729147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20840" cy="5059680"/>
                        </a:xfrm>
                        <a:prstGeom prst="roundRect">
                          <a:avLst>
                            <a:gd name="adj" fmla="val 4252"/>
                          </a:avLst>
                        </a:prstGeom>
                        <a:noFill/>
                        <a:ln w="12700" cap="flat" cmpd="sng" algn="ctr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BDC8CD8" w14:textId="77777777" w:rsidR="00917304" w:rsidRPr="00FF0153" w:rsidRDefault="00917304" w:rsidP="00917304">
                            <w:pPr>
                              <w:spacing w:before="0" w:line="240" w:lineRule="atLeast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EEF04F3" id="四角形: 角を丸くする 172914764" o:spid="_x0000_s1167" style="position:absolute;margin-left:-8.95pt;margin-top:7.3pt;width:529.2pt;height:398.4pt;z-index:-25123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278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" filled="f" strokecolor="#f66" strokeweight="1pt">
                <v:stroke joinstyle="miter"/>
                <v:textbox>
                  <w:txbxContent>
                    <w:p w14:paraId="1BDC8CD8" w14:textId="77777777" w:rsidR="00917304" w:rsidRPr="00FF0153" w:rsidRDefault="00917304" w:rsidP="00917304">
                      <w:pPr>
                        <w:spacing w:before="0" w:line="240" w:lineRule="atLeast"/>
                        <w:rPr>
                          <w:rFonts w:ascii="ＭＳ ゴシック" w:eastAsia="ＭＳ ゴシック" w:hAnsi="ＭＳ ゴシック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917304">
        <w:rPr>
          <w:rFonts w:ascii="ＭＳ ゴシック" w:eastAsia="ＭＳ ゴシック" w:hAnsi="ＭＳ ゴシック" w:hint="eastAsia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83200" behindDoc="0" locked="0" layoutInCell="1" allowOverlap="1" wp14:anchorId="4C5EB283" wp14:editId="67F328B9">
                <wp:simplePos x="0" y="0"/>
                <wp:positionH relativeFrom="column">
                  <wp:posOffset>2195195</wp:posOffset>
                </wp:positionH>
                <wp:positionV relativeFrom="paragraph">
                  <wp:posOffset>191770</wp:posOffset>
                </wp:positionV>
                <wp:extent cx="2110740" cy="510540"/>
                <wp:effectExtent l="0" t="0" r="22860" b="22860"/>
                <wp:wrapNone/>
                <wp:docPr id="842271530" name="四角形: 角を丸くする 8422715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0740" cy="510540"/>
                        </a:xfrm>
                        <a:prstGeom prst="roundRect">
                          <a:avLst/>
                        </a:prstGeom>
                        <a:solidFill>
                          <a:srgbClr val="F82841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5429010" w14:textId="77777777" w:rsidR="00917304" w:rsidRPr="00917304" w:rsidRDefault="00917304" w:rsidP="00917304">
                            <w:pPr>
                              <w:spacing w:line="380" w:lineRule="exact"/>
                              <w:rPr>
                                <w:rFonts w:ascii="UD デジタル 教科書体 NK-B" w:eastAsia="UD デジタル 教科書体 NK-B" w:hAnsi="ＭＳ ゴシック"/>
                                <w:b/>
                                <w:bCs/>
                                <w:noProof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917304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FFFFFF" w:themeColor="background1"/>
                                <w:sz w:val="32"/>
                                <w:szCs w:val="32"/>
                              </w:rPr>
                              <w:t>もう</w:t>
                            </w:r>
                            <w:r w:rsidRPr="00917304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FFFFFF" w:themeColor="background1"/>
                                <w:sz w:val="32"/>
                                <w:szCs w:val="32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0"/>
                                  <w:hpsBaseText w:val="32"/>
                                  <w:lid w:val="ja-JP"/>
                                </w:rubyPr>
                                <w:rt>
                                  <w:r w:rsidR="00917304" w:rsidRPr="00917304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FFFFFF" w:themeColor="background1"/>
                                      <w:sz w:val="12"/>
                                      <w:szCs w:val="32"/>
                                    </w:rPr>
                                    <w:t>いちど</w:t>
                                  </w:r>
                                </w:rt>
                                <w:rubyBase>
                                  <w:r w:rsidR="00917304" w:rsidRPr="00917304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FFFFFF" w:themeColor="background1"/>
                                      <w:sz w:val="32"/>
                                      <w:szCs w:val="32"/>
                                    </w:rPr>
                                    <w:t>一度</w:t>
                                  </w:r>
                                </w:rubyBase>
                              </w:ruby>
                            </w:r>
                            <w:r w:rsidRPr="00917304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FFFFFF" w:themeColor="background1"/>
                                <w:sz w:val="32"/>
                                <w:szCs w:val="32"/>
                              </w:rPr>
                              <w:t>やってみた</w:t>
                            </w:r>
                            <w:r w:rsidRPr="00917304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FFFFFF" w:themeColor="background1"/>
                                <w:sz w:val="32"/>
                                <w:szCs w:val="32"/>
                              </w:rPr>
                              <w:ruby>
                                <w:rubyPr>
                                  <w:rubyAlign w:val="distributeSpace"/>
                                  <w:hps w:val="12"/>
                                  <w:hpsRaise w:val="30"/>
                                  <w:hpsBaseText w:val="32"/>
                                  <w:lid w:val="ja-JP"/>
                                </w:rubyPr>
                                <w:rt>
                                  <w:r w:rsidR="00917304" w:rsidRPr="00917304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FFFFFF" w:themeColor="background1"/>
                                      <w:sz w:val="12"/>
                                      <w:szCs w:val="32"/>
                                    </w:rPr>
                                    <w:t>れい</w:t>
                                  </w:r>
                                </w:rt>
                                <w:rubyBase>
                                  <w:r w:rsidR="00917304" w:rsidRPr="00917304">
                                    <w:rPr>
                                      <w:rFonts w:ascii="UD デジタル 教科書体 NK-B" w:eastAsia="UD デジタル 教科書体 NK-B" w:hAnsi="ＭＳ ゴシック" w:hint="eastAsia"/>
                                      <w:b/>
                                      <w:bCs/>
                                      <w:noProof/>
                                      <w:color w:val="FFFFFF" w:themeColor="background1"/>
                                      <w:sz w:val="32"/>
                                      <w:szCs w:val="32"/>
                                    </w:rPr>
                                    <w:t>例</w:t>
                                  </w:r>
                                </w:rubyBase>
                              </w:ruby>
                            </w:r>
                          </w:p>
                          <w:p w14:paraId="759DA83A" w14:textId="77777777" w:rsidR="00917304" w:rsidRDefault="00917304" w:rsidP="00917304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4C5EB283" id="四角形: 角を丸くする 842271530" o:spid="_x0000_s1168" style="position:absolute;margin-left:172.85pt;margin-top:15.1pt;width:166.2pt;height:40.2pt;z-index:2520832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" fillcolor="#f82841" strokecolor="window" strokeweight="1pt">
                <v:stroke joinstyle="miter"/>
                <v:textbox>
                  <w:txbxContent>
                    <w:p w14:paraId="55429010" w14:textId="77777777" w:rsidR="00917304" w:rsidRPr="00917304" w:rsidRDefault="00917304" w:rsidP="00917304">
                      <w:pPr>
                        <w:spacing w:line="380" w:lineRule="exact"/>
                        <w:rPr>
                          <w:rFonts w:ascii="UD デジタル 教科書体 NK-B" w:eastAsia="UD デジタル 教科書体 NK-B" w:hAnsi="ＭＳ ゴシック"/>
                          <w:b/>
                          <w:bCs/>
                          <w:noProof/>
                          <w:color w:val="FFFFFF" w:themeColor="background1"/>
                          <w:sz w:val="32"/>
                          <w:szCs w:val="32"/>
                        </w:rPr>
                      </w:pPr>
                      <w:r w:rsidRPr="00917304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FFFFFF" w:themeColor="background1"/>
                          <w:sz w:val="32"/>
                          <w:szCs w:val="32"/>
                        </w:rPr>
                        <w:t>もう</w:t>
                      </w:r>
                      <w:r w:rsidRPr="00917304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FFFFFF" w:themeColor="background1"/>
                          <w:sz w:val="32"/>
                          <w:szCs w:val="32"/>
                        </w:rPr>
                        <w:ruby>
                          <w:rubyPr>
                            <w:rubyAlign w:val="distributeSpace"/>
                            <w:hps w:val="12"/>
                            <w:hpsRaise w:val="30"/>
                            <w:hpsBaseText w:val="32"/>
                            <w:lid w:val="ja-JP"/>
                          </w:rubyPr>
                          <w:rt>
                            <w:r w:rsidR="00917304" w:rsidRPr="00917304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FFFFFF" w:themeColor="background1"/>
                                <w:sz w:val="12"/>
                                <w:szCs w:val="32"/>
                              </w:rPr>
                              <w:t>いちど</w:t>
                            </w:r>
                          </w:rt>
                          <w:rubyBase>
                            <w:r w:rsidR="00917304" w:rsidRPr="00917304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FFFFFF" w:themeColor="background1"/>
                                <w:sz w:val="32"/>
                                <w:szCs w:val="32"/>
                              </w:rPr>
                              <w:t>一度</w:t>
                            </w:r>
                          </w:rubyBase>
                        </w:ruby>
                      </w:r>
                      <w:r w:rsidRPr="00917304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FFFFFF" w:themeColor="background1"/>
                          <w:sz w:val="32"/>
                          <w:szCs w:val="32"/>
                        </w:rPr>
                        <w:t>やってみた</w:t>
                      </w:r>
                      <w:r w:rsidRPr="00917304">
                        <w:rPr>
                          <w:rFonts w:ascii="UD デジタル 教科書体 NK-B" w:eastAsia="UD デジタル 教科書体 NK-B" w:hAnsi="ＭＳ ゴシック" w:hint="eastAsia"/>
                          <w:b/>
                          <w:bCs/>
                          <w:noProof/>
                          <w:color w:val="FFFFFF" w:themeColor="background1"/>
                          <w:sz w:val="32"/>
                          <w:szCs w:val="32"/>
                        </w:rPr>
                        <w:ruby>
                          <w:rubyPr>
                            <w:rubyAlign w:val="distributeSpace"/>
                            <w:hps w:val="12"/>
                            <w:hpsRaise w:val="30"/>
                            <w:hpsBaseText w:val="32"/>
                            <w:lid w:val="ja-JP"/>
                          </w:rubyPr>
                          <w:rt>
                            <w:r w:rsidR="00917304" w:rsidRPr="00917304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FFFFFF" w:themeColor="background1"/>
                                <w:sz w:val="12"/>
                                <w:szCs w:val="32"/>
                              </w:rPr>
                              <w:t>れい</w:t>
                            </w:r>
                          </w:rt>
                          <w:rubyBase>
                            <w:r w:rsidR="00917304" w:rsidRPr="00917304">
                              <w:rPr>
                                <w:rFonts w:ascii="UD デジタル 教科書体 NK-B" w:eastAsia="UD デジタル 教科書体 NK-B" w:hAnsi="ＭＳ ゴシック" w:hint="eastAsia"/>
                                <w:b/>
                                <w:bCs/>
                                <w:noProof/>
                                <w:color w:val="FFFFFF" w:themeColor="background1"/>
                                <w:sz w:val="32"/>
                                <w:szCs w:val="32"/>
                              </w:rPr>
                              <w:t>例</w:t>
                            </w:r>
                          </w:rubyBase>
                        </w:ruby>
                      </w:r>
                    </w:p>
                    <w:p w14:paraId="759DA83A" w14:textId="77777777" w:rsidR="00917304" w:rsidRDefault="00917304" w:rsidP="00917304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05344649" w14:textId="77777777" w:rsidR="00917304" w:rsidRDefault="00917304" w:rsidP="00917304">
      <w:pPr>
        <w:spacing w:line="380" w:lineRule="exact"/>
        <w:rPr>
          <w:rFonts w:ascii="ＭＳ ゴシック" w:eastAsia="ＭＳ ゴシック" w:hAnsi="ＭＳ ゴシック"/>
          <w:b/>
          <w:bCs/>
          <w:noProof/>
          <w:sz w:val="32"/>
          <w:szCs w:val="32"/>
        </w:rPr>
      </w:pPr>
    </w:p>
    <w:p w14:paraId="4179045C" w14:textId="77777777" w:rsidR="00917304" w:rsidRDefault="00917304" w:rsidP="00917304">
      <w:pPr>
        <w:spacing w:line="380" w:lineRule="exact"/>
        <w:rPr>
          <w:rFonts w:ascii="ＭＳ ゴシック" w:eastAsia="ＭＳ ゴシック" w:hAnsi="ＭＳ ゴシック"/>
          <w:b/>
          <w:bCs/>
          <w:noProof/>
          <w:sz w:val="32"/>
          <w:szCs w:val="32"/>
        </w:rPr>
      </w:pPr>
    </w:p>
    <w:p w14:paraId="5AA90CD8" w14:textId="6015417F" w:rsidR="00917304" w:rsidRPr="00917304" w:rsidRDefault="00592512" w:rsidP="00917304">
      <w:pPr>
        <w:spacing w:line="380" w:lineRule="exact"/>
        <w:rPr>
          <w:rFonts w:ascii="UD デジタル 教科書体 NK-B" w:eastAsia="UD デジタル 教科書体 NK-B" w:hAnsi="ＭＳ ゴシック"/>
          <w:b/>
          <w:bCs/>
          <w:noProof/>
          <w:color w:val="000000" w:themeColor="text1"/>
          <w:sz w:val="32"/>
          <w:szCs w:val="32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</w:rPr>
      </w:pPr>
      <w:r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203008" behindDoc="1" locked="0" layoutInCell="1" allowOverlap="1" wp14:anchorId="2A7E9E99" wp14:editId="132B0C64">
                <wp:simplePos x="0" y="0"/>
                <wp:positionH relativeFrom="column">
                  <wp:posOffset>2903855</wp:posOffset>
                </wp:positionH>
                <wp:positionV relativeFrom="paragraph">
                  <wp:posOffset>29210</wp:posOffset>
                </wp:positionV>
                <wp:extent cx="1188720" cy="320040"/>
                <wp:effectExtent l="0" t="0" r="0" b="3810"/>
                <wp:wrapNone/>
                <wp:docPr id="665888517" name="正方形/長方形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8720" cy="32004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1732856" id="正方形/長方形 1" o:spid="_x0000_s1026" style="position:absolute;margin-left:228.65pt;margin-top:2.3pt;width:93.6pt;height:25.2pt;z-index:-25111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" fillcolor="yellow" stroked="f" strokeweight="1pt"/>
            </w:pict>
          </mc:Fallback>
        </mc:AlternateContent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①【</w:t>
      </w:r>
      <w:r w:rsidR="00917304"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ruby>
          <w:rubyPr>
            <w:rubyAlign w:val="distributeSpace"/>
            <w:hps w:val="10"/>
            <w:hpsRaise w:val="30"/>
            <w:hpsBaseText w:val="32"/>
            <w:lid w:val="ja-JP"/>
          </w:rubyPr>
          <w:rt>
            <w:r w:rsidR="00917304" w:rsidRPr="007D40D3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0"/>
                <w:szCs w:val="32"/>
              </w:rPr>
              <w:t>かんさつ</w:t>
            </w:r>
          </w:rt>
          <w:rubyBase>
            <w:r w:rsidR="0091730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32"/>
                <w:szCs w:val="32"/>
              </w:rPr>
              <w:t>観察</w:t>
            </w:r>
          </w:rubyBase>
        </w:ruby>
      </w:r>
      <w:r w:rsidR="00917304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・</w:t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じっけん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実験</w:t>
            </w:r>
          </w:rubyBase>
        </w:ruby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】→【</w:t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よそう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予想</w:t>
            </w:r>
          </w:rubyBase>
        </w:ruby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・</w:t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かせつ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仮説</w:t>
            </w:r>
          </w:rubyBase>
        </w:ruby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 xml:space="preserve">】　</w:t>
      </w:r>
      <w:r w:rsidR="00744513" w:rsidRPr="00592512">
        <w:rPr>
          <w:rFonts w:ascii="UD デジタル 教科書体 NK-B" w:eastAsia="UD デジタル 教科書体 NK-B" w:hAnsi="ＭＳ ゴシック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ruby>
          <w:rubyPr>
            <w:rubyAlign w:val="distributeSpace"/>
            <w:hps w:val="10"/>
            <w:hpsRaise w:val="34"/>
            <w:hpsBaseText w:val="32"/>
            <w:lid w:val="ja-JP"/>
          </w:rubyPr>
          <w:rt>
            <w:r w:rsidR="00744513" w:rsidRPr="00592512">
              <w:rPr>
                <w:rFonts w:ascii="UD デジタル 教科書体 NK-B" w:eastAsia="UD デジタル 教科書体 NK-B" w:hAnsi="ＭＳ ゴシック"/>
                <w:bCs/>
                <w:noProof/>
                <w:color w:val="000000" w:themeColor="text1"/>
                <w:sz w:val="10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たいしょう</w:t>
            </w:r>
          </w:rt>
          <w:rubyBase>
            <w:r w:rsidR="00744513" w:rsidRPr="00592512">
              <w:rPr>
                <w:rFonts w:ascii="UD デジタル 教科書体 NK-B" w:eastAsia="UD デジタル 教科書体 NK-B" w:hAnsi="ＭＳ ゴシック"/>
                <w:bCs/>
                <w:noProof/>
                <w:color w:val="000000" w:themeColor="text1"/>
                <w:sz w:val="32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対象</w:t>
            </w:r>
          </w:rubyBase>
        </w:ruby>
      </w:r>
      <w:r w:rsidR="00917304" w:rsidRPr="00592512">
        <w:rPr>
          <w:rFonts w:ascii="UD デジタル 教科書体 NK-B" w:eastAsia="UD デジタル 教科書体 NK-B" w:hAnsi="ＭＳ ゴシック" w:hint="eastAsia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を</w:t>
      </w:r>
      <w:r w:rsidR="00744513" w:rsidRPr="00592512">
        <w:rPr>
          <w:rFonts w:ascii="UD デジタル 教科書体 NK-B" w:eastAsia="UD デジタル 教科書体 NK-B" w:hAnsi="ＭＳ ゴシック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ruby>
          <w:rubyPr>
            <w:rubyAlign w:val="distributeSpace"/>
            <w:hps w:val="10"/>
            <w:hpsRaise w:val="34"/>
            <w:hpsBaseText w:val="32"/>
            <w:lid w:val="ja-JP"/>
          </w:rubyPr>
          <w:rt>
            <w:r w:rsidR="00744513" w:rsidRPr="00592512">
              <w:rPr>
                <w:rFonts w:ascii="UD デジタル 教科書体 NK-B" w:eastAsia="UD デジタル 教科書体 NK-B" w:hAnsi="ＭＳ ゴシック"/>
                <w:bCs/>
                <w:noProof/>
                <w:color w:val="000000" w:themeColor="text1"/>
                <w:sz w:val="10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か</w:t>
            </w:r>
          </w:rt>
          <w:rubyBase>
            <w:r w:rsidR="00744513" w:rsidRPr="00592512">
              <w:rPr>
                <w:rFonts w:ascii="UD デジタル 教科書体 NK-B" w:eastAsia="UD デジタル 教科書体 NK-B" w:hAnsi="ＭＳ ゴシック"/>
                <w:bCs/>
                <w:noProof/>
                <w:color w:val="000000" w:themeColor="text1"/>
                <w:sz w:val="32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変</w:t>
            </w:r>
          </w:rubyBase>
        </w:ruby>
      </w:r>
      <w:r w:rsidR="00917304" w:rsidRPr="00592512">
        <w:rPr>
          <w:rFonts w:ascii="UD デジタル 教科書体 NK-B" w:eastAsia="UD デジタル 教科書体 NK-B" w:hAnsi="ＭＳ ゴシック" w:hint="eastAsia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えた</w:t>
      </w:r>
    </w:p>
    <w:p w14:paraId="225EA8FD" w14:textId="469FDB90" w:rsidR="00917304" w:rsidRPr="009E5E01" w:rsidRDefault="00917304" w:rsidP="00917304">
      <w:pPr>
        <w:spacing w:line="500" w:lineRule="exact"/>
        <w:ind w:firstLineChars="100" w:firstLine="220"/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</w:pPr>
      <w:r w:rsidRPr="009E5E01">
        <w:rPr>
          <w:rFonts w:ascii="UD デジタル 教科書体 NK-B" w:eastAsia="UD デジタル 教科書体 NK-B" w:hint="eastAsia"/>
          <w:noProof/>
        </w:rPr>
        <w:drawing>
          <wp:anchor distT="0" distB="0" distL="114300" distR="114300" simplePos="0" relativeHeight="252085248" behindDoc="0" locked="0" layoutInCell="1" allowOverlap="1" wp14:anchorId="766E38F0" wp14:editId="7D8B596D">
            <wp:simplePos x="0" y="0"/>
            <wp:positionH relativeFrom="column">
              <wp:posOffset>5723255</wp:posOffset>
            </wp:positionH>
            <wp:positionV relativeFrom="paragraph">
              <wp:posOffset>892810</wp:posOffset>
            </wp:positionV>
            <wp:extent cx="640080" cy="640080"/>
            <wp:effectExtent l="0" t="0" r="7620" b="7620"/>
            <wp:wrapNone/>
            <wp:docPr id="426095396" name="図 426095396" descr="クモのキャラクター（茶色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クモのキャラクター（茶色）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クモの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たいちょう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体長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とエサの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りょう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量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について、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かんけいせい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関係性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を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あき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明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らかにしようとしたが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うま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上手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くいかなかった。そのため、クモの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たいちょう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体長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と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す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巣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の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おお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大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きさなら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かんけいせい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関係性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があるの</w:t>
      </w:r>
      <w:r w:rsidR="00CC0886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かもしれない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と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よそう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予想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し、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かんさつ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観察</w:t>
            </w:r>
          </w:rubyBase>
        </w:ruby>
      </w:r>
      <w:r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・</w:t>
      </w:r>
      <w:r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ruby>
          <w:rubyPr>
            <w:rubyAlign w:val="distributeSpace"/>
            <w:hps w:val="16"/>
            <w:hpsRaise w:val="30"/>
            <w:hpsBaseText w:val="32"/>
            <w:lid w:val="ja-JP"/>
          </w:rubyPr>
          <w:rt>
            <w:r w:rsidR="00917304" w:rsidRPr="00E516E0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6"/>
                <w:szCs w:val="32"/>
              </w:rPr>
              <w:t>じっけん</w:t>
            </w:r>
          </w:rt>
          <w:rubyBase>
            <w:r w:rsidR="0091730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32"/>
                <w:szCs w:val="32"/>
              </w:rPr>
              <w:t>実験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したところ、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よ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良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い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けっか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結果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が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で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出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た。</w:t>
      </w:r>
    </w:p>
    <w:p w14:paraId="2485C8AE" w14:textId="77777777" w:rsidR="00917304" w:rsidRPr="009E5E01" w:rsidRDefault="00917304" w:rsidP="00917304">
      <w:pPr>
        <w:spacing w:line="500" w:lineRule="exact"/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</w:pPr>
    </w:p>
    <w:p w14:paraId="3B707BBA" w14:textId="585B5554" w:rsidR="00917304" w:rsidRPr="00917304" w:rsidRDefault="00592512" w:rsidP="00917304">
      <w:pPr>
        <w:spacing w:line="500" w:lineRule="exact"/>
        <w:rPr>
          <w:rFonts w:ascii="UD デジタル 教科書体 NK-B" w:eastAsia="UD デジタル 教科書体 NK-B" w:hAnsi="ＭＳ ゴシック"/>
          <w:b/>
          <w:bCs/>
          <w:noProof/>
          <w:color w:val="000000" w:themeColor="text1"/>
          <w:sz w:val="32"/>
          <w:szCs w:val="32"/>
        </w:rPr>
      </w:pPr>
      <w:r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  <w:lang w:val="ja-JP"/>
        </w:rPr>
        <mc:AlternateContent>
          <mc:Choice Requires="wps">
            <w:drawing>
              <wp:anchor distT="0" distB="0" distL="114300" distR="114300" simplePos="0" relativeHeight="252204032" behindDoc="1" locked="0" layoutInCell="1" allowOverlap="1" wp14:anchorId="42E54A9C" wp14:editId="2D79EC0B">
                <wp:simplePos x="0" y="0"/>
                <wp:positionH relativeFrom="column">
                  <wp:posOffset>4184015</wp:posOffset>
                </wp:positionH>
                <wp:positionV relativeFrom="paragraph">
                  <wp:posOffset>57150</wp:posOffset>
                </wp:positionV>
                <wp:extent cx="967740" cy="381000"/>
                <wp:effectExtent l="0" t="0" r="3810" b="0"/>
                <wp:wrapNone/>
                <wp:docPr id="2129678114" name="正方形/長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7740" cy="3810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315D081" id="正方形/長方形 2" o:spid="_x0000_s1026" style="position:absolute;margin-left:329.45pt;margin-top:4.5pt;width:76.2pt;height:30pt;z-index:-25111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" fillcolor="yellow" stroked="f" strokeweight="1pt"/>
            </w:pict>
          </mc:Fallback>
        </mc:AlternateContent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②【</w:t>
      </w:r>
      <w:r w:rsidR="00917304"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ruby>
          <w:rubyPr>
            <w:rubyAlign w:val="distributeSpace"/>
            <w:hps w:val="10"/>
            <w:hpsRaise w:val="30"/>
            <w:hpsBaseText w:val="32"/>
            <w:lid w:val="ja-JP"/>
          </w:rubyPr>
          <w:rt>
            <w:r w:rsidR="00917304" w:rsidRPr="007D40D3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0"/>
                <w:szCs w:val="32"/>
              </w:rPr>
              <w:t>かんさつ</w:t>
            </w:r>
          </w:rt>
          <w:rubyBase>
            <w:r w:rsidR="0091730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32"/>
                <w:szCs w:val="32"/>
              </w:rPr>
              <w:t>観察</w:t>
            </w:r>
          </w:rubyBase>
        </w:ruby>
      </w:r>
      <w:r w:rsidR="00917304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・</w:t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じっけん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実験</w:t>
            </w:r>
          </w:rubyBase>
        </w:ruby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】→【</w:t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しら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調</w:t>
            </w:r>
          </w:rubyBase>
        </w:ruby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べたいことは</w:t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なん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何</w:t>
            </w:r>
          </w:rubyBase>
        </w:ruby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だろう？】</w:t>
      </w:r>
      <w:r w:rsidR="00917304" w:rsidRPr="00917304">
        <w:rPr>
          <w:rFonts w:ascii="UD デジタル 教科書体 NK-B" w:eastAsia="UD デジタル 教科書体 NK-B" w:hAnsi="ＭＳ ゴシック" w:hint="eastAsia"/>
          <w:b/>
          <w:bCs/>
          <w:noProof/>
          <w:color w:val="000000" w:themeColor="text1"/>
          <w:sz w:val="32"/>
          <w:szCs w:val="32"/>
        </w:rPr>
        <w:t xml:space="preserve">　</w:t>
      </w:r>
      <w:r w:rsidR="00744513" w:rsidRPr="00592512">
        <w:rPr>
          <w:rFonts w:ascii="UD デジタル 教科書体 NK-B" w:eastAsia="UD デジタル 教科書体 NK-B" w:hAnsi="ＭＳ ゴシック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ruby>
          <w:rubyPr>
            <w:rubyAlign w:val="distributeSpace"/>
            <w:hps w:val="10"/>
            <w:hpsRaise w:val="34"/>
            <w:hpsBaseText w:val="32"/>
            <w:lid w:val="ja-JP"/>
          </w:rubyPr>
          <w:rt>
            <w:r w:rsidR="00744513" w:rsidRPr="00592512">
              <w:rPr>
                <w:rFonts w:ascii="UD デジタル 教科書体 NK-B" w:eastAsia="UD デジタル 教科書体 NK-B" w:hAnsi="ＭＳ ゴシック"/>
                <w:bCs/>
                <w:noProof/>
                <w:color w:val="000000" w:themeColor="text1"/>
                <w:sz w:val="10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さら</w:t>
            </w:r>
          </w:rt>
          <w:rubyBase>
            <w:r w:rsidR="00744513" w:rsidRPr="00592512">
              <w:rPr>
                <w:rFonts w:ascii="UD デジタル 教科書体 NK-B" w:eastAsia="UD デジタル 教科書体 NK-B" w:hAnsi="ＭＳ ゴシック"/>
                <w:bCs/>
                <w:noProof/>
                <w:color w:val="000000" w:themeColor="text1"/>
                <w:sz w:val="32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更</w:t>
            </w:r>
          </w:rubyBase>
        </w:ruby>
      </w:r>
      <w:r w:rsidR="00917304" w:rsidRPr="00592512">
        <w:rPr>
          <w:rFonts w:ascii="UD デジタル 教科書体 NK-B" w:eastAsia="UD デジタル 教科書体 NK-B" w:hAnsi="ＭＳ ゴシック" w:hint="eastAsia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に</w:t>
      </w:r>
      <w:r w:rsidR="00744513" w:rsidRPr="00592512">
        <w:rPr>
          <w:rFonts w:ascii="UD デジタル 教科書体 NK-B" w:eastAsia="UD デジタル 教科書体 NK-B" w:hAnsi="ＭＳ ゴシック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ruby>
          <w:rubyPr>
            <w:rubyAlign w:val="distributeSpace"/>
            <w:hps w:val="10"/>
            <w:hpsRaise w:val="34"/>
            <w:hpsBaseText w:val="32"/>
            <w:lid w:val="ja-JP"/>
          </w:rubyPr>
          <w:rt>
            <w:r w:rsidR="00744513" w:rsidRPr="00592512">
              <w:rPr>
                <w:rFonts w:ascii="UD デジタル 教科書体 NK-B" w:eastAsia="UD デジタル 教科書体 NK-B" w:hAnsi="ＭＳ ゴシック"/>
                <w:bCs/>
                <w:noProof/>
                <w:color w:val="000000" w:themeColor="text1"/>
                <w:sz w:val="10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しら</w:t>
            </w:r>
          </w:rt>
          <w:rubyBase>
            <w:r w:rsidR="00744513" w:rsidRPr="00592512">
              <w:rPr>
                <w:rFonts w:ascii="UD デジタル 教科書体 NK-B" w:eastAsia="UD デジタル 教科書体 NK-B" w:hAnsi="ＭＳ ゴシック"/>
                <w:bCs/>
                <w:noProof/>
                <w:color w:val="000000" w:themeColor="text1"/>
                <w:sz w:val="32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調</w:t>
            </w:r>
          </w:rubyBase>
        </w:ruby>
      </w:r>
      <w:r w:rsidR="00917304" w:rsidRPr="00592512">
        <w:rPr>
          <w:rFonts w:ascii="UD デジタル 教科書体 NK-B" w:eastAsia="UD デジタル 教科書体 NK-B" w:hAnsi="ＭＳ ゴシック" w:hint="eastAsia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べた</w:t>
      </w:r>
    </w:p>
    <w:p w14:paraId="6547511B" w14:textId="77777777" w:rsidR="00917304" w:rsidRPr="009E5E01" w:rsidRDefault="00917304" w:rsidP="00917304">
      <w:pPr>
        <w:spacing w:line="500" w:lineRule="exact"/>
        <w:ind w:firstLineChars="100" w:firstLine="220"/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</w:pPr>
      <w:r w:rsidRPr="009E5E01">
        <w:rPr>
          <w:rFonts w:ascii="UD デジタル 教科書体 NK-B" w:eastAsia="UD デジタル 教科書体 NK-B" w:hint="eastAsia"/>
          <w:noProof/>
          <w:spacing w:val="-4"/>
        </w:rPr>
        <w:drawing>
          <wp:anchor distT="0" distB="0" distL="114300" distR="114300" simplePos="0" relativeHeight="252084224" behindDoc="0" locked="0" layoutInCell="1" allowOverlap="1" wp14:anchorId="65F2AFBE" wp14:editId="2A4D03B0">
            <wp:simplePos x="0" y="0"/>
            <wp:positionH relativeFrom="column">
              <wp:posOffset>5544004</wp:posOffset>
            </wp:positionH>
            <wp:positionV relativeFrom="paragraph">
              <wp:posOffset>656590</wp:posOffset>
            </wp:positionV>
            <wp:extent cx="945162" cy="784201"/>
            <wp:effectExtent l="0" t="0" r="7620" b="0"/>
            <wp:wrapNone/>
            <wp:docPr id="768982038" name="図 768982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162" cy="784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12"/>
                <w:szCs w:val="32"/>
              </w:rPr>
              <w:t>あさ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32"/>
                <w:szCs w:val="32"/>
              </w:rPr>
              <w:t>朝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t>と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12"/>
                <w:szCs w:val="32"/>
              </w:rPr>
              <w:t>ゆうがた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32"/>
                <w:szCs w:val="32"/>
              </w:rPr>
              <w:t>夕方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t>で、アサガオの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12"/>
                <w:szCs w:val="32"/>
              </w:rPr>
              <w:t>いろ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32"/>
                <w:szCs w:val="32"/>
              </w:rPr>
              <w:t>色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t>の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12"/>
                <w:szCs w:val="32"/>
              </w:rPr>
              <w:t>ちが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32"/>
                <w:szCs w:val="32"/>
              </w:rPr>
              <w:t>違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t>いを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12"/>
                <w:szCs w:val="32"/>
              </w:rPr>
              <w:t>かんさつ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32"/>
                <w:szCs w:val="32"/>
              </w:rPr>
              <w:t>観察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t>した。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12"/>
                <w:szCs w:val="32"/>
              </w:rPr>
              <w:t>よ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32"/>
                <w:szCs w:val="32"/>
              </w:rPr>
              <w:t>良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t>い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12"/>
                <w:szCs w:val="32"/>
              </w:rPr>
              <w:t>けっか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32"/>
                <w:szCs w:val="32"/>
              </w:rPr>
              <w:t>結果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t>は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12"/>
                <w:szCs w:val="32"/>
              </w:rPr>
              <w:t>で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32"/>
                <w:szCs w:val="32"/>
              </w:rPr>
              <w:t>出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t>たのだが、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12"/>
                <w:szCs w:val="32"/>
              </w:rPr>
              <w:t>さら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32"/>
                <w:szCs w:val="32"/>
              </w:rPr>
              <w:t>更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t>に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12"/>
                <w:szCs w:val="32"/>
              </w:rPr>
              <w:t>はな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32"/>
                <w:szCs w:val="32"/>
              </w:rPr>
              <w:t>花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t>から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12"/>
                <w:szCs w:val="32"/>
              </w:rPr>
              <w:t>つく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32"/>
                <w:szCs w:val="32"/>
              </w:rPr>
              <w:t>作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t>った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12"/>
                <w:szCs w:val="32"/>
              </w:rPr>
              <w:t>いろ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32"/>
                <w:szCs w:val="32"/>
              </w:rPr>
              <w:t>色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12"/>
                <w:szCs w:val="32"/>
              </w:rPr>
              <w:t>みず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32"/>
                <w:szCs w:val="32"/>
              </w:rPr>
              <w:t>水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t>を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12"/>
                <w:szCs w:val="32"/>
              </w:rPr>
              <w:t>つか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32"/>
                <w:szCs w:val="32"/>
              </w:rPr>
              <w:t>使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t>ったらどうなるか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12"/>
                <w:szCs w:val="32"/>
              </w:rPr>
              <w:t>ぎもん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32"/>
                <w:szCs w:val="32"/>
              </w:rPr>
              <w:t>疑問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t>に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12"/>
                <w:szCs w:val="32"/>
              </w:rPr>
              <w:t>おも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32"/>
                <w:szCs w:val="32"/>
              </w:rPr>
              <w:t>思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t>い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12"/>
                <w:szCs w:val="32"/>
              </w:rPr>
              <w:t>じっけん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4"/>
                <w:sz w:val="32"/>
                <w:szCs w:val="32"/>
              </w:rPr>
              <w:t>実験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4"/>
          <w:sz w:val="32"/>
          <w:szCs w:val="32"/>
        </w:rPr>
        <w:t>した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。</w:t>
      </w:r>
    </w:p>
    <w:p w14:paraId="7BFF5E09" w14:textId="77777777" w:rsidR="00917304" w:rsidRDefault="00917304" w:rsidP="00917304">
      <w:pPr>
        <w:spacing w:line="500" w:lineRule="exact"/>
        <w:rPr>
          <w:rFonts w:ascii="ＭＳ ゴシック" w:eastAsia="ＭＳ ゴシック" w:hAnsi="ＭＳ ゴシック"/>
          <w:b/>
          <w:bCs/>
          <w:noProof/>
          <w:sz w:val="32"/>
          <w:szCs w:val="32"/>
        </w:rPr>
      </w:pPr>
    </w:p>
    <w:p w14:paraId="0EC76853" w14:textId="70D9A87E" w:rsidR="00917304" w:rsidRDefault="00917304" w:rsidP="00917304">
      <w:pPr>
        <w:spacing w:line="500" w:lineRule="exact"/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</w:pPr>
    </w:p>
    <w:p w14:paraId="3C039D53" w14:textId="44893329" w:rsidR="00917304" w:rsidRDefault="00C363FB" w:rsidP="00917304">
      <w:pPr>
        <w:spacing w:line="500" w:lineRule="exact"/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</w:pPr>
      <w:r w:rsidRPr="00A95C3B">
        <w:rPr>
          <w:rFonts w:ascii="BIZ UDゴシック" w:eastAsia="BIZ UDゴシック" w:hAnsi="BIZ UDゴシック" w:cs="Times New Roman"/>
          <w:noProof/>
          <w:kern w:val="2"/>
          <w:sz w:val="26"/>
          <w:szCs w:val="26"/>
        </w:rPr>
        <w:drawing>
          <wp:anchor distT="0" distB="0" distL="114300" distR="114300" simplePos="0" relativeHeight="252181504" behindDoc="0" locked="0" layoutInCell="1" allowOverlap="1" wp14:anchorId="5E7C9325" wp14:editId="44EB9C39">
            <wp:simplePos x="0" y="0"/>
            <wp:positionH relativeFrom="column">
              <wp:posOffset>2659380</wp:posOffset>
            </wp:positionH>
            <wp:positionV relativeFrom="paragraph">
              <wp:posOffset>754380</wp:posOffset>
            </wp:positionV>
            <wp:extent cx="4869815" cy="304800"/>
            <wp:effectExtent l="0" t="0" r="0" b="0"/>
            <wp:wrapNone/>
            <wp:docPr id="1205555854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12F9DEBE" w14:textId="199B5222" w:rsidR="00917304" w:rsidRPr="009E5E01" w:rsidRDefault="001F341A" w:rsidP="00917304">
      <w:pPr>
        <w:spacing w:line="500" w:lineRule="exact"/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</w:pPr>
      <w:r w:rsidRPr="00592512">
        <w:rPr>
          <w:rFonts w:ascii="ＭＳ ゴシック" w:eastAsia="ＭＳ ゴシック" w:hAnsi="ＭＳ ゴシック"/>
          <w:b/>
          <w:bCs/>
          <w:noProof/>
          <w:color w:val="000000" w:themeColor="text1"/>
          <w:sz w:val="36"/>
          <w:szCs w:val="36"/>
        </w:rPr>
        <w:drawing>
          <wp:anchor distT="0" distB="0" distL="114300" distR="114300" simplePos="0" relativeHeight="252213248" behindDoc="1" locked="0" layoutInCell="1" allowOverlap="1" wp14:anchorId="54E7978F" wp14:editId="63DEEB70">
            <wp:simplePos x="0" y="0"/>
            <wp:positionH relativeFrom="column">
              <wp:posOffset>2393315</wp:posOffset>
            </wp:positionH>
            <wp:positionV relativeFrom="paragraph">
              <wp:posOffset>-22225</wp:posOffset>
            </wp:positionV>
            <wp:extent cx="2225040" cy="381000"/>
            <wp:effectExtent l="0" t="0" r="3810" b="0"/>
            <wp:wrapNone/>
            <wp:docPr id="1973872561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504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2082176" behindDoc="1" locked="0" layoutInCell="1" allowOverlap="1" wp14:anchorId="67932D7C" wp14:editId="76AAA9FB">
                <wp:simplePos x="0" y="0"/>
                <wp:positionH relativeFrom="column">
                  <wp:posOffset>-106045</wp:posOffset>
                </wp:positionH>
                <wp:positionV relativeFrom="paragraph">
                  <wp:posOffset>-83185</wp:posOffset>
                </wp:positionV>
                <wp:extent cx="6713220" cy="9669780"/>
                <wp:effectExtent l="0" t="0" r="11430" b="26670"/>
                <wp:wrapNone/>
                <wp:docPr id="96074444" name="四角形: 角を丸くする 960744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13220" cy="9669780"/>
                        </a:xfrm>
                        <a:prstGeom prst="roundRect">
                          <a:avLst>
                            <a:gd name="adj" fmla="val 4208"/>
                          </a:avLst>
                        </a:prstGeom>
                        <a:noFill/>
                        <a:ln w="12700" cap="flat" cmpd="sng" algn="ctr">
                          <a:solidFill>
                            <a:srgbClr val="FF0000">
                              <a:lumMod val="60000"/>
                              <a:lumOff val="4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C694E48" w14:textId="0D8250C9" w:rsidR="00917304" w:rsidRPr="00FF0153" w:rsidRDefault="00917304" w:rsidP="00917304">
                            <w:pPr>
                              <w:spacing w:before="0" w:line="240" w:lineRule="atLeast"/>
                              <w:rPr>
                                <w:rFonts w:ascii="ＭＳ ゴシック" w:eastAsia="ＭＳ ゴシック" w:hAnsi="ＭＳ ゴシック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7932D7C" id="四角形: 角を丸くする 96074444" o:spid="_x0000_s1169" style="position:absolute;margin-left:-8.35pt;margin-top:-6.55pt;width:528.6pt;height:761.4pt;z-index:-25123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275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" filled="f" strokecolor="#f66" strokeweight="1pt">
                <v:stroke joinstyle="miter"/>
                <v:textbox>
                  <w:txbxContent>
                    <w:p w14:paraId="3C694E48" w14:textId="0D8250C9" w:rsidR="00917304" w:rsidRPr="00FF0153" w:rsidRDefault="00917304" w:rsidP="00917304">
                      <w:pPr>
                        <w:spacing w:before="0" w:line="240" w:lineRule="atLeast"/>
                        <w:rPr>
                          <w:rFonts w:ascii="ＭＳ ゴシック" w:eastAsia="ＭＳ ゴシック" w:hAnsi="ＭＳ ゴシック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③【</w:t>
      </w:r>
      <w:r w:rsidR="00917304"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ruby>
          <w:rubyPr>
            <w:rubyAlign w:val="distributeSpace"/>
            <w:hps w:val="10"/>
            <w:hpsRaise w:val="30"/>
            <w:hpsBaseText w:val="32"/>
            <w:lid w:val="ja-JP"/>
          </w:rubyPr>
          <w:rt>
            <w:r w:rsidR="00917304" w:rsidRPr="007D40D3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0"/>
                <w:szCs w:val="32"/>
              </w:rPr>
              <w:t>かんさつ</w:t>
            </w:r>
          </w:rt>
          <w:rubyBase>
            <w:r w:rsidR="0091730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32"/>
                <w:szCs w:val="32"/>
              </w:rPr>
              <w:t>観察</w:t>
            </w:r>
          </w:rubyBase>
        </w:ruby>
      </w:r>
      <w:r w:rsidR="00917304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・</w:t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じっけん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実験</w:t>
            </w:r>
          </w:rubyBase>
        </w:ruby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】→【</w:t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けいかく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計画</w:t>
            </w:r>
          </w:rubyBase>
        </w:ruby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 xml:space="preserve">】　</w:t>
      </w:r>
      <w:r w:rsidR="00744513" w:rsidRPr="00BF46C4">
        <w:rPr>
          <w:rFonts w:ascii="UD デジタル 教科書体 NK-B" w:eastAsia="UD デジタル 教科書体 NK-B" w:hAnsi="ＭＳ ゴシック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ruby>
          <w:rubyPr>
            <w:rubyAlign w:val="distributeSpace"/>
            <w:hps w:val="10"/>
            <w:hpsRaise w:val="34"/>
            <w:hpsBaseText w:val="32"/>
            <w:lid w:val="ja-JP"/>
          </w:rubyPr>
          <w:rt>
            <w:r w:rsidR="00744513" w:rsidRPr="00BF46C4">
              <w:rPr>
                <w:rFonts w:ascii="UD デジタル 教科書体 NK-B" w:eastAsia="UD デジタル 教科書体 NK-B" w:hAnsi="ＭＳ ゴシック"/>
                <w:bCs/>
                <w:noProof/>
                <w:color w:val="000000" w:themeColor="text1"/>
                <w:sz w:val="10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ほか</w:t>
            </w:r>
          </w:rt>
          <w:rubyBase>
            <w:r w:rsidR="00744513" w:rsidRPr="00BF46C4">
              <w:rPr>
                <w:rFonts w:ascii="UD デジタル 教科書体 NK-B" w:eastAsia="UD デジタル 教科書体 NK-B" w:hAnsi="ＭＳ ゴシック"/>
                <w:bCs/>
                <w:noProof/>
                <w:color w:val="000000" w:themeColor="text1"/>
                <w:sz w:val="32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他</w:t>
            </w:r>
          </w:rubyBase>
        </w:ruby>
      </w:r>
      <w:r w:rsidR="00917304" w:rsidRPr="00BF46C4">
        <w:rPr>
          <w:rFonts w:ascii="UD デジタル 教科書体 NK-B" w:eastAsia="UD デジタル 教科書体 NK-B" w:hAnsi="ＭＳ ゴシック" w:hint="eastAsia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の</w:t>
      </w:r>
      <w:r w:rsidR="00744513" w:rsidRPr="00BF46C4">
        <w:rPr>
          <w:rFonts w:ascii="UD デジタル 教科書体 NK-B" w:eastAsia="UD デジタル 教科書体 NK-B" w:hAnsi="ＭＳ ゴシック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ruby>
          <w:rubyPr>
            <w:rubyAlign w:val="distributeSpace"/>
            <w:hps w:val="10"/>
            <w:hpsRaise w:val="34"/>
            <w:hpsBaseText w:val="32"/>
            <w:lid w:val="ja-JP"/>
          </w:rubyPr>
          <w:rt>
            <w:r w:rsidR="00744513" w:rsidRPr="00BF46C4">
              <w:rPr>
                <w:rFonts w:ascii="UD デジタル 教科書体 NK-B" w:eastAsia="UD デジタル 教科書体 NK-B" w:hAnsi="ＭＳ ゴシック"/>
                <w:bCs/>
                <w:noProof/>
                <w:color w:val="000000" w:themeColor="text1"/>
                <w:sz w:val="10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たいけん</w:t>
            </w:r>
          </w:rt>
          <w:rubyBase>
            <w:r w:rsidR="00744513" w:rsidRPr="00BF46C4">
              <w:rPr>
                <w:rFonts w:ascii="UD デジタル 教科書体 NK-B" w:eastAsia="UD デジタル 教科書体 NK-B" w:hAnsi="ＭＳ ゴシック"/>
                <w:bCs/>
                <w:noProof/>
                <w:color w:val="000000" w:themeColor="text1"/>
                <w:sz w:val="32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体験</w:t>
            </w:r>
          </w:rubyBase>
        </w:ruby>
      </w:r>
      <w:r w:rsidR="00917304" w:rsidRPr="00BF46C4">
        <w:rPr>
          <w:rFonts w:ascii="UD デジタル 教科書体 NK-B" w:eastAsia="UD デジタル 教科書体 NK-B" w:hAnsi="ＭＳ ゴシック" w:hint="eastAsia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が</w:t>
      </w:r>
      <w:r w:rsidR="00917304" w:rsidRPr="00BF46C4">
        <w:rPr>
          <w:rFonts w:ascii="UD デジタル 教科書体 NK-B" w:eastAsia="UD デジタル 教科書体 NK-B" w:hAnsi="ＭＳ ゴシック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ヒント</w:t>
      </w:r>
      <w:r w:rsidR="00917304" w:rsidRPr="00BF46C4">
        <w:rPr>
          <w:rFonts w:ascii="UD デジタル 教科書体 NK-B" w:eastAsia="UD デジタル 教科書体 NK-B" w:hAnsi="ＭＳ ゴシック" w:hint="eastAsia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になった</w:t>
      </w:r>
    </w:p>
    <w:p w14:paraId="16E2E768" w14:textId="7AD3394E" w:rsidR="00917304" w:rsidRPr="009E5E01" w:rsidRDefault="00917304" w:rsidP="00917304">
      <w:pPr>
        <w:spacing w:line="500" w:lineRule="exact"/>
        <w:ind w:firstLineChars="100" w:firstLine="220"/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</w:pPr>
      <w:r w:rsidRPr="009E5E01">
        <w:rPr>
          <w:rFonts w:ascii="UD デジタル 教科書体 NK-B" w:eastAsia="UD デジタル 教科書体 NK-B" w:hint="eastAsia"/>
          <w:noProof/>
        </w:rPr>
        <w:drawing>
          <wp:anchor distT="0" distB="0" distL="114300" distR="114300" simplePos="0" relativeHeight="252088320" behindDoc="0" locked="0" layoutInCell="1" allowOverlap="1" wp14:anchorId="2F0E119E" wp14:editId="49C6B7FC">
            <wp:simplePos x="0" y="0"/>
            <wp:positionH relativeFrom="column">
              <wp:posOffset>5083810</wp:posOffset>
            </wp:positionH>
            <wp:positionV relativeFrom="paragraph">
              <wp:posOffset>732155</wp:posOffset>
            </wp:positionV>
            <wp:extent cx="1004926" cy="1066800"/>
            <wp:effectExtent l="0" t="0" r="5080" b="0"/>
            <wp:wrapNone/>
            <wp:docPr id="326519859" name="図 326519859" descr="古紙回収の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古紙回収のイラスト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926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C0886"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CC0886" w:rsidRPr="00CC0886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2"/>
                <w:szCs w:val="32"/>
              </w:rPr>
              <w:t>みぢか</w:t>
            </w:r>
          </w:rt>
          <w:rubyBase>
            <w:r w:rsidR="00CC0886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32"/>
                <w:szCs w:val="32"/>
              </w:rPr>
              <w:t>身近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な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ざっし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雑誌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から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さいせいし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再生紙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を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つく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作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ったがボロボロの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かみ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紙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になった。きれいな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かみ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紙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を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つく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作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るヒントを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さが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探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すために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かみ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紙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すき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たいけん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体験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をしたら、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ま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混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ぜる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ざいりょう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材料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を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か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変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えるという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けいかく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計画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を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おも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思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いついた。</w:t>
      </w:r>
    </w:p>
    <w:p w14:paraId="19D44618" w14:textId="3FDAE792" w:rsidR="00917304" w:rsidRPr="009E5E01" w:rsidRDefault="00917304" w:rsidP="00917304">
      <w:pPr>
        <w:spacing w:line="500" w:lineRule="exact"/>
        <w:ind w:firstLineChars="100" w:firstLine="320"/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</w:pPr>
    </w:p>
    <w:p w14:paraId="7F91BADE" w14:textId="4BF29146" w:rsidR="00917304" w:rsidRPr="00132E49" w:rsidRDefault="00592512" w:rsidP="00917304">
      <w:pPr>
        <w:spacing w:line="500" w:lineRule="exact"/>
        <w:rPr>
          <w:rFonts w:ascii="UD デジタル 教科書体 NK-B" w:eastAsia="UD デジタル 教科書体 NK-B" w:hAnsi="ＭＳ ゴシック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  <w:lang w:val="ja-JP"/>
        </w:rPr>
        <mc:AlternateContent>
          <mc:Choice Requires="wps">
            <w:drawing>
              <wp:anchor distT="0" distB="0" distL="114300" distR="114300" simplePos="0" relativeHeight="252212224" behindDoc="1" locked="0" layoutInCell="1" allowOverlap="1" wp14:anchorId="229C568E" wp14:editId="6E3D3E7A">
                <wp:simplePos x="0" y="0"/>
                <wp:positionH relativeFrom="column">
                  <wp:posOffset>1859915</wp:posOffset>
                </wp:positionH>
                <wp:positionV relativeFrom="paragraph">
                  <wp:posOffset>31115</wp:posOffset>
                </wp:positionV>
                <wp:extent cx="2133600" cy="381000"/>
                <wp:effectExtent l="0" t="0" r="0" b="0"/>
                <wp:wrapNone/>
                <wp:docPr id="657180354" name="正方形/長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3600" cy="3810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4A1D14C" id="正方形/長方形 2" o:spid="_x0000_s1026" style="position:absolute;margin-left:146.45pt;margin-top:2.45pt;width:168pt;height:30pt;z-index:-2511042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" fillcolor="yellow" stroked="f" strokeweight="1pt"/>
            </w:pict>
          </mc:Fallback>
        </mc:AlternateContent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④【</w:t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けいかく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計画</w:t>
            </w:r>
          </w:rubyBase>
        </w:ruby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】→【</w:t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けいかく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計画</w:t>
            </w:r>
          </w:rubyBase>
        </w:ruby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】</w:t>
      </w:r>
      <w:r w:rsidR="00917304" w:rsidRPr="00132E49">
        <w:rPr>
          <w:rFonts w:ascii="UD デジタル 教科書体 NK-B" w:eastAsia="UD デジタル 教科書体 NK-B" w:hAnsi="ＭＳ ゴシック" w:hint="eastAsia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　</w:t>
      </w:r>
      <w:r w:rsidR="00744513" w:rsidRPr="00BF46C4">
        <w:rPr>
          <w:rFonts w:ascii="UD デジタル 教科書体 NK-B" w:eastAsia="UD デジタル 教科書体 NK-B" w:hAnsi="ＭＳ ゴシック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ruby>
          <w:rubyPr>
            <w:rubyAlign w:val="distributeSpace"/>
            <w:hps w:val="10"/>
            <w:hpsRaise w:val="34"/>
            <w:hpsBaseText w:val="32"/>
            <w:lid w:val="ja-JP"/>
          </w:rubyPr>
          <w:rt>
            <w:r w:rsidR="00744513" w:rsidRPr="00BF46C4">
              <w:rPr>
                <w:rFonts w:ascii="UD デジタル 教科書体 NK-B" w:eastAsia="UD デジタル 教科書体 NK-B" w:hAnsi="ＭＳ ゴシック"/>
                <w:bCs/>
                <w:noProof/>
                <w:color w:val="000000" w:themeColor="text1"/>
                <w:sz w:val="10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せいかく</w:t>
            </w:r>
          </w:rt>
          <w:rubyBase>
            <w:r w:rsidR="00744513" w:rsidRPr="00BF46C4">
              <w:rPr>
                <w:rFonts w:ascii="UD デジタル 教科書体 NK-B" w:eastAsia="UD デジタル 教科書体 NK-B" w:hAnsi="ＭＳ ゴシック"/>
                <w:bCs/>
                <w:noProof/>
                <w:color w:val="000000" w:themeColor="text1"/>
                <w:sz w:val="32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正確</w:t>
            </w:r>
          </w:rubyBase>
        </w:ruby>
      </w:r>
      <w:r w:rsidR="00917304" w:rsidRPr="00BF46C4">
        <w:rPr>
          <w:rFonts w:ascii="UD デジタル 教科書体 NK-B" w:eastAsia="UD デジタル 教科書体 NK-B" w:hAnsi="ＭＳ ゴシック" w:hint="eastAsia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な</w:t>
      </w:r>
      <w:r w:rsidR="00744513" w:rsidRPr="00BF46C4">
        <w:rPr>
          <w:rFonts w:ascii="UD デジタル 教科書体 NK-B" w:eastAsia="UD デジタル 教科書体 NK-B" w:hAnsi="ＭＳ ゴシック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ruby>
          <w:rubyPr>
            <w:rubyAlign w:val="distributeSpace"/>
            <w:hps w:val="10"/>
            <w:hpsRaise w:val="34"/>
            <w:hpsBaseText w:val="32"/>
            <w:lid w:val="ja-JP"/>
          </w:rubyPr>
          <w:rt>
            <w:r w:rsidR="00744513" w:rsidRPr="00BF46C4">
              <w:rPr>
                <w:rFonts w:ascii="UD デジタル 教科書体 NK-B" w:eastAsia="UD デジタル 教科書体 NK-B" w:hAnsi="ＭＳ ゴシック"/>
                <w:bCs/>
                <w:noProof/>
                <w:color w:val="000000" w:themeColor="text1"/>
                <w:sz w:val="10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そくてい</w:t>
            </w:r>
          </w:rt>
          <w:rubyBase>
            <w:r w:rsidR="00744513" w:rsidRPr="00BF46C4">
              <w:rPr>
                <w:rFonts w:ascii="UD デジタル 教科書体 NK-B" w:eastAsia="UD デジタル 教科書体 NK-B" w:hAnsi="ＭＳ ゴシック"/>
                <w:bCs/>
                <w:noProof/>
                <w:color w:val="000000" w:themeColor="text1"/>
                <w:sz w:val="32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測定</w:t>
            </w:r>
          </w:rubyBase>
        </w:ruby>
      </w:r>
      <w:r w:rsidR="00744513" w:rsidRPr="00BF46C4">
        <w:rPr>
          <w:rFonts w:ascii="UD デジタル 教科書体 NK-B" w:eastAsia="UD デジタル 教科書体 NK-B" w:hAnsi="ＭＳ ゴシック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ruby>
          <w:rubyPr>
            <w:rubyAlign w:val="distributeSpace"/>
            <w:hps w:val="10"/>
            <w:hpsRaise w:val="34"/>
            <w:hpsBaseText w:val="32"/>
            <w:lid w:val="ja-JP"/>
          </w:rubyPr>
          <w:rt>
            <w:r w:rsidR="00744513" w:rsidRPr="00BF46C4">
              <w:rPr>
                <w:rFonts w:ascii="UD デジタル 教科書体 NK-B" w:eastAsia="UD デジタル 教科書体 NK-B" w:hAnsi="ＭＳ ゴシック"/>
                <w:bCs/>
                <w:noProof/>
                <w:color w:val="000000" w:themeColor="text1"/>
                <w:sz w:val="10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ほうほう</w:t>
            </w:r>
          </w:rt>
          <w:rubyBase>
            <w:r w:rsidR="00744513" w:rsidRPr="00BF46C4">
              <w:rPr>
                <w:rFonts w:ascii="UD デジタル 教科書体 NK-B" w:eastAsia="UD デジタル 教科書体 NK-B" w:hAnsi="ＭＳ ゴシック"/>
                <w:bCs/>
                <w:noProof/>
                <w:color w:val="000000" w:themeColor="text1"/>
                <w:sz w:val="32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方法</w:t>
            </w:r>
          </w:rubyBase>
        </w:ruby>
      </w:r>
      <w:r w:rsidR="00917304" w:rsidRPr="00BF46C4">
        <w:rPr>
          <w:rFonts w:ascii="UD デジタル 教科書体 NK-B" w:eastAsia="UD デジタル 教科書体 NK-B" w:hAnsi="ＭＳ ゴシック" w:hint="eastAsia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を</w:t>
      </w:r>
      <w:r w:rsidR="00744513" w:rsidRPr="00BF46C4">
        <w:rPr>
          <w:rFonts w:ascii="UD デジタル 教科書体 NK-B" w:eastAsia="UD デジタル 教科書体 NK-B" w:hAnsi="ＭＳ ゴシック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ruby>
          <w:rubyPr>
            <w:rubyAlign w:val="distributeSpace"/>
            <w:hps w:val="10"/>
            <w:hpsRaise w:val="34"/>
            <w:hpsBaseText w:val="32"/>
            <w:lid w:val="ja-JP"/>
          </w:rubyPr>
          <w:rt>
            <w:r w:rsidR="00744513" w:rsidRPr="00BF46C4">
              <w:rPr>
                <w:rFonts w:ascii="UD デジタル 教科書体 NK-B" w:eastAsia="UD デジタル 教科書体 NK-B" w:hAnsi="ＭＳ ゴシック"/>
                <w:bCs/>
                <w:noProof/>
                <w:color w:val="000000" w:themeColor="text1"/>
                <w:sz w:val="10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かんが</w:t>
            </w:r>
          </w:rt>
          <w:rubyBase>
            <w:r w:rsidR="00744513" w:rsidRPr="00BF46C4">
              <w:rPr>
                <w:rFonts w:ascii="UD デジタル 教科書体 NK-B" w:eastAsia="UD デジタル 教科書体 NK-B" w:hAnsi="ＭＳ ゴシック"/>
                <w:bCs/>
                <w:noProof/>
                <w:color w:val="000000" w:themeColor="text1"/>
                <w:sz w:val="32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考</w:t>
            </w:r>
          </w:rubyBase>
        </w:ruby>
      </w:r>
      <w:r w:rsidR="00917304" w:rsidRPr="00BF46C4">
        <w:rPr>
          <w:rFonts w:ascii="UD デジタル 教科書体 NK-B" w:eastAsia="UD デジタル 教科書体 NK-B" w:hAnsi="ＭＳ ゴシック" w:hint="eastAsia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えた</w:t>
      </w:r>
    </w:p>
    <w:p w14:paraId="14BAC0AD" w14:textId="77777777" w:rsidR="00917304" w:rsidRPr="009E5E01" w:rsidRDefault="00917304" w:rsidP="00F80F7C">
      <w:pPr>
        <w:spacing w:line="500" w:lineRule="exact"/>
        <w:ind w:firstLineChars="129" w:firstLine="284"/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</w:pPr>
      <w:r w:rsidRPr="009E5E01">
        <w:rPr>
          <w:rFonts w:ascii="UD デジタル 教科書体 NK-B" w:eastAsia="UD デジタル 教科書体 NK-B" w:hint="eastAsia"/>
          <w:noProof/>
        </w:rPr>
        <w:drawing>
          <wp:anchor distT="0" distB="0" distL="114300" distR="114300" simplePos="0" relativeHeight="252086272" behindDoc="0" locked="0" layoutInCell="1" allowOverlap="1" wp14:anchorId="678D135D" wp14:editId="2A2CC84E">
            <wp:simplePos x="0" y="0"/>
            <wp:positionH relativeFrom="column">
              <wp:posOffset>5060315</wp:posOffset>
            </wp:positionH>
            <wp:positionV relativeFrom="paragraph">
              <wp:posOffset>737870</wp:posOffset>
            </wp:positionV>
            <wp:extent cx="822960" cy="839755"/>
            <wp:effectExtent l="0" t="0" r="0" b="0"/>
            <wp:wrapNone/>
            <wp:docPr id="1573115000" name="図 1573115000" descr="コマのイラスト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コマのイラスト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" cy="83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なが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長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く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まわ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回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るコマの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じょうけん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条件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を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じっけん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実験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で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たし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確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かめようと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けいかく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計画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した。コマを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まわ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回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す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ほうほう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方法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として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ひと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人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が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ちから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力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を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くわ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加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えることを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かんが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考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えたが、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いってい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一定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の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ちから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力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で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まわ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回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すためにモーターを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りよう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利用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することを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けいかく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計画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した。</w:t>
      </w:r>
    </w:p>
    <w:p w14:paraId="5B7E6139" w14:textId="18CB18C0" w:rsidR="00917304" w:rsidRPr="009E5E01" w:rsidRDefault="00917304" w:rsidP="00917304">
      <w:pPr>
        <w:spacing w:line="500" w:lineRule="exact"/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</w:pPr>
    </w:p>
    <w:p w14:paraId="1A64A046" w14:textId="428147B4" w:rsidR="00917304" w:rsidRPr="00132E49" w:rsidRDefault="00592512" w:rsidP="00917304">
      <w:pPr>
        <w:spacing w:line="500" w:lineRule="exact"/>
        <w:rPr>
          <w:rFonts w:ascii="UD デジタル 教科書体 NK-B" w:eastAsia="UD デジタル 教科書体 NK-B" w:hAnsi="ＭＳ ゴシック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  <w:lang w:val="ja-JP"/>
        </w:rPr>
        <mc:AlternateContent>
          <mc:Choice Requires="wps">
            <w:drawing>
              <wp:anchor distT="0" distB="0" distL="114300" distR="114300" simplePos="0" relativeHeight="252206080" behindDoc="1" locked="0" layoutInCell="1" allowOverlap="1" wp14:anchorId="7458E94D" wp14:editId="2AC100F0">
                <wp:simplePos x="0" y="0"/>
                <wp:positionH relativeFrom="column">
                  <wp:posOffset>2378075</wp:posOffset>
                </wp:positionH>
                <wp:positionV relativeFrom="paragraph">
                  <wp:posOffset>13335</wp:posOffset>
                </wp:positionV>
                <wp:extent cx="2080260" cy="381000"/>
                <wp:effectExtent l="0" t="0" r="0" b="0"/>
                <wp:wrapNone/>
                <wp:docPr id="686669450" name="正方形/長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0260" cy="3810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F881BA2" id="正方形/長方形 2" o:spid="_x0000_s1026" style="position:absolute;margin-left:187.25pt;margin-top:1.05pt;width:163.8pt;height:30pt;z-index:-2511104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" fillcolor="yellow" stroked="f" strokeweight="1pt"/>
            </w:pict>
          </mc:Fallback>
        </mc:AlternateContent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⑤【</w:t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けいかく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計画</w:t>
            </w:r>
          </w:rubyBase>
        </w:ruby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】→【</w:t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よそう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予想</w:t>
            </w:r>
          </w:rubyBase>
        </w:ruby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・</w:t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かせつ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仮説</w:t>
            </w:r>
          </w:rubyBase>
        </w:ruby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】</w:t>
      </w:r>
      <w:r w:rsidR="00917304" w:rsidRPr="00132E49">
        <w:rPr>
          <w:rFonts w:ascii="UD デジタル 教科書体 NK-B" w:eastAsia="UD デジタル 教科書体 NK-B" w:hAnsi="ＭＳ ゴシック" w:hint="eastAsia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　</w:t>
      </w:r>
      <w:r w:rsidR="003228CA" w:rsidRPr="00BF46C4">
        <w:rPr>
          <w:rFonts w:ascii="UD デジタル 教科書体 NK-B" w:eastAsia="UD デジタル 教科書体 NK-B" w:hAnsi="ＭＳ ゴシック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ruby>
          <w:rubyPr>
            <w:rubyAlign w:val="distributeSpace"/>
            <w:hps w:val="10"/>
            <w:hpsRaise w:val="34"/>
            <w:hpsBaseText w:val="32"/>
            <w:lid w:val="ja-JP"/>
          </w:rubyPr>
          <w:rt>
            <w:r w:rsidR="003228CA" w:rsidRPr="00BF46C4">
              <w:rPr>
                <w:rFonts w:ascii="UD デジタル 教科書体 NK-B" w:eastAsia="UD デジタル 教科書体 NK-B" w:hAnsi="ＭＳ ゴシック"/>
                <w:bCs/>
                <w:noProof/>
                <w:color w:val="000000" w:themeColor="text1"/>
                <w:sz w:val="10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おい</w:t>
            </w:r>
          </w:rt>
          <w:rubyBase>
            <w:r w:rsidR="003228CA" w:rsidRPr="00BF46C4">
              <w:rPr>
                <w:rFonts w:ascii="UD デジタル 教科書体 NK-B" w:eastAsia="UD デジタル 教科書体 NK-B" w:hAnsi="ＭＳ ゴシック"/>
                <w:bCs/>
                <w:noProof/>
                <w:color w:val="000000" w:themeColor="text1"/>
                <w:sz w:val="32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美味</w:t>
            </w:r>
          </w:rubyBase>
        </w:ruby>
      </w:r>
      <w:r w:rsidR="00917304" w:rsidRPr="00BF46C4">
        <w:rPr>
          <w:rFonts w:ascii="UD デジタル 教科書体 NK-B" w:eastAsia="UD デジタル 教科書体 NK-B" w:hAnsi="ＭＳ ゴシック" w:hint="eastAsia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しさの</w:t>
      </w:r>
      <w:r w:rsidR="003228CA" w:rsidRPr="00BF46C4">
        <w:rPr>
          <w:rFonts w:ascii="UD デジタル 教科書体 NK-B" w:eastAsia="UD デジタル 教科書体 NK-B" w:hAnsi="ＭＳ ゴシック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ruby>
          <w:rubyPr>
            <w:rubyAlign w:val="distributeSpace"/>
            <w:hps w:val="10"/>
            <w:hpsRaise w:val="34"/>
            <w:hpsBaseText w:val="32"/>
            <w:lid w:val="ja-JP"/>
          </w:rubyPr>
          <w:rt>
            <w:r w:rsidR="003228CA" w:rsidRPr="00BF46C4">
              <w:rPr>
                <w:rFonts w:ascii="UD デジタル 教科書体 NK-B" w:eastAsia="UD デジタル 教科書体 NK-B" w:hAnsi="ＭＳ ゴシック"/>
                <w:bCs/>
                <w:noProof/>
                <w:color w:val="000000" w:themeColor="text1"/>
                <w:sz w:val="10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きじゅん</w:t>
            </w:r>
          </w:rt>
          <w:rubyBase>
            <w:r w:rsidR="003228CA" w:rsidRPr="00BF46C4">
              <w:rPr>
                <w:rFonts w:ascii="UD デジタル 教科書体 NK-B" w:eastAsia="UD デジタル 教科書体 NK-B" w:hAnsi="ＭＳ ゴシック"/>
                <w:bCs/>
                <w:noProof/>
                <w:color w:val="000000" w:themeColor="text1"/>
                <w:sz w:val="32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基準</w:t>
            </w:r>
          </w:rubyBase>
        </w:ruby>
      </w:r>
      <w:r w:rsidR="00917304" w:rsidRPr="00BF46C4">
        <w:rPr>
          <w:rFonts w:ascii="UD デジタル 教科書体 NK-B" w:eastAsia="UD デジタル 教科書体 NK-B" w:hAnsi="ＭＳ ゴシック" w:hint="eastAsia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を</w:t>
      </w:r>
      <w:r w:rsidR="003228CA" w:rsidRPr="00BF46C4">
        <w:rPr>
          <w:rFonts w:ascii="UD デジタル 教科書体 NK-B" w:eastAsia="UD デジタル 教科書体 NK-B" w:hAnsi="ＭＳ ゴシック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ruby>
          <w:rubyPr>
            <w:rubyAlign w:val="distributeSpace"/>
            <w:hps w:val="10"/>
            <w:hpsRaise w:val="34"/>
            <w:hpsBaseText w:val="32"/>
            <w:lid w:val="ja-JP"/>
          </w:rubyPr>
          <w:rt>
            <w:r w:rsidR="003228CA" w:rsidRPr="00BF46C4">
              <w:rPr>
                <w:rFonts w:ascii="UD デジタル 教科書体 NK-B" w:eastAsia="UD デジタル 教科書体 NK-B" w:hAnsi="ＭＳ ゴシック"/>
                <w:bCs/>
                <w:noProof/>
                <w:color w:val="000000" w:themeColor="text1"/>
                <w:sz w:val="10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か</w:t>
            </w:r>
          </w:rt>
          <w:rubyBase>
            <w:r w:rsidR="003228CA" w:rsidRPr="00BF46C4">
              <w:rPr>
                <w:rFonts w:ascii="UD デジタル 教科書体 NK-B" w:eastAsia="UD デジタル 教科書体 NK-B" w:hAnsi="ＭＳ ゴシック"/>
                <w:bCs/>
                <w:noProof/>
                <w:color w:val="000000" w:themeColor="text1"/>
                <w:sz w:val="32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変</w:t>
            </w:r>
          </w:rubyBase>
        </w:ruby>
      </w:r>
      <w:r w:rsidR="00917304" w:rsidRPr="00BF46C4">
        <w:rPr>
          <w:rFonts w:ascii="UD デジタル 教科書体 NK-B" w:eastAsia="UD デジタル 教科書体 NK-B" w:hAnsi="ＭＳ ゴシック" w:hint="eastAsia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えた</w:t>
      </w:r>
    </w:p>
    <w:p w14:paraId="21656BBB" w14:textId="0A2D9873" w:rsidR="00917304" w:rsidRPr="009E5E01" w:rsidRDefault="00917304" w:rsidP="00F80F7C">
      <w:pPr>
        <w:spacing w:line="500" w:lineRule="exact"/>
        <w:ind w:firstLineChars="129" w:firstLine="284"/>
        <w:rPr>
          <w:rFonts w:ascii="UD デジタル 教科書体 NK-B" w:eastAsia="UD デジタル 教科書体 NK-B" w:hAnsi="ＭＳ ゴシック"/>
          <w:b/>
          <w:bCs/>
          <w:noProof/>
          <w:spacing w:val="-14"/>
          <w:sz w:val="32"/>
          <w:szCs w:val="32"/>
        </w:rPr>
      </w:pPr>
      <w:r w:rsidRPr="009E5E01">
        <w:rPr>
          <w:rFonts w:ascii="UD デジタル 教科書体 NK-B" w:eastAsia="UD デジタル 教科書体 NK-B" w:hint="eastAsia"/>
          <w:noProof/>
          <w:spacing w:val="-14"/>
        </w:rPr>
        <w:drawing>
          <wp:anchor distT="0" distB="0" distL="114300" distR="114300" simplePos="0" relativeHeight="252087296" behindDoc="0" locked="0" layoutInCell="1" allowOverlap="1" wp14:anchorId="130D12EF" wp14:editId="779C0FF2">
            <wp:simplePos x="0" y="0"/>
            <wp:positionH relativeFrom="column">
              <wp:posOffset>5482590</wp:posOffset>
            </wp:positionH>
            <wp:positionV relativeFrom="paragraph">
              <wp:posOffset>798195</wp:posOffset>
            </wp:positionV>
            <wp:extent cx="844550" cy="860425"/>
            <wp:effectExtent l="0" t="0" r="0" b="0"/>
            <wp:wrapNone/>
            <wp:docPr id="465273450" name="図 465273450" descr="ご飯のイラスト「山盛りの白米どんぶり」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ご飯のイラスト「山盛りの白米どんぶり」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550" cy="860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12"/>
                <w:szCs w:val="32"/>
              </w:rPr>
              <w:t>かいとう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32"/>
                <w:szCs w:val="32"/>
              </w:rPr>
              <w:t>解凍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t>しても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12"/>
                <w:szCs w:val="32"/>
              </w:rPr>
              <w:t>おい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32"/>
                <w:szCs w:val="32"/>
              </w:rPr>
              <w:t>美味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t>しい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12"/>
                <w:szCs w:val="32"/>
              </w:rPr>
              <w:t>れいとう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32"/>
                <w:szCs w:val="32"/>
              </w:rPr>
              <w:t>冷凍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t>ご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12"/>
                <w:szCs w:val="32"/>
              </w:rPr>
              <w:t>はん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32"/>
                <w:szCs w:val="32"/>
              </w:rPr>
              <w:t>飯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t>について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12"/>
                <w:szCs w:val="32"/>
              </w:rPr>
              <w:t>じっけん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32"/>
                <w:szCs w:val="32"/>
              </w:rPr>
              <w:t>実験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t>しようと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12"/>
                <w:szCs w:val="32"/>
              </w:rPr>
              <w:t>けいかく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32"/>
                <w:szCs w:val="32"/>
              </w:rPr>
              <w:t>計画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t>した。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12"/>
                <w:szCs w:val="32"/>
              </w:rPr>
              <w:t>おい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32"/>
                <w:szCs w:val="32"/>
              </w:rPr>
              <w:t>美味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t>しさの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12"/>
                <w:szCs w:val="32"/>
              </w:rPr>
              <w:t>はんてい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32"/>
                <w:szCs w:val="32"/>
              </w:rPr>
              <w:t>判定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12"/>
                <w:szCs w:val="32"/>
              </w:rPr>
              <w:t>ほうほう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32"/>
                <w:szCs w:val="32"/>
              </w:rPr>
              <w:t>方法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t>として、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12"/>
                <w:szCs w:val="32"/>
              </w:rPr>
              <w:t>じぶん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32"/>
                <w:szCs w:val="32"/>
              </w:rPr>
              <w:t>自分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t>で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12"/>
                <w:szCs w:val="32"/>
              </w:rPr>
              <w:t>た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32"/>
                <w:szCs w:val="32"/>
              </w:rPr>
              <w:t>食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t>べようとしたが、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16"/>
                <w:szCs w:val="32"/>
              </w:rPr>
              <w:t>みかく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32"/>
                <w:szCs w:val="32"/>
              </w:rPr>
              <w:t>味覚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t>は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16"/>
                <w:szCs w:val="32"/>
              </w:rPr>
              <w:t>こじんさ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32"/>
                <w:szCs w:val="32"/>
              </w:rPr>
              <w:t>個人差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t>が</w:t>
      </w:r>
      <w:r w:rsidR="00660FF4">
        <w:rPr>
          <w:rFonts w:ascii="UD デジタル 教科書体 NK-B" w:eastAsia="UD デジタル 教科書体 NK-B" w:hAnsi="ＭＳ ゴシック"/>
          <w:b/>
          <w:bCs/>
          <w:noProof/>
          <w:spacing w:val="-14"/>
          <w:sz w:val="32"/>
          <w:szCs w:val="32"/>
        </w:rPr>
        <w:ruby>
          <w:rubyPr>
            <w:rubyAlign w:val="distributeSpace"/>
            <w:hps w:val="10"/>
            <w:hpsRaise w:val="30"/>
            <w:hpsBaseText w:val="32"/>
            <w:lid w:val="ja-JP"/>
          </w:rubyPr>
          <w:rt>
            <w:r w:rsidR="00660FF4" w:rsidRPr="00660FF4">
              <w:rPr>
                <w:rFonts w:ascii="UD デジタル 教科書体 NK-B" w:eastAsia="UD デジタル 教科書体 NK-B" w:hAnsi="ＭＳ ゴシック"/>
                <w:b/>
                <w:bCs/>
                <w:noProof/>
                <w:spacing w:val="-14"/>
                <w:sz w:val="10"/>
                <w:szCs w:val="32"/>
              </w:rPr>
              <w:t>おお</w:t>
            </w:r>
          </w:rt>
          <w:rubyBase>
            <w:r w:rsidR="00660FF4">
              <w:rPr>
                <w:rFonts w:ascii="UD デジタル 教科書体 NK-B" w:eastAsia="UD デジタル 教科書体 NK-B" w:hAnsi="ＭＳ ゴシック"/>
                <w:b/>
                <w:bCs/>
                <w:noProof/>
                <w:spacing w:val="-14"/>
                <w:sz w:val="32"/>
                <w:szCs w:val="32"/>
              </w:rPr>
              <w:t>大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t>きいと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12"/>
                <w:szCs w:val="32"/>
              </w:rPr>
              <w:t>い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32"/>
                <w:szCs w:val="32"/>
              </w:rPr>
              <w:t>言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t>われたので、お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16"/>
                <w:szCs w:val="32"/>
              </w:rPr>
              <w:t>こめ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32"/>
                <w:szCs w:val="32"/>
              </w:rPr>
              <w:t>米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t>の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16"/>
                <w:szCs w:val="32"/>
              </w:rPr>
              <w:t>ねば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32"/>
                <w:szCs w:val="32"/>
              </w:rPr>
              <w:t>粘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t>り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16"/>
                <w:szCs w:val="32"/>
              </w:rPr>
              <w:t>け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32"/>
                <w:szCs w:val="32"/>
              </w:rPr>
              <w:t>気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t>を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16"/>
                <w:szCs w:val="32"/>
              </w:rPr>
              <w:t>おい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32"/>
                <w:szCs w:val="32"/>
              </w:rPr>
              <w:t>美味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t>しさ</w:t>
      </w:r>
      <w:r w:rsidR="00A86D48"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t>の</w:t>
      </w:r>
      <w:r w:rsidR="00A86D48">
        <w:rPr>
          <w:rFonts w:ascii="UD デジタル 教科書体 NK-B" w:eastAsia="UD デジタル 教科書体 NK-B" w:hAnsi="ＭＳ ゴシック"/>
          <w:b/>
          <w:bCs/>
          <w:noProof/>
          <w:spacing w:val="-1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A86D48" w:rsidRPr="00A86D48">
              <w:rPr>
                <w:rFonts w:ascii="UD デジタル 教科書体 NK-B" w:eastAsia="UD デジタル 教科書体 NK-B" w:hAnsi="ＭＳ ゴシック"/>
                <w:b/>
                <w:bCs/>
                <w:noProof/>
                <w:spacing w:val="-14"/>
                <w:sz w:val="12"/>
                <w:szCs w:val="32"/>
              </w:rPr>
              <w:t>きじゅん</w:t>
            </w:r>
          </w:rt>
          <w:rubyBase>
            <w:r w:rsidR="00A86D48">
              <w:rPr>
                <w:rFonts w:ascii="UD デジタル 教科書体 NK-B" w:eastAsia="UD デジタル 教科書体 NK-B" w:hAnsi="ＭＳ ゴシック"/>
                <w:b/>
                <w:bCs/>
                <w:noProof/>
                <w:spacing w:val="-14"/>
                <w:sz w:val="32"/>
                <w:szCs w:val="32"/>
              </w:rPr>
              <w:t>基準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t>の１つとして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12"/>
                <w:szCs w:val="32"/>
              </w:rPr>
              <w:t>かせつ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pacing w:val="-14"/>
                <w:sz w:val="32"/>
                <w:szCs w:val="32"/>
              </w:rPr>
              <w:t>仮説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t>を</w:t>
      </w:r>
      <w:r w:rsidR="00660FF4">
        <w:rPr>
          <w:rFonts w:ascii="UD デジタル 教科書体 NK-B" w:eastAsia="UD デジタル 教科書体 NK-B" w:hAnsi="ＭＳ ゴシック"/>
          <w:b/>
          <w:bCs/>
          <w:noProof/>
          <w:spacing w:val="-14"/>
          <w:sz w:val="32"/>
          <w:szCs w:val="32"/>
        </w:rPr>
        <w:ruby>
          <w:rubyPr>
            <w:rubyAlign w:val="distributeSpace"/>
            <w:hps w:val="10"/>
            <w:hpsRaise w:val="30"/>
            <w:hpsBaseText w:val="32"/>
            <w:lid w:val="ja-JP"/>
          </w:rubyPr>
          <w:rt>
            <w:r w:rsidR="00660FF4" w:rsidRPr="00660FF4">
              <w:rPr>
                <w:rFonts w:ascii="UD デジタル 教科書体 NK-B" w:eastAsia="UD デジタル 教科書体 NK-B" w:hAnsi="ＭＳ ゴシック"/>
                <w:b/>
                <w:bCs/>
                <w:noProof/>
                <w:spacing w:val="-14"/>
                <w:sz w:val="10"/>
                <w:szCs w:val="32"/>
              </w:rPr>
              <w:t>た</w:t>
            </w:r>
          </w:rt>
          <w:rubyBase>
            <w:r w:rsidR="00660FF4">
              <w:rPr>
                <w:rFonts w:ascii="UD デジタル 教科書体 NK-B" w:eastAsia="UD デジタル 教科書体 NK-B" w:hAnsi="ＭＳ ゴシック"/>
                <w:b/>
                <w:bCs/>
                <w:noProof/>
                <w:spacing w:val="-14"/>
                <w:sz w:val="32"/>
                <w:szCs w:val="32"/>
              </w:rPr>
              <w:t>立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pacing w:val="-14"/>
          <w:sz w:val="32"/>
          <w:szCs w:val="32"/>
        </w:rPr>
        <w:t>てた。</w:t>
      </w:r>
    </w:p>
    <w:p w14:paraId="4AE2B7A7" w14:textId="365A3D01" w:rsidR="00917304" w:rsidRPr="009E5E01" w:rsidRDefault="00917304" w:rsidP="00917304">
      <w:pPr>
        <w:spacing w:line="500" w:lineRule="exact"/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</w:pPr>
    </w:p>
    <w:p w14:paraId="76AC6FE2" w14:textId="3EE32DA0" w:rsidR="00917304" w:rsidRPr="00132E49" w:rsidRDefault="00592512" w:rsidP="00917304">
      <w:pPr>
        <w:spacing w:line="500" w:lineRule="exact"/>
        <w:rPr>
          <w:rFonts w:ascii="UD デジタル 教科書体 NK-B" w:eastAsia="UD デジタル 教科書体 NK-B" w:hAnsi="ＭＳ ゴシック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  <w:lang w:val="ja-JP"/>
        </w:rPr>
        <mc:AlternateContent>
          <mc:Choice Requires="wps">
            <w:drawing>
              <wp:anchor distT="0" distB="0" distL="114300" distR="114300" simplePos="0" relativeHeight="252208128" behindDoc="1" locked="0" layoutInCell="1" allowOverlap="1" wp14:anchorId="6559AE6E" wp14:editId="7DE0624F">
                <wp:simplePos x="0" y="0"/>
                <wp:positionH relativeFrom="column">
                  <wp:posOffset>3642995</wp:posOffset>
                </wp:positionH>
                <wp:positionV relativeFrom="paragraph">
                  <wp:posOffset>56515</wp:posOffset>
                </wp:positionV>
                <wp:extent cx="1516380" cy="381000"/>
                <wp:effectExtent l="0" t="0" r="7620" b="0"/>
                <wp:wrapNone/>
                <wp:docPr id="55332935" name="正方形/長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6380" cy="3810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2D40846D" id="正方形/長方形 2" o:spid="_x0000_s1026" style="position:absolute;margin-left:286.85pt;margin-top:4.45pt;width:119.4pt;height:30pt;z-index:-2511083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" fillcolor="yellow" stroked="f" strokeweight="1pt"/>
            </w:pict>
          </mc:Fallback>
        </mc:AlternateContent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⑥【</w:t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けいかく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計画</w:t>
            </w:r>
          </w:rubyBase>
        </w:ruby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】→【</w:t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しら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調</w:t>
            </w:r>
          </w:rubyBase>
        </w:ruby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べたいことは</w:t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なん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何</w:t>
            </w:r>
          </w:rubyBase>
        </w:ruby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 xml:space="preserve">だろう？】　</w:t>
      </w:r>
      <w:r w:rsidR="003228CA" w:rsidRPr="00BF46C4">
        <w:rPr>
          <w:rFonts w:ascii="UD デジタル 教科書体 NK-B" w:eastAsia="UD デジタル 教科書体 NK-B" w:hAnsi="ＭＳ ゴシック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ruby>
          <w:rubyPr>
            <w:rubyAlign w:val="distributeSpace"/>
            <w:hps w:val="10"/>
            <w:hpsRaise w:val="34"/>
            <w:hpsBaseText w:val="32"/>
            <w:lid w:val="ja-JP"/>
          </w:rubyPr>
          <w:rt>
            <w:r w:rsidR="003228CA" w:rsidRPr="00BF46C4">
              <w:rPr>
                <w:rFonts w:ascii="UD デジタル 教科書体 NK-B" w:eastAsia="UD デジタル 教科書体 NK-B" w:hAnsi="ＭＳ ゴシック"/>
                <w:bCs/>
                <w:noProof/>
                <w:color w:val="000000" w:themeColor="text1"/>
                <w:sz w:val="10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に</w:t>
            </w:r>
          </w:rt>
          <w:rubyBase>
            <w:r w:rsidR="003228CA" w:rsidRPr="00BF46C4">
              <w:rPr>
                <w:rFonts w:ascii="UD デジタル 教科書体 NK-B" w:eastAsia="UD デジタル 教科書体 NK-B" w:hAnsi="ＭＳ ゴシック"/>
                <w:bCs/>
                <w:noProof/>
                <w:color w:val="000000" w:themeColor="text1"/>
                <w:sz w:val="32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似</w:t>
            </w:r>
          </w:rubyBase>
        </w:ruby>
      </w:r>
      <w:r w:rsidR="00917304" w:rsidRPr="00BF46C4">
        <w:rPr>
          <w:rFonts w:ascii="UD デジタル 教科書体 NK-B" w:eastAsia="UD デジタル 教科書体 NK-B" w:hAnsi="ＭＳ ゴシック" w:hint="eastAsia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た</w:t>
      </w:r>
      <w:r w:rsidR="003228CA" w:rsidRPr="00BF46C4">
        <w:rPr>
          <w:rFonts w:ascii="UD デジタル 教科書体 NK-B" w:eastAsia="UD デジタル 教科書体 NK-B" w:hAnsi="ＭＳ ゴシック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ruby>
          <w:rubyPr>
            <w:rubyAlign w:val="distributeSpace"/>
            <w:hps w:val="10"/>
            <w:hpsRaise w:val="34"/>
            <w:hpsBaseText w:val="32"/>
            <w:lid w:val="ja-JP"/>
          </w:rubyPr>
          <w:rt>
            <w:r w:rsidR="003228CA" w:rsidRPr="00BF46C4">
              <w:rPr>
                <w:rFonts w:ascii="UD デジタル 教科書体 NK-B" w:eastAsia="UD デジタル 教科書体 NK-B" w:hAnsi="ＭＳ ゴシック"/>
                <w:bCs/>
                <w:noProof/>
                <w:color w:val="000000" w:themeColor="text1"/>
                <w:sz w:val="10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じっけん</w:t>
            </w:r>
          </w:rt>
          <w:rubyBase>
            <w:r w:rsidR="003228CA" w:rsidRPr="00BF46C4">
              <w:rPr>
                <w:rFonts w:ascii="UD デジタル 教科書体 NK-B" w:eastAsia="UD デジタル 教科書体 NK-B" w:hAnsi="ＭＳ ゴシック"/>
                <w:bCs/>
                <w:noProof/>
                <w:color w:val="000000" w:themeColor="text1"/>
                <w:sz w:val="32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実験</w:t>
            </w:r>
          </w:rubyBase>
        </w:ruby>
      </w:r>
      <w:r w:rsidR="00917304" w:rsidRPr="00BF46C4">
        <w:rPr>
          <w:rFonts w:ascii="UD デジタル 教科書体 NK-B" w:eastAsia="UD デジタル 教科書体 NK-B" w:hAnsi="ＭＳ ゴシック" w:hint="eastAsia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を</w:t>
      </w:r>
      <w:r w:rsidR="003228CA" w:rsidRPr="00BF46C4">
        <w:rPr>
          <w:rFonts w:ascii="UD デジタル 教科書体 NK-B" w:eastAsia="UD デジタル 教科書体 NK-B" w:hAnsi="ＭＳ ゴシック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ruby>
          <w:rubyPr>
            <w:rubyAlign w:val="distributeSpace"/>
            <w:hps w:val="10"/>
            <w:hpsRaise w:val="34"/>
            <w:hpsBaseText w:val="32"/>
            <w:lid w:val="ja-JP"/>
          </w:rubyPr>
          <w:rt>
            <w:r w:rsidR="003228CA" w:rsidRPr="00BF46C4">
              <w:rPr>
                <w:rFonts w:ascii="UD デジタル 教科書体 NK-B" w:eastAsia="UD デジタル 教科書体 NK-B" w:hAnsi="ＭＳ ゴシック"/>
                <w:bCs/>
                <w:noProof/>
                <w:color w:val="000000" w:themeColor="text1"/>
                <w:sz w:val="10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さが</w:t>
            </w:r>
          </w:rt>
          <w:rubyBase>
            <w:r w:rsidR="003228CA" w:rsidRPr="00BF46C4">
              <w:rPr>
                <w:rFonts w:ascii="UD デジタル 教科書体 NK-B" w:eastAsia="UD デジタル 教科書体 NK-B" w:hAnsi="ＭＳ ゴシック"/>
                <w:bCs/>
                <w:noProof/>
                <w:color w:val="000000" w:themeColor="text1"/>
                <w:sz w:val="32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探</w:t>
            </w:r>
          </w:rubyBase>
        </w:ruby>
      </w:r>
      <w:r w:rsidR="00917304" w:rsidRPr="00BF46C4">
        <w:rPr>
          <w:rFonts w:ascii="UD デジタル 教科書体 NK-B" w:eastAsia="UD デジタル 教科書体 NK-B" w:hAnsi="ＭＳ ゴシック" w:hint="eastAsia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した</w:t>
      </w:r>
    </w:p>
    <w:p w14:paraId="504D38B9" w14:textId="77777777" w:rsidR="00917304" w:rsidRDefault="00917304" w:rsidP="00917304">
      <w:pPr>
        <w:spacing w:line="500" w:lineRule="exact"/>
        <w:ind w:firstLineChars="100" w:firstLine="320"/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</w:pP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drawing>
          <wp:anchor distT="0" distB="0" distL="114300" distR="114300" simplePos="0" relativeHeight="252089344" behindDoc="0" locked="0" layoutInCell="1" allowOverlap="1" wp14:anchorId="391CAECD" wp14:editId="1C6AB9EE">
            <wp:simplePos x="0" y="0"/>
            <wp:positionH relativeFrom="column">
              <wp:posOffset>4854575</wp:posOffset>
            </wp:positionH>
            <wp:positionV relativeFrom="paragraph">
              <wp:posOffset>742315</wp:posOffset>
            </wp:positionV>
            <wp:extent cx="1389336" cy="914400"/>
            <wp:effectExtent l="0" t="0" r="1905" b="0"/>
            <wp:wrapNone/>
            <wp:docPr id="1601456674" name="図 1601456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2400" cy="916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ホルンという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がっき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楽器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が、どうやって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おと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音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が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だ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出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しているのかを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しら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調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べたいと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けいかく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計画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したが、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じっけん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実験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ほうほう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方法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が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おも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思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い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う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浮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かばなかった。そのため、ストローで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なが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長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さと、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おと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音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の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たか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高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さの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6"/>
                <w:szCs w:val="32"/>
              </w:rPr>
              <w:t>かんけい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関係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を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しら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調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べることに</w:t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か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変</w:t>
            </w:r>
          </w:rubyBase>
        </w:ruby>
      </w:r>
      <w:r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えた。</w:t>
      </w:r>
    </w:p>
    <w:p w14:paraId="3D85E25B" w14:textId="52DBB534" w:rsidR="00917304" w:rsidRDefault="00917304" w:rsidP="00917304">
      <w:pPr>
        <w:spacing w:line="500" w:lineRule="exact"/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</w:pPr>
    </w:p>
    <w:p w14:paraId="54498C08" w14:textId="51C3691A" w:rsidR="00917304" w:rsidRPr="00132E49" w:rsidRDefault="00592512" w:rsidP="00917304">
      <w:pPr>
        <w:spacing w:line="500" w:lineRule="exact"/>
        <w:rPr>
          <w:rFonts w:ascii="UD デジタル 教科書体 NK-B" w:eastAsia="UD デジタル 教科書体 NK-B" w:hAnsi="ＭＳ ゴシック"/>
          <w:bCs/>
          <w:noProof/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  <w:lang w:val="ja-JP"/>
        </w:rPr>
        <mc:AlternateContent>
          <mc:Choice Requires="wps">
            <w:drawing>
              <wp:anchor distT="0" distB="0" distL="114300" distR="114300" simplePos="0" relativeHeight="252210176" behindDoc="1" locked="0" layoutInCell="1" allowOverlap="1" wp14:anchorId="3D5A4708" wp14:editId="0A18F21C">
                <wp:simplePos x="0" y="0"/>
                <wp:positionH relativeFrom="column">
                  <wp:posOffset>2370455</wp:posOffset>
                </wp:positionH>
                <wp:positionV relativeFrom="paragraph">
                  <wp:posOffset>46355</wp:posOffset>
                </wp:positionV>
                <wp:extent cx="2087880" cy="381000"/>
                <wp:effectExtent l="0" t="0" r="7620" b="0"/>
                <wp:wrapNone/>
                <wp:docPr id="1024674795" name="正方形/長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87880" cy="381000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18876A57" id="正方形/長方形 2" o:spid="_x0000_s1026" style="position:absolute;margin-left:186.65pt;margin-top:3.65pt;width:164.4pt;height:30pt;z-index:-2511063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" fillcolor="yellow" stroked="f" strokeweight="1pt"/>
            </w:pict>
          </mc:Fallback>
        </mc:AlternateContent>
      </w:r>
      <w:r w:rsidR="00917304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⑦【</w:t>
      </w:r>
      <w:r w:rsidR="00917304"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ruby>
          <w:rubyPr>
            <w:rubyAlign w:val="distributeSpace"/>
            <w:hps w:val="10"/>
            <w:hpsRaise w:val="30"/>
            <w:hpsBaseText w:val="32"/>
            <w:lid w:val="ja-JP"/>
          </w:rubyPr>
          <w:rt>
            <w:r w:rsidR="00917304" w:rsidRPr="007D40D3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0"/>
                <w:szCs w:val="32"/>
              </w:rPr>
              <w:t>かんさつ</w:t>
            </w:r>
          </w:rt>
          <w:rubyBase>
            <w:r w:rsidR="0091730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32"/>
                <w:szCs w:val="32"/>
              </w:rPr>
              <w:t>観察</w:t>
            </w:r>
          </w:rubyBase>
        </w:ruby>
      </w:r>
      <w:r w:rsidR="00917304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・</w:t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じっけん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実験</w:t>
            </w:r>
          </w:rubyBase>
        </w:ruby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】→【</w:t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12"/>
                <w:szCs w:val="32"/>
              </w:rPr>
              <w:t>けいかく</w:t>
            </w:r>
          </w:rt>
          <w:rubyBase>
            <w:r w:rsidR="00917304" w:rsidRPr="009E5E01">
              <w:rPr>
                <w:rFonts w:ascii="UD デジタル 教科書体 NK-B" w:eastAsia="UD デジタル 教科書体 NK-B" w:hAnsi="ＭＳ ゴシック" w:hint="eastAsia"/>
                <w:b/>
                <w:bCs/>
                <w:noProof/>
                <w:sz w:val="32"/>
                <w:szCs w:val="32"/>
              </w:rPr>
              <w:t>計画</w:t>
            </w:r>
          </w:rubyBase>
        </w:ruby>
      </w:r>
      <w:r w:rsidR="00917304" w:rsidRPr="009E5E01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 xml:space="preserve">】　</w:t>
      </w:r>
      <w:r w:rsidR="003228CA" w:rsidRPr="00BF46C4">
        <w:rPr>
          <w:rFonts w:ascii="UD デジタル 教科書体 NK-B" w:eastAsia="UD デジタル 教科書体 NK-B" w:hAnsi="ＭＳ ゴシック"/>
          <w:bCs/>
          <w:noProof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ruby>
          <w:rubyPr>
            <w:rubyAlign w:val="distributeSpace"/>
            <w:hps w:val="10"/>
            <w:hpsRaise w:val="34"/>
            <w:hpsBaseText w:val="32"/>
            <w:lid w:val="ja-JP"/>
          </w:rubyPr>
          <w:rt>
            <w:r w:rsidR="003228CA" w:rsidRPr="00BF46C4">
              <w:rPr>
                <w:rFonts w:ascii="UD デジタル 教科書体 NK-B" w:eastAsia="UD デジタル 教科書体 NK-B" w:hAnsi="ＭＳ ゴシック"/>
                <w:bCs/>
                <w:noProof/>
                <w:sz w:val="10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そくてい</w:t>
            </w:r>
          </w:rt>
          <w:rubyBase>
            <w:r w:rsidR="003228CA" w:rsidRPr="00BF46C4">
              <w:rPr>
                <w:rFonts w:ascii="UD デジタル 教科書体 NK-B" w:eastAsia="UD デジタル 教科書体 NK-B" w:hAnsi="ＭＳ ゴシック"/>
                <w:bCs/>
                <w:noProof/>
                <w:sz w:val="32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測定</w:t>
            </w:r>
          </w:rubyBase>
        </w:ruby>
      </w:r>
      <w:r w:rsidR="00917304" w:rsidRPr="00BF46C4">
        <w:rPr>
          <w:rFonts w:ascii="UD デジタル 教科書体 NK-B" w:eastAsia="UD デジタル 教科書体 NK-B" w:hAnsi="ＭＳ ゴシック" w:hint="eastAsia"/>
          <w:bCs/>
          <w:noProof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する</w:t>
      </w:r>
      <w:r w:rsidR="003228CA" w:rsidRPr="00BF46C4">
        <w:rPr>
          <w:rFonts w:ascii="UD デジタル 教科書体 NK-B" w:eastAsia="UD デジタル 教科書体 NK-B" w:hAnsi="ＭＳ ゴシック"/>
          <w:bCs/>
          <w:noProof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ruby>
          <w:rubyPr>
            <w:rubyAlign w:val="distributeSpace"/>
            <w:hps w:val="10"/>
            <w:hpsRaise w:val="34"/>
            <w:hpsBaseText w:val="32"/>
            <w:lid w:val="ja-JP"/>
          </w:rubyPr>
          <w:rt>
            <w:r w:rsidR="003228CA" w:rsidRPr="00BF46C4">
              <w:rPr>
                <w:rFonts w:ascii="UD デジタル 教科書体 NK-B" w:eastAsia="UD デジタル 教科書体 NK-B" w:hAnsi="ＭＳ ゴシック"/>
                <w:bCs/>
                <w:noProof/>
                <w:sz w:val="10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こうもく</w:t>
            </w:r>
          </w:rt>
          <w:rubyBase>
            <w:r w:rsidR="003228CA" w:rsidRPr="00BF46C4">
              <w:rPr>
                <w:rFonts w:ascii="UD デジタル 教科書体 NK-B" w:eastAsia="UD デジタル 教科書体 NK-B" w:hAnsi="ＭＳ ゴシック"/>
                <w:bCs/>
                <w:noProof/>
                <w:sz w:val="32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項目</w:t>
            </w:r>
          </w:rubyBase>
        </w:ruby>
      </w:r>
      <w:r w:rsidR="00917304" w:rsidRPr="00BF46C4">
        <w:rPr>
          <w:rFonts w:ascii="UD デジタル 教科書体 NK-B" w:eastAsia="UD デジタル 教科書体 NK-B" w:hAnsi="ＭＳ ゴシック" w:hint="eastAsia"/>
          <w:bCs/>
          <w:noProof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を</w:t>
      </w:r>
      <w:r w:rsidR="003228CA" w:rsidRPr="00BF46C4">
        <w:rPr>
          <w:rFonts w:ascii="UD デジタル 教科書体 NK-B" w:eastAsia="UD デジタル 教科書体 NK-B" w:hAnsi="ＭＳ ゴシック"/>
          <w:bCs/>
          <w:noProof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ruby>
          <w:rubyPr>
            <w:rubyAlign w:val="distributeSpace"/>
            <w:hps w:val="10"/>
            <w:hpsRaise w:val="34"/>
            <w:hpsBaseText w:val="32"/>
            <w:lid w:val="ja-JP"/>
          </w:rubyPr>
          <w:rt>
            <w:r w:rsidR="003228CA" w:rsidRPr="00BF46C4">
              <w:rPr>
                <w:rFonts w:ascii="UD デジタル 教科書体 NK-B" w:eastAsia="UD デジタル 教科書体 NK-B" w:hAnsi="ＭＳ ゴシック"/>
                <w:bCs/>
                <w:noProof/>
                <w:sz w:val="10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ふ</w:t>
            </w:r>
          </w:rt>
          <w:rubyBase>
            <w:r w:rsidR="003228CA" w:rsidRPr="00BF46C4">
              <w:rPr>
                <w:rFonts w:ascii="UD デジタル 教科書体 NK-B" w:eastAsia="UD デジタル 教科書体 NK-B" w:hAnsi="ＭＳ ゴシック"/>
                <w:bCs/>
                <w:noProof/>
                <w:sz w:val="32"/>
                <w:szCs w:val="32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増</w:t>
            </w:r>
          </w:rubyBase>
        </w:ruby>
      </w:r>
      <w:r w:rsidR="00917304" w:rsidRPr="00BF46C4">
        <w:rPr>
          <w:rFonts w:ascii="UD デジタル 教科書体 NK-B" w:eastAsia="UD デジタル 教科書体 NK-B" w:hAnsi="ＭＳ ゴシック" w:hint="eastAsia"/>
          <w:bCs/>
          <w:noProof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やした</w:t>
      </w:r>
    </w:p>
    <w:p w14:paraId="248DF9FB" w14:textId="734A3CCD" w:rsidR="00917304" w:rsidRDefault="00E97DB4" w:rsidP="00917304">
      <w:pPr>
        <w:spacing w:line="500" w:lineRule="exact"/>
        <w:ind w:firstLineChars="100" w:firstLine="320"/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</w:pPr>
      <w:r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E97DB4" w:rsidRPr="00E97DB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2"/>
                <w:szCs w:val="32"/>
              </w:rPr>
              <w:t>かみ</w:t>
            </w:r>
          </w:rt>
          <w:rubyBase>
            <w:r w:rsidR="00E97DB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32"/>
                <w:szCs w:val="32"/>
              </w:rPr>
              <w:t>紙</w:t>
            </w:r>
          </w:rubyBase>
        </w:ruby>
      </w:r>
      <w:r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とんぼをどれだけ</w:t>
      </w:r>
      <w:r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E97DB4" w:rsidRPr="00E97DB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2"/>
                <w:szCs w:val="32"/>
              </w:rPr>
              <w:t>なが</w:t>
            </w:r>
          </w:rt>
          <w:rubyBase>
            <w:r w:rsidR="00E97DB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32"/>
                <w:szCs w:val="32"/>
              </w:rPr>
              <w:t>長</w:t>
            </w:r>
          </w:rubyBase>
        </w:ruby>
      </w:r>
      <w:r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t>く</w:t>
      </w:r>
      <w:r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E97DB4" w:rsidRPr="00E97DB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2"/>
                <w:szCs w:val="32"/>
              </w:rPr>
              <w:t>と</w:t>
            </w:r>
          </w:rt>
          <w:rubyBase>
            <w:r w:rsidR="00E97DB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32"/>
                <w:szCs w:val="32"/>
              </w:rPr>
              <w:t>飛</w:t>
            </w:r>
          </w:rubyBase>
        </w:ruby>
      </w:r>
      <w:r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t>ばせる</w:t>
      </w:r>
      <w:r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のかと、</w:t>
      </w:r>
      <w:r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E97DB4" w:rsidRPr="00E97DB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2"/>
                <w:szCs w:val="32"/>
              </w:rPr>
              <w:t>じぶん</w:t>
            </w:r>
          </w:rt>
          <w:rubyBase>
            <w:r w:rsidR="00E97DB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32"/>
                <w:szCs w:val="32"/>
              </w:rPr>
              <w:t>自分</w:t>
            </w:r>
          </w:rubyBase>
        </w:ruby>
      </w:r>
      <w:r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で</w:t>
      </w:r>
      <w:r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E97DB4" w:rsidRPr="00E97DB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2"/>
                <w:szCs w:val="32"/>
              </w:rPr>
              <w:t>つく</w:t>
            </w:r>
          </w:rt>
          <w:rubyBase>
            <w:r w:rsidR="00E97DB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32"/>
                <w:szCs w:val="32"/>
              </w:rPr>
              <w:t>作</w:t>
            </w:r>
          </w:rubyBase>
        </w:ruby>
      </w:r>
      <w:r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t>った</w:t>
      </w:r>
      <w:r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E97DB4" w:rsidRPr="00E97DB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2"/>
                <w:szCs w:val="32"/>
              </w:rPr>
              <w:t>かみ</w:t>
            </w:r>
          </w:rt>
          <w:rubyBase>
            <w:r w:rsidR="00E97DB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32"/>
                <w:szCs w:val="32"/>
              </w:rPr>
              <w:t>紙</w:t>
            </w:r>
          </w:rubyBase>
        </w:ruby>
      </w:r>
      <w:r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とんぼの</w:t>
      </w:r>
      <w:r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E97DB4" w:rsidRPr="00E97DB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2"/>
                <w:szCs w:val="32"/>
              </w:rPr>
              <w:t>と</w:t>
            </w:r>
          </w:rt>
          <w:rubyBase>
            <w:r w:rsidR="00E97DB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32"/>
                <w:szCs w:val="32"/>
              </w:rPr>
              <w:t>飛</w:t>
            </w:r>
          </w:rubyBase>
        </w:ruby>
      </w:r>
      <w:r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t>んだ</w:t>
      </w:r>
      <w:r w:rsidR="00A86D48"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A86D48" w:rsidRPr="00A86D48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2"/>
                <w:szCs w:val="32"/>
              </w:rPr>
              <w:t>なが</w:t>
            </w:r>
          </w:rt>
          <w:rubyBase>
            <w:r w:rsidR="00A86D48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32"/>
                <w:szCs w:val="32"/>
              </w:rPr>
              <w:t>長</w:t>
            </w:r>
          </w:rubyBase>
        </w:ruby>
      </w:r>
      <w:r w:rsidR="00A86D48"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t>さを</w:t>
      </w:r>
      <w:r w:rsidR="00A86D48"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ruby>
          <w:rubyPr>
            <w:rubyAlign w:val="distributeSpace"/>
            <w:hps w:val="14"/>
            <w:hpsRaise w:val="30"/>
            <w:hpsBaseText w:val="32"/>
            <w:lid w:val="ja-JP"/>
          </w:rubyPr>
          <w:rt>
            <w:r w:rsidR="00A86D48" w:rsidRPr="00A86D48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4"/>
                <w:szCs w:val="32"/>
              </w:rPr>
              <w:t>はか</w:t>
            </w:r>
          </w:rt>
          <w:rubyBase>
            <w:r w:rsidR="00A86D48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32"/>
                <w:szCs w:val="32"/>
              </w:rPr>
              <w:t>測</w:t>
            </w:r>
          </w:rubyBase>
        </w:ruby>
      </w:r>
      <w:r w:rsidR="00A86D48"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t>る</w:t>
      </w:r>
      <w:r w:rsidR="00A86D48"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ruby>
          <w:rubyPr>
            <w:rubyAlign w:val="distributeSpace"/>
            <w:hps w:val="14"/>
            <w:hpsRaise w:val="30"/>
            <w:hpsBaseText w:val="32"/>
            <w:lid w:val="ja-JP"/>
          </w:rubyPr>
          <w:rt>
            <w:r w:rsidR="00A86D48" w:rsidRPr="00A86D48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4"/>
                <w:szCs w:val="32"/>
              </w:rPr>
              <w:t>じっけん</w:t>
            </w:r>
          </w:rt>
          <w:rubyBase>
            <w:r w:rsidR="00A86D48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32"/>
                <w:szCs w:val="32"/>
              </w:rPr>
              <w:t>実験</w:t>
            </w:r>
          </w:rubyBase>
        </w:ruby>
      </w:r>
      <w:r w:rsidR="00917304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をした。しかし</w:t>
      </w:r>
      <w:r w:rsidR="00A86D48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、</w:t>
      </w:r>
      <w:r w:rsidR="00A86D48"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A86D48" w:rsidRPr="00A86D48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2"/>
                <w:szCs w:val="32"/>
              </w:rPr>
              <w:t>なが</w:t>
            </w:r>
          </w:rt>
          <w:rubyBase>
            <w:r w:rsidR="00A86D48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32"/>
                <w:szCs w:val="32"/>
              </w:rPr>
              <w:t>長</w:t>
            </w:r>
          </w:rubyBase>
        </w:ruby>
      </w:r>
      <w:r w:rsidR="00917304"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t>く</w:t>
      </w:r>
      <w:r w:rsidR="00A86D48"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A86D48" w:rsidRPr="00A86D48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2"/>
                <w:szCs w:val="32"/>
              </w:rPr>
              <w:t>と</w:t>
            </w:r>
          </w:rt>
          <w:rubyBase>
            <w:r w:rsidR="00A86D48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32"/>
                <w:szCs w:val="32"/>
              </w:rPr>
              <w:t>飛</w:t>
            </w:r>
          </w:rubyBase>
        </w:ruby>
      </w:r>
      <w:r w:rsidR="00917304"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t>ぶ</w:t>
      </w:r>
      <w:r w:rsidR="00917304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ということは、</w:t>
      </w:r>
      <w:r w:rsidR="00A86D48"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ruby>
          <w:rubyPr>
            <w:rubyAlign w:val="distributeSpace"/>
            <w:hps w:val="14"/>
            <w:hpsRaise w:val="30"/>
            <w:hpsBaseText w:val="32"/>
            <w:lid w:val="ja-JP"/>
          </w:rubyPr>
          <w:rt>
            <w:r w:rsidR="00A86D48" w:rsidRPr="00A86D48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4"/>
                <w:szCs w:val="32"/>
              </w:rPr>
              <w:t>と</w:t>
            </w:r>
          </w:rt>
          <w:rubyBase>
            <w:r w:rsidR="00A86D48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32"/>
                <w:szCs w:val="32"/>
              </w:rPr>
              <w:t>飛</w:t>
            </w:r>
          </w:rubyBase>
        </w:ruby>
      </w:r>
      <w:r w:rsidR="00917304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んでいた</w:t>
      </w:r>
      <w:r w:rsidR="00A86D48"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ruby>
          <w:rubyPr>
            <w:rubyAlign w:val="distributeSpace"/>
            <w:hps w:val="14"/>
            <w:hpsRaise w:val="30"/>
            <w:hpsBaseText w:val="32"/>
            <w:lid w:val="ja-JP"/>
          </w:rubyPr>
          <w:rt>
            <w:r w:rsidR="00A86D48" w:rsidRPr="00A86D48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4"/>
                <w:szCs w:val="32"/>
              </w:rPr>
              <w:t>じかん</w:t>
            </w:r>
          </w:rt>
          <w:rubyBase>
            <w:r w:rsidR="00A86D48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32"/>
                <w:szCs w:val="32"/>
              </w:rPr>
              <w:t>時間</w:t>
            </w:r>
          </w:rubyBase>
        </w:ruby>
      </w:r>
      <w:r w:rsidR="00917304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も</w:t>
      </w:r>
      <w:r w:rsidR="00A86D48"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ruby>
          <w:rubyPr>
            <w:rubyAlign w:val="distributeSpace"/>
            <w:hps w:val="14"/>
            <w:hpsRaise w:val="30"/>
            <w:hpsBaseText w:val="32"/>
            <w:lid w:val="ja-JP"/>
          </w:rubyPr>
          <w:rt>
            <w:r w:rsidR="00A86D48" w:rsidRPr="00A86D48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4"/>
                <w:szCs w:val="32"/>
              </w:rPr>
              <w:t>はか</w:t>
            </w:r>
          </w:rt>
          <w:rubyBase>
            <w:r w:rsidR="00A86D48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32"/>
                <w:szCs w:val="32"/>
              </w:rPr>
              <w:t>測</w:t>
            </w:r>
          </w:rubyBase>
        </w:ruby>
      </w:r>
      <w:r w:rsidR="00917304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る</w:t>
      </w:r>
      <w:r w:rsidR="00A86D48"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A86D48" w:rsidRPr="00A86D48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2"/>
                <w:szCs w:val="32"/>
              </w:rPr>
              <w:t>ひつよう</w:t>
            </w:r>
          </w:rt>
          <w:rubyBase>
            <w:r w:rsidR="00A86D48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32"/>
                <w:szCs w:val="32"/>
              </w:rPr>
              <w:t>必要</w:t>
            </w:r>
          </w:rubyBase>
        </w:ruby>
      </w:r>
      <w:r w:rsidR="00917304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があることを</w:t>
      </w:r>
      <w:r w:rsidR="00A86D48">
        <w:rPr>
          <w:rFonts w:ascii="UD デジタル 教科書体 NK-B" w:eastAsia="UD デジタル 教科書体 NK-B" w:hAnsi="ＭＳ ゴシック"/>
          <w:b/>
          <w:bCs/>
          <w:noProof/>
          <w:sz w:val="32"/>
          <w:szCs w:val="32"/>
        </w:rPr>
        <w:ruby>
          <w:rubyPr>
            <w:rubyAlign w:val="distributeSpace"/>
            <w:hps w:val="12"/>
            <w:hpsRaise w:val="30"/>
            <w:hpsBaseText w:val="32"/>
            <w:lid w:val="ja-JP"/>
          </w:rubyPr>
          <w:rt>
            <w:r w:rsidR="00A86D48" w:rsidRPr="00A86D48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2"/>
                <w:szCs w:val="32"/>
              </w:rPr>
              <w:t>おも</w:t>
            </w:r>
          </w:rt>
          <w:rubyBase>
            <w:r w:rsidR="00A86D48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32"/>
                <w:szCs w:val="32"/>
              </w:rPr>
              <w:t>思</w:t>
            </w:r>
          </w:rubyBase>
        </w:ruby>
      </w:r>
      <w:r w:rsidR="00917304">
        <w:rPr>
          <w:rFonts w:ascii="UD デジタル 教科書体 NK-B" w:eastAsia="UD デジタル 教科書体 NK-B" w:hAnsi="ＭＳ ゴシック" w:hint="eastAsia"/>
          <w:b/>
          <w:bCs/>
          <w:noProof/>
          <w:sz w:val="32"/>
          <w:szCs w:val="32"/>
        </w:rPr>
        <w:t>いついた。</w:t>
      </w:r>
    </w:p>
    <w:p w14:paraId="75BBDB50" w14:textId="55DE01EE" w:rsidR="00917304" w:rsidRPr="00D772D4" w:rsidRDefault="00C363FB" w:rsidP="00917304">
      <w:pPr>
        <w:spacing w:line="500" w:lineRule="exact"/>
        <w:ind w:firstLineChars="100" w:firstLine="260"/>
        <w:jc w:val="right"/>
        <w:rPr>
          <w:rFonts w:ascii="UD デジタル 教科書体 NK-B" w:eastAsia="UD デジタル 教科書体 NK-B" w:hAnsi="ＭＳ ゴシック"/>
          <w:b/>
          <w:bCs/>
          <w:noProof/>
          <w:sz w:val="21"/>
          <w:szCs w:val="21"/>
        </w:rPr>
      </w:pPr>
      <w:r w:rsidRPr="00A95C3B">
        <w:rPr>
          <w:rFonts w:ascii="BIZ UDゴシック" w:eastAsia="BIZ UDゴシック" w:hAnsi="BIZ UDゴシック" w:cs="Times New Roman"/>
          <w:noProof/>
          <w:kern w:val="2"/>
          <w:sz w:val="26"/>
          <w:szCs w:val="26"/>
        </w:rPr>
        <w:drawing>
          <wp:anchor distT="0" distB="0" distL="114300" distR="114300" simplePos="0" relativeHeight="252183552" behindDoc="0" locked="0" layoutInCell="1" allowOverlap="1" wp14:anchorId="10CC0956" wp14:editId="35A1DA16">
            <wp:simplePos x="0" y="0"/>
            <wp:positionH relativeFrom="column">
              <wp:posOffset>2597785</wp:posOffset>
            </wp:positionH>
            <wp:positionV relativeFrom="paragraph">
              <wp:posOffset>731520</wp:posOffset>
            </wp:positionV>
            <wp:extent cx="4869815" cy="304800"/>
            <wp:effectExtent l="0" t="0" r="0" b="0"/>
            <wp:wrapNone/>
            <wp:docPr id="1260599560" name="図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981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917304" w:rsidRPr="00D772D4">
        <w:rPr>
          <w:rFonts w:ascii="UD デジタル 教科書体 NK-B" w:eastAsia="UD デジタル 教科書体 NK-B" w:hAnsi="ＭＳ ゴシック" w:hint="eastAsia"/>
          <w:b/>
          <w:bCs/>
          <w:noProof/>
          <w:sz w:val="21"/>
          <w:szCs w:val="21"/>
        </w:rPr>
        <w:t>※これらの</w:t>
      </w:r>
      <w:r w:rsidR="00917304">
        <w:rPr>
          <w:rFonts w:ascii="UD デジタル 教科書体 NK-B" w:eastAsia="UD デジタル 教科書体 NK-B" w:hAnsi="ＭＳ ゴシック"/>
          <w:b/>
          <w:bCs/>
          <w:noProof/>
          <w:sz w:val="21"/>
          <w:szCs w:val="21"/>
        </w:rPr>
        <w:ruby>
          <w:rubyPr>
            <w:rubyAlign w:val="distributeSpace"/>
            <w:hps w:val="10"/>
            <w:hpsRaise w:val="18"/>
            <w:hpsBaseText w:val="21"/>
            <w:lid w:val="ja-JP"/>
          </w:rubyPr>
          <w:rt>
            <w:r w:rsidR="00917304" w:rsidRPr="00D772D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0"/>
                <w:szCs w:val="21"/>
              </w:rPr>
              <w:t>れい</w:t>
            </w:r>
          </w:rt>
          <w:rubyBase>
            <w:r w:rsidR="0091730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21"/>
                <w:szCs w:val="21"/>
              </w:rPr>
              <w:t>例</w:t>
            </w:r>
          </w:rubyBase>
        </w:ruby>
      </w:r>
      <w:r w:rsidR="00917304" w:rsidRPr="00D772D4">
        <w:rPr>
          <w:rFonts w:ascii="UD デジタル 教科書体 NK-B" w:eastAsia="UD デジタル 教科書体 NK-B" w:hAnsi="ＭＳ ゴシック" w:hint="eastAsia"/>
          <w:b/>
          <w:bCs/>
          <w:noProof/>
          <w:sz w:val="21"/>
          <w:szCs w:val="21"/>
        </w:rPr>
        <w:t>は</w:t>
      </w:r>
      <w:r w:rsidR="00917304">
        <w:rPr>
          <w:rFonts w:ascii="UD デジタル 教科書体 NK-B" w:eastAsia="UD デジタル 教科書体 NK-B" w:hAnsi="ＭＳ ゴシック" w:hint="eastAsia"/>
          <w:b/>
          <w:bCs/>
          <w:noProof/>
          <w:sz w:val="21"/>
          <w:szCs w:val="21"/>
        </w:rPr>
        <w:t>、</w:t>
      </w:r>
      <w:r w:rsidR="00917304">
        <w:rPr>
          <w:rFonts w:ascii="UD デジタル 教科書体 NK-B" w:eastAsia="UD デジタル 教科書体 NK-B" w:hAnsi="ＭＳ ゴシック"/>
          <w:b/>
          <w:bCs/>
          <w:noProof/>
          <w:sz w:val="21"/>
          <w:szCs w:val="21"/>
        </w:rPr>
        <w:ruby>
          <w:rubyPr>
            <w:rubyAlign w:val="distributeSpace"/>
            <w:hps w:val="10"/>
            <w:hpsRaise w:val="18"/>
            <w:hpsBaseText w:val="21"/>
            <w:lid w:val="ja-JP"/>
          </w:rubyPr>
          <w:rt>
            <w:r w:rsidR="00917304" w:rsidRPr="00D772D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0"/>
                <w:szCs w:val="21"/>
              </w:rPr>
              <w:t>かこ</w:t>
            </w:r>
          </w:rt>
          <w:rubyBase>
            <w:r w:rsidR="0091730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21"/>
                <w:szCs w:val="21"/>
              </w:rPr>
              <w:t>過去</w:t>
            </w:r>
          </w:rubyBase>
        </w:ruby>
      </w:r>
      <w:r w:rsidR="00917304">
        <w:rPr>
          <w:rFonts w:ascii="UD デジタル 教科書体 NK-B" w:eastAsia="UD デジタル 教科書体 NK-B" w:hAnsi="ＭＳ ゴシック" w:hint="eastAsia"/>
          <w:b/>
          <w:bCs/>
          <w:noProof/>
          <w:sz w:val="21"/>
          <w:szCs w:val="21"/>
        </w:rPr>
        <w:t>に</w:t>
      </w:r>
      <w:r w:rsidR="00917304">
        <w:rPr>
          <w:rFonts w:ascii="UD デジタル 教科書体 NK-B" w:eastAsia="UD デジタル 教科書体 NK-B" w:hAnsi="ＭＳ ゴシック"/>
          <w:b/>
          <w:bCs/>
          <w:noProof/>
          <w:sz w:val="21"/>
          <w:szCs w:val="21"/>
        </w:rPr>
        <w:ruby>
          <w:rubyPr>
            <w:rubyAlign w:val="distributeSpace"/>
            <w:hps w:val="10"/>
            <w:hpsRaise w:val="18"/>
            <w:hpsBaseText w:val="21"/>
            <w:lid w:val="ja-JP"/>
          </w:rubyPr>
          <w:rt>
            <w:r w:rsidR="00917304" w:rsidRPr="00D772D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0"/>
                <w:szCs w:val="21"/>
              </w:rPr>
              <w:t>ちばけん</w:t>
            </w:r>
          </w:rt>
          <w:rubyBase>
            <w:r w:rsidR="0091730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21"/>
                <w:szCs w:val="21"/>
              </w:rPr>
              <w:t>千葉県</w:t>
            </w:r>
          </w:rubyBase>
        </w:ruby>
      </w:r>
      <w:r w:rsidR="00917304">
        <w:rPr>
          <w:rFonts w:ascii="UD デジタル 教科書体 NK-B" w:eastAsia="UD デジタル 教科書体 NK-B" w:hAnsi="ＭＳ ゴシック"/>
          <w:b/>
          <w:bCs/>
          <w:noProof/>
          <w:sz w:val="21"/>
          <w:szCs w:val="21"/>
        </w:rPr>
        <w:ruby>
          <w:rubyPr>
            <w:rubyAlign w:val="distributeSpace"/>
            <w:hps w:val="10"/>
            <w:hpsRaise w:val="18"/>
            <w:hpsBaseText w:val="21"/>
            <w:lid w:val="ja-JP"/>
          </w:rubyPr>
          <w:rt>
            <w:r w:rsidR="00917304" w:rsidRPr="00D772D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0"/>
                <w:szCs w:val="21"/>
              </w:rPr>
              <w:t>じどう</w:t>
            </w:r>
          </w:rt>
          <w:rubyBase>
            <w:r w:rsidR="0091730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21"/>
                <w:szCs w:val="21"/>
              </w:rPr>
              <w:t>児童</w:t>
            </w:r>
          </w:rubyBase>
        </w:ruby>
      </w:r>
      <w:r w:rsidR="00917304">
        <w:rPr>
          <w:rFonts w:ascii="UD デジタル 教科書体 NK-B" w:eastAsia="UD デジタル 教科書体 NK-B" w:hAnsi="ＭＳ ゴシック"/>
          <w:b/>
          <w:bCs/>
          <w:noProof/>
          <w:sz w:val="21"/>
          <w:szCs w:val="21"/>
        </w:rPr>
        <w:ruby>
          <w:rubyPr>
            <w:rubyAlign w:val="distributeSpace"/>
            <w:hps w:val="10"/>
            <w:hpsRaise w:val="18"/>
            <w:hpsBaseText w:val="21"/>
            <w:lid w:val="ja-JP"/>
          </w:rubyPr>
          <w:rt>
            <w:r w:rsidR="00917304" w:rsidRPr="00D772D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0"/>
                <w:szCs w:val="21"/>
              </w:rPr>
              <w:t>せいと</w:t>
            </w:r>
          </w:rt>
          <w:rubyBase>
            <w:r w:rsidR="0091730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21"/>
                <w:szCs w:val="21"/>
              </w:rPr>
              <w:t>生徒</w:t>
            </w:r>
          </w:rubyBase>
        </w:ruby>
      </w:r>
      <w:r w:rsidR="00917304" w:rsidRPr="00D772D4">
        <w:rPr>
          <w:rFonts w:ascii="UD デジタル 教科書体 NK-B" w:eastAsia="UD デジタル 教科書体 NK-B" w:hAnsi="ＭＳ ゴシック"/>
          <w:b/>
          <w:bCs/>
          <w:noProof/>
          <w:sz w:val="21"/>
          <w:szCs w:val="21"/>
        </w:rPr>
        <w:t>・</w:t>
      </w:r>
      <w:r w:rsidR="00917304">
        <w:rPr>
          <w:rFonts w:ascii="UD デジタル 教科書体 NK-B" w:eastAsia="UD デジタル 教科書体 NK-B" w:hAnsi="ＭＳ ゴシック"/>
          <w:b/>
          <w:bCs/>
          <w:noProof/>
          <w:sz w:val="21"/>
          <w:szCs w:val="21"/>
        </w:rPr>
        <w:ruby>
          <w:rubyPr>
            <w:rubyAlign w:val="distributeSpace"/>
            <w:hps w:val="10"/>
            <w:hpsRaise w:val="18"/>
            <w:hpsBaseText w:val="21"/>
            <w:lid w:val="ja-JP"/>
          </w:rubyPr>
          <w:rt>
            <w:r w:rsidR="00917304" w:rsidRPr="00D772D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0"/>
                <w:szCs w:val="21"/>
              </w:rPr>
              <w:t>きょうしょくいん</w:t>
            </w:r>
          </w:rt>
          <w:rubyBase>
            <w:r w:rsidR="0091730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21"/>
                <w:szCs w:val="21"/>
              </w:rPr>
              <w:t>教職員</w:t>
            </w:r>
          </w:rubyBase>
        </w:ruby>
      </w:r>
      <w:r w:rsidR="00917304">
        <w:rPr>
          <w:rFonts w:ascii="UD デジタル 教科書体 NK-B" w:eastAsia="UD デジタル 教科書体 NK-B" w:hAnsi="ＭＳ ゴシック"/>
          <w:b/>
          <w:bCs/>
          <w:noProof/>
          <w:sz w:val="21"/>
          <w:szCs w:val="21"/>
        </w:rPr>
        <w:ruby>
          <w:rubyPr>
            <w:rubyAlign w:val="distributeSpace"/>
            <w:hps w:val="10"/>
            <w:hpsRaise w:val="18"/>
            <w:hpsBaseText w:val="21"/>
            <w:lid w:val="ja-JP"/>
          </w:rubyPr>
          <w:rt>
            <w:r w:rsidR="00917304" w:rsidRPr="00D772D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0"/>
                <w:szCs w:val="21"/>
              </w:rPr>
              <w:t>かがく</w:t>
            </w:r>
          </w:rt>
          <w:rubyBase>
            <w:r w:rsidR="0091730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21"/>
                <w:szCs w:val="21"/>
              </w:rPr>
              <w:t>科学</w:t>
            </w:r>
          </w:rubyBase>
        </w:ruby>
      </w:r>
      <w:r w:rsidR="00917304">
        <w:rPr>
          <w:rFonts w:ascii="UD デジタル 教科書体 NK-B" w:eastAsia="UD デジタル 教科書体 NK-B" w:hAnsi="ＭＳ ゴシック"/>
          <w:b/>
          <w:bCs/>
          <w:noProof/>
          <w:sz w:val="21"/>
          <w:szCs w:val="21"/>
        </w:rPr>
        <w:ruby>
          <w:rubyPr>
            <w:rubyAlign w:val="distributeSpace"/>
            <w:hps w:val="10"/>
            <w:hpsRaise w:val="18"/>
            <w:hpsBaseText w:val="21"/>
            <w:lid w:val="ja-JP"/>
          </w:rubyPr>
          <w:rt>
            <w:r w:rsidR="00917304" w:rsidRPr="00D772D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0"/>
                <w:szCs w:val="21"/>
              </w:rPr>
              <w:t>さくひんてん</w:t>
            </w:r>
          </w:rt>
          <w:rubyBase>
            <w:r w:rsidR="0091730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21"/>
                <w:szCs w:val="21"/>
              </w:rPr>
              <w:t>作品展</w:t>
            </w:r>
          </w:rubyBase>
        </w:ruby>
      </w:r>
      <w:r w:rsidR="00917304" w:rsidRPr="00D772D4">
        <w:rPr>
          <w:rFonts w:ascii="UD デジタル 教科書体 NK-B" w:eastAsia="UD デジタル 教科書体 NK-B" w:hAnsi="ＭＳ ゴシック" w:hint="eastAsia"/>
          <w:b/>
          <w:bCs/>
          <w:noProof/>
          <w:sz w:val="21"/>
          <w:szCs w:val="21"/>
        </w:rPr>
        <w:t>に</w:t>
      </w:r>
      <w:r w:rsidR="00917304">
        <w:rPr>
          <w:rFonts w:ascii="UD デジタル 教科書体 NK-B" w:eastAsia="UD デジタル 教科書体 NK-B" w:hAnsi="ＭＳ ゴシック"/>
          <w:b/>
          <w:bCs/>
          <w:noProof/>
          <w:sz w:val="21"/>
          <w:szCs w:val="21"/>
        </w:rPr>
        <w:ruby>
          <w:rubyPr>
            <w:rubyAlign w:val="distributeSpace"/>
            <w:hps w:val="10"/>
            <w:hpsRaise w:val="18"/>
            <w:hpsBaseText w:val="21"/>
            <w:lid w:val="ja-JP"/>
          </w:rubyPr>
          <w:rt>
            <w:r w:rsidR="00917304" w:rsidRPr="00D772D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10"/>
                <w:szCs w:val="21"/>
              </w:rPr>
              <w:t>おうぼ</w:t>
            </w:r>
          </w:rt>
          <w:rubyBase>
            <w:r w:rsidR="00917304">
              <w:rPr>
                <w:rFonts w:ascii="UD デジタル 教科書体 NK-B" w:eastAsia="UD デジタル 教科書体 NK-B" w:hAnsi="ＭＳ ゴシック"/>
                <w:b/>
                <w:bCs/>
                <w:noProof/>
                <w:sz w:val="21"/>
                <w:szCs w:val="21"/>
              </w:rPr>
              <w:t>応募</w:t>
            </w:r>
          </w:rubyBase>
        </w:ruby>
      </w:r>
      <w:r w:rsidR="00917304" w:rsidRPr="00D772D4">
        <w:rPr>
          <w:rFonts w:ascii="UD デジタル 教科書体 NK-B" w:eastAsia="UD デジタル 教科書体 NK-B" w:hAnsi="ＭＳ ゴシック" w:hint="eastAsia"/>
          <w:b/>
          <w:bCs/>
          <w:noProof/>
          <w:sz w:val="21"/>
          <w:szCs w:val="21"/>
        </w:rPr>
        <w:t>されたものです。</w:t>
      </w:r>
    </w:p>
    <w:sectPr w:rsidR="00917304" w:rsidRPr="00D772D4" w:rsidSect="007E6A40">
      <w:footerReference w:type="default" r:id="rId110"/>
      <w:type w:val="continuous"/>
      <w:pgSz w:w="11906" w:h="16838" w:code="9"/>
      <w:pgMar w:top="851" w:right="851" w:bottom="851" w:left="851" w:header="289" w:footer="720" w:gutter="0"/>
      <w:pgNumType w:start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FB08D5" w14:textId="77777777" w:rsidR="005B65F7" w:rsidRDefault="005B65F7">
      <w:pPr>
        <w:spacing w:line="240" w:lineRule="auto"/>
      </w:pPr>
      <w:r>
        <w:separator/>
      </w:r>
    </w:p>
  </w:endnote>
  <w:endnote w:type="continuationSeparator" w:id="0">
    <w:p w14:paraId="5FD51A57" w14:textId="77777777" w:rsidR="005B65F7" w:rsidRDefault="005B65F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eiryo UI">
    <w:panose1 w:val="020B0604030504040204"/>
    <w:charset w:val="80"/>
    <w:family w:val="modern"/>
    <w:pitch w:val="variable"/>
    <w:sig w:usb0="E00002FF" w:usb1="6AC7FFFF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ＭＳ 明朝">
    <w:altName w:val="MS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UD デジタル 教科書体 NK-B">
    <w:panose1 w:val="02020700000000000000"/>
    <w:charset w:val="80"/>
    <w:family w:val="roman"/>
    <w:pitch w:val="variable"/>
    <w:sig w:usb0="800002A3" w:usb1="2AC7ECFA" w:usb2="00000010" w:usb3="00000000" w:csb0="00020000" w:csb1="00000000"/>
  </w:font>
  <w:font w:name="BIZ UDゴシック">
    <w:panose1 w:val="020B0400000000000000"/>
    <w:charset w:val="80"/>
    <w:family w:val="modern"/>
    <w:pitch w:val="fixed"/>
    <w:sig w:usb0="E00002F7" w:usb1="2AC7EDF8" w:usb2="00000012" w:usb3="00000000" w:csb0="00020001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 P丸ゴシック体M">
    <w:panose1 w:val="020F0600000000000000"/>
    <w:charset w:val="80"/>
    <w:family w:val="modern"/>
    <w:pitch w:val="variable"/>
    <w:sig w:usb0="80000283" w:usb1="28C76CFA" w:usb2="00000010" w:usb3="00000000" w:csb0="00020001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UD デジタル 教科書体 N-R">
    <w:panose1 w:val="02020400000000000000"/>
    <w:charset w:val="80"/>
    <w:family w:val="roman"/>
    <w:pitch w:val="fixed"/>
    <w:sig w:usb0="800002A3" w:usb1="2AC7ECFA" w:usb2="00000010" w:usb3="00000000" w:csb0="00020000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メイリオ">
    <w:panose1 w:val="020B0604030504040204"/>
    <w:charset w:val="80"/>
    <w:family w:val="modern"/>
    <w:pitch w:val="variable"/>
    <w:sig w:usb0="E00002FF" w:usb1="6AC7FFFF" w:usb2="08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5513EE" w14:textId="7389BFE3" w:rsidR="0089586E" w:rsidRPr="00E71ECB" w:rsidRDefault="0089586E" w:rsidP="007E6A40">
    <w:pPr>
      <w:pStyle w:val="ad"/>
      <w:ind w:right="880"/>
      <w:rPr>
        <w:rFonts w:ascii="UD デジタル 教科書体 NK-B" w:eastAsia="UD デジタル 教科書体 NK-B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A5DF6C" w14:textId="5B2EC45B" w:rsidR="007E6A40" w:rsidRPr="007E6A40" w:rsidRDefault="007E6A40" w:rsidP="007E6A40">
    <w:pPr>
      <w:pStyle w:val="ad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3E2AAAB" w14:textId="77777777" w:rsidR="00A95C3B" w:rsidRDefault="00B43524">
    <w:pPr>
      <w:pStyle w:val="ad"/>
    </w:pPr>
    <w:r>
      <w:rPr>
        <w:noProof/>
      </w:rPr>
      <w:pict w14:anchorId="277053E0">
        <v:shapetype id="_x0000_t202" coordsize="21600,21600" o:spt="202" path="m,l,21600r21600,l21600,xe">
          <v:stroke joinstyle="miter"/>
          <v:path gradientshapeok="t" o:connecttype="rect"/>
        </v:shapetype>
        <v:shape id="テキスト ボックス 7" o:spid="_x0000_s1025" type="#_x0000_t202" style="position:absolute;margin-left:285.6pt;margin-top:805.8pt;width:383.4pt;height:23.4pt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" filled="f" stroked="f" strokeweight=".5pt">
          <v:textbox>
            <w:txbxContent>
              <w:p w14:paraId="1B4E7871" w14:textId="77777777" w:rsidR="00A95C3B" w:rsidRPr="00B756FD" w:rsidRDefault="00A95C3B" w:rsidP="001B26FE">
                <w:pPr>
                  <w:rPr>
                    <w:rFonts w:ascii="UD デジタル 教科書体 NK-B" w:eastAsia="UD デジタル 教科書体 NK-B"/>
                  </w:rPr>
                </w:pPr>
                <w:r w:rsidRPr="00B756FD">
                  <w:rPr>
                    <w:rFonts w:ascii="UD デジタル 教科書体 NK-B" w:eastAsia="UD デジタル 教科書体 NK-B" w:hint="eastAsia"/>
                  </w:rPr>
                  <w:t>千葉県総合教育センター　カリキュラム開発部科学技術</w:t>
                </w:r>
                <w:r>
                  <w:rPr>
                    <w:rFonts w:ascii="UD デジタル 教科書体 NK-B" w:eastAsia="UD デジタル 教科書体 NK-B" w:hint="eastAsia"/>
                  </w:rPr>
                  <w:t>教育班</w:t>
                </w:r>
              </w:p>
            </w:txbxContent>
          </v:textbox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E869B8" w14:textId="77777777" w:rsidR="005B65F7" w:rsidRDefault="005B65F7">
      <w:pPr>
        <w:spacing w:line="240" w:lineRule="auto"/>
      </w:pPr>
      <w:r>
        <w:separator/>
      </w:r>
    </w:p>
  </w:footnote>
  <w:footnote w:type="continuationSeparator" w:id="0">
    <w:p w14:paraId="5558FBAA" w14:textId="77777777" w:rsidR="005B65F7" w:rsidRDefault="005B65F7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D5245F38"/>
    <w:lvl w:ilvl="0">
      <w:start w:val="1"/>
      <w:numFmt w:val="decimal"/>
      <w:pStyle w:val="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8864F08A"/>
    <w:lvl w:ilvl="0">
      <w:start w:val="1"/>
      <w:numFmt w:val="decimal"/>
      <w:pStyle w:val="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4B9C1270"/>
    <w:lvl w:ilvl="0">
      <w:start w:val="1"/>
      <w:numFmt w:val="decimal"/>
      <w:pStyle w:val="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C6A42210"/>
    <w:lvl w:ilvl="0">
      <w:start w:val="1"/>
      <w:numFmt w:val="decimal"/>
      <w:pStyle w:val="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A72242BE"/>
    <w:lvl w:ilvl="0">
      <w:start w:val="1"/>
      <w:numFmt w:val="bullet"/>
      <w:pStyle w:val="50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1E32A878"/>
    <w:lvl w:ilvl="0">
      <w:start w:val="1"/>
      <w:numFmt w:val="bullet"/>
      <w:pStyle w:val="40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01B85B80"/>
    <w:lvl w:ilvl="0">
      <w:start w:val="1"/>
      <w:numFmt w:val="bullet"/>
      <w:pStyle w:val="30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D6270F2"/>
    <w:lvl w:ilvl="0">
      <w:start w:val="1"/>
      <w:numFmt w:val="bullet"/>
      <w:pStyle w:val="20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9"/>
    <w:multiLevelType w:val="singleLevel"/>
    <w:tmpl w:val="907A257A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30A38C0"/>
    <w:multiLevelType w:val="hybridMultilevel"/>
    <w:tmpl w:val="76E6D67C"/>
    <w:lvl w:ilvl="0" w:tplc="FFFFFFFF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FFFFFFFF">
      <w:start w:val="1"/>
      <w:numFmt w:val="aiueoFullWidth"/>
      <w:lvlText w:val="(%2)"/>
      <w:lvlJc w:val="left"/>
      <w:pPr>
        <w:ind w:left="880" w:hanging="440"/>
      </w:pPr>
    </w:lvl>
    <w:lvl w:ilvl="2" w:tplc="FFFFFFFF" w:tentative="1">
      <w:start w:val="1"/>
      <w:numFmt w:val="decimalEnclosedCircle"/>
      <w:lvlText w:val="%3"/>
      <w:lvlJc w:val="left"/>
      <w:pPr>
        <w:ind w:left="1320" w:hanging="440"/>
      </w:pPr>
    </w:lvl>
    <w:lvl w:ilvl="3" w:tplc="FFFFFFFF" w:tentative="1">
      <w:start w:val="1"/>
      <w:numFmt w:val="decimal"/>
      <w:lvlText w:val="%4."/>
      <w:lvlJc w:val="left"/>
      <w:pPr>
        <w:ind w:left="1760" w:hanging="440"/>
      </w:pPr>
    </w:lvl>
    <w:lvl w:ilvl="4" w:tplc="FFFFFFFF" w:tentative="1">
      <w:start w:val="1"/>
      <w:numFmt w:val="aiueoFullWidth"/>
      <w:lvlText w:val="(%5)"/>
      <w:lvlJc w:val="left"/>
      <w:pPr>
        <w:ind w:left="2200" w:hanging="440"/>
      </w:pPr>
    </w:lvl>
    <w:lvl w:ilvl="5" w:tplc="FFFFFFFF" w:tentative="1">
      <w:start w:val="1"/>
      <w:numFmt w:val="decimalEnclosedCircle"/>
      <w:lvlText w:val="%6"/>
      <w:lvlJc w:val="left"/>
      <w:pPr>
        <w:ind w:left="2640" w:hanging="440"/>
      </w:pPr>
    </w:lvl>
    <w:lvl w:ilvl="6" w:tplc="FFFFFFFF" w:tentative="1">
      <w:start w:val="1"/>
      <w:numFmt w:val="decimal"/>
      <w:lvlText w:val="%7."/>
      <w:lvlJc w:val="left"/>
      <w:pPr>
        <w:ind w:left="3080" w:hanging="440"/>
      </w:pPr>
    </w:lvl>
    <w:lvl w:ilvl="7" w:tplc="FFFFFFFF" w:tentative="1">
      <w:start w:val="1"/>
      <w:numFmt w:val="aiueoFullWidth"/>
      <w:lvlText w:val="(%8)"/>
      <w:lvlJc w:val="left"/>
      <w:pPr>
        <w:ind w:left="3520" w:hanging="440"/>
      </w:pPr>
    </w:lvl>
    <w:lvl w:ilvl="8" w:tplc="FFFFFFFF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0" w15:restartNumberingAfterBreak="0">
    <w:nsid w:val="06D24B74"/>
    <w:multiLevelType w:val="multilevel"/>
    <w:tmpl w:val="EBB2B8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BCB7287"/>
    <w:multiLevelType w:val="multilevel"/>
    <w:tmpl w:val="0409001D"/>
    <w:styleLink w:val="1ai"/>
    <w:lvl w:ilvl="0">
      <w:start w:val="1"/>
      <w:numFmt w:val="decimal"/>
      <w:lvlText w:val="%1)"/>
      <w:lvlJc w:val="left"/>
      <w:pPr>
        <w:ind w:left="360" w:hanging="360"/>
      </w:pPr>
      <w:rPr>
        <w:rFonts w:ascii="Meiryo UI" w:eastAsia="Meiryo UI" w:hAnsi="Meiryo UI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 w15:restartNumberingAfterBreak="0">
    <w:nsid w:val="396877B5"/>
    <w:multiLevelType w:val="multilevel"/>
    <w:tmpl w:val="0409001F"/>
    <w:styleLink w:val="111111"/>
    <w:lvl w:ilvl="0">
      <w:start w:val="1"/>
      <w:numFmt w:val="decimal"/>
      <w:lvlText w:val="%1."/>
      <w:lvlJc w:val="left"/>
      <w:pPr>
        <w:ind w:left="360" w:hanging="360"/>
      </w:pPr>
      <w:rPr>
        <w:rFonts w:ascii="Meiryo UI" w:eastAsia="Meiryo UI" w:hAnsi="Meiryo UI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4077694F"/>
    <w:multiLevelType w:val="hybridMultilevel"/>
    <w:tmpl w:val="8B1066BC"/>
    <w:lvl w:ilvl="0" w:tplc="FFFFFFFF">
      <w:start w:val="1"/>
      <w:numFmt w:val="decimalEnclosedCircle"/>
      <w:lvlText w:val="%1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aiueoFullWidth"/>
      <w:lvlText w:val="(%2)"/>
      <w:lvlJc w:val="left"/>
      <w:pPr>
        <w:ind w:left="1240" w:hanging="440"/>
      </w:pPr>
    </w:lvl>
    <w:lvl w:ilvl="2" w:tplc="FFFFFFFF" w:tentative="1">
      <w:start w:val="1"/>
      <w:numFmt w:val="decimalEnclosedCircle"/>
      <w:lvlText w:val="%3"/>
      <w:lvlJc w:val="left"/>
      <w:pPr>
        <w:ind w:left="1680" w:hanging="440"/>
      </w:pPr>
    </w:lvl>
    <w:lvl w:ilvl="3" w:tplc="FFFFFFFF" w:tentative="1">
      <w:start w:val="1"/>
      <w:numFmt w:val="decimal"/>
      <w:lvlText w:val="%4."/>
      <w:lvlJc w:val="left"/>
      <w:pPr>
        <w:ind w:left="2120" w:hanging="440"/>
      </w:pPr>
    </w:lvl>
    <w:lvl w:ilvl="4" w:tplc="FFFFFFFF" w:tentative="1">
      <w:start w:val="1"/>
      <w:numFmt w:val="aiueoFullWidth"/>
      <w:lvlText w:val="(%5)"/>
      <w:lvlJc w:val="left"/>
      <w:pPr>
        <w:ind w:left="2560" w:hanging="440"/>
      </w:pPr>
    </w:lvl>
    <w:lvl w:ilvl="5" w:tplc="FFFFFFFF" w:tentative="1">
      <w:start w:val="1"/>
      <w:numFmt w:val="decimalEnclosedCircle"/>
      <w:lvlText w:val="%6"/>
      <w:lvlJc w:val="left"/>
      <w:pPr>
        <w:ind w:left="3000" w:hanging="440"/>
      </w:pPr>
    </w:lvl>
    <w:lvl w:ilvl="6" w:tplc="FFFFFFFF" w:tentative="1">
      <w:start w:val="1"/>
      <w:numFmt w:val="decimal"/>
      <w:lvlText w:val="%7."/>
      <w:lvlJc w:val="left"/>
      <w:pPr>
        <w:ind w:left="3440" w:hanging="440"/>
      </w:pPr>
    </w:lvl>
    <w:lvl w:ilvl="7" w:tplc="FFFFFFFF" w:tentative="1">
      <w:start w:val="1"/>
      <w:numFmt w:val="aiueoFullWidth"/>
      <w:lvlText w:val="(%8)"/>
      <w:lvlJc w:val="left"/>
      <w:pPr>
        <w:ind w:left="3880" w:hanging="440"/>
      </w:pPr>
    </w:lvl>
    <w:lvl w:ilvl="8" w:tplc="FFFFFFFF" w:tentative="1">
      <w:start w:val="1"/>
      <w:numFmt w:val="decimalEnclosedCircle"/>
      <w:lvlText w:val="%9"/>
      <w:lvlJc w:val="left"/>
      <w:pPr>
        <w:ind w:left="4320" w:hanging="440"/>
      </w:pPr>
    </w:lvl>
  </w:abstractNum>
  <w:abstractNum w:abstractNumId="14" w15:restartNumberingAfterBreak="0">
    <w:nsid w:val="42305AE5"/>
    <w:multiLevelType w:val="hybridMultilevel"/>
    <w:tmpl w:val="8B1066BC"/>
    <w:lvl w:ilvl="0" w:tplc="105860F8">
      <w:start w:val="1"/>
      <w:numFmt w:val="decimalEnclosedCircle"/>
      <w:lvlText w:val="%1"/>
      <w:lvlJc w:val="left"/>
      <w:pPr>
        <w:ind w:left="72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40" w:hanging="440"/>
      </w:pPr>
    </w:lvl>
    <w:lvl w:ilvl="2" w:tplc="04090011" w:tentative="1">
      <w:start w:val="1"/>
      <w:numFmt w:val="decimalEnclosedCircle"/>
      <w:lvlText w:val="%3"/>
      <w:lvlJc w:val="lef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7" w:tentative="1">
      <w:start w:val="1"/>
      <w:numFmt w:val="aiueoFullWidth"/>
      <w:lvlText w:val="(%5)"/>
      <w:lvlJc w:val="left"/>
      <w:pPr>
        <w:ind w:left="2560" w:hanging="440"/>
      </w:pPr>
    </w:lvl>
    <w:lvl w:ilvl="5" w:tplc="04090011" w:tentative="1">
      <w:start w:val="1"/>
      <w:numFmt w:val="decimalEnclosedCircle"/>
      <w:lvlText w:val="%6"/>
      <w:lvlJc w:val="lef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7" w:tentative="1">
      <w:start w:val="1"/>
      <w:numFmt w:val="aiueoFullWidth"/>
      <w:lvlText w:val="(%8)"/>
      <w:lvlJc w:val="left"/>
      <w:pPr>
        <w:ind w:left="3880" w:hanging="440"/>
      </w:pPr>
    </w:lvl>
    <w:lvl w:ilvl="8" w:tplc="04090011" w:tentative="1">
      <w:start w:val="1"/>
      <w:numFmt w:val="decimalEnclosedCircle"/>
      <w:lvlText w:val="%9"/>
      <w:lvlJc w:val="left"/>
      <w:pPr>
        <w:ind w:left="4320" w:hanging="440"/>
      </w:pPr>
    </w:lvl>
  </w:abstractNum>
  <w:abstractNum w:abstractNumId="15" w15:restartNumberingAfterBreak="0">
    <w:nsid w:val="45C605CD"/>
    <w:multiLevelType w:val="hybridMultilevel"/>
    <w:tmpl w:val="92B2232A"/>
    <w:lvl w:ilvl="0" w:tplc="CD0E28CC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6" w15:restartNumberingAfterBreak="0">
    <w:nsid w:val="47536DE4"/>
    <w:multiLevelType w:val="hybridMultilevel"/>
    <w:tmpl w:val="A4E8C720"/>
    <w:lvl w:ilvl="0" w:tplc="705CFB48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7" w15:restartNumberingAfterBreak="0">
    <w:nsid w:val="504C440A"/>
    <w:multiLevelType w:val="hybridMultilevel"/>
    <w:tmpl w:val="B412A902"/>
    <w:lvl w:ilvl="0" w:tplc="11E6F81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8" w15:restartNumberingAfterBreak="0">
    <w:nsid w:val="521375E1"/>
    <w:multiLevelType w:val="hybridMultilevel"/>
    <w:tmpl w:val="5A3075EA"/>
    <w:lvl w:ilvl="0" w:tplc="D3B21018">
      <w:start w:val="1"/>
      <w:numFmt w:val="decimalFullWidth"/>
      <w:lvlText w:val="（%1）"/>
      <w:lvlJc w:val="left"/>
      <w:pPr>
        <w:ind w:left="1080" w:hanging="1080"/>
      </w:pPr>
      <w:rPr>
        <w:rFonts w:hint="default"/>
      </w:rPr>
    </w:lvl>
    <w:lvl w:ilvl="1" w:tplc="30EAEDB0">
      <w:start w:val="1"/>
      <w:numFmt w:val="decimalEnclosedCircle"/>
      <w:lvlText w:val="%2"/>
      <w:lvlJc w:val="left"/>
      <w:pPr>
        <w:ind w:left="800" w:hanging="360"/>
      </w:pPr>
      <w:rPr>
        <w:rFonts w:hint="default"/>
      </w:r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9" w15:restartNumberingAfterBreak="0">
    <w:nsid w:val="5D612765"/>
    <w:multiLevelType w:val="hybridMultilevel"/>
    <w:tmpl w:val="E97CFF80"/>
    <w:lvl w:ilvl="0" w:tplc="A866012A">
      <w:start w:val="1"/>
      <w:numFmt w:val="decimalFullWidth"/>
      <w:lvlText w:val="%1．"/>
      <w:lvlJc w:val="left"/>
      <w:pPr>
        <w:ind w:left="840" w:hanging="48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40" w:hanging="440"/>
      </w:pPr>
    </w:lvl>
    <w:lvl w:ilvl="2" w:tplc="04090011" w:tentative="1">
      <w:start w:val="1"/>
      <w:numFmt w:val="decimalEnclosedCircle"/>
      <w:lvlText w:val="%3"/>
      <w:lvlJc w:val="lef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7" w:tentative="1">
      <w:start w:val="1"/>
      <w:numFmt w:val="aiueoFullWidth"/>
      <w:lvlText w:val="(%5)"/>
      <w:lvlJc w:val="left"/>
      <w:pPr>
        <w:ind w:left="2560" w:hanging="440"/>
      </w:pPr>
    </w:lvl>
    <w:lvl w:ilvl="5" w:tplc="04090011" w:tentative="1">
      <w:start w:val="1"/>
      <w:numFmt w:val="decimalEnclosedCircle"/>
      <w:lvlText w:val="%6"/>
      <w:lvlJc w:val="lef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7" w:tentative="1">
      <w:start w:val="1"/>
      <w:numFmt w:val="aiueoFullWidth"/>
      <w:lvlText w:val="(%8)"/>
      <w:lvlJc w:val="left"/>
      <w:pPr>
        <w:ind w:left="3880" w:hanging="440"/>
      </w:pPr>
    </w:lvl>
    <w:lvl w:ilvl="8" w:tplc="04090011" w:tentative="1">
      <w:start w:val="1"/>
      <w:numFmt w:val="decimalEnclosedCircle"/>
      <w:lvlText w:val="%9"/>
      <w:lvlJc w:val="left"/>
      <w:pPr>
        <w:ind w:left="4320" w:hanging="440"/>
      </w:pPr>
    </w:lvl>
  </w:abstractNum>
  <w:abstractNum w:abstractNumId="20" w15:restartNumberingAfterBreak="0">
    <w:nsid w:val="66E703E0"/>
    <w:multiLevelType w:val="hybridMultilevel"/>
    <w:tmpl w:val="76E6D67C"/>
    <w:lvl w:ilvl="0" w:tplc="0CBAA76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  <w:lvl w:ilvl="1" w:tplc="04090017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21" w15:restartNumberingAfterBreak="0">
    <w:nsid w:val="7A4C77C6"/>
    <w:multiLevelType w:val="multilevel"/>
    <w:tmpl w:val="38AC6FF4"/>
    <w:lvl w:ilvl="0">
      <w:start w:val="1"/>
      <w:numFmt w:val="decimal"/>
      <w:pStyle w:val="a0"/>
      <w:lvlText w:val="%1."/>
      <w:lvlJc w:val="left"/>
      <w:pPr>
        <w:ind w:left="792" w:hanging="360"/>
      </w:pPr>
      <w:rPr>
        <w:rFonts w:hint="default"/>
        <w:b/>
        <w:color w:val="2B579A" w:themeColor="accent5"/>
        <w:sz w:val="28"/>
        <w:szCs w:val="28"/>
      </w:rPr>
    </w:lvl>
    <w:lvl w:ilvl="1">
      <w:start w:val="1"/>
      <w:numFmt w:val="lowerLetter"/>
      <w:lvlText w:val="%2."/>
      <w:lvlJc w:val="left"/>
      <w:pPr>
        <w:ind w:left="1512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232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952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72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92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11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832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552" w:hanging="360"/>
      </w:pPr>
      <w:rPr>
        <w:rFonts w:hint="default"/>
      </w:rPr>
    </w:lvl>
  </w:abstractNum>
  <w:abstractNum w:abstractNumId="22" w15:restartNumberingAfterBreak="0">
    <w:nsid w:val="7F0C4734"/>
    <w:multiLevelType w:val="multilevel"/>
    <w:tmpl w:val="04090023"/>
    <w:styleLink w:val="a1"/>
    <w:lvl w:ilvl="0">
      <w:start w:val="1"/>
      <w:numFmt w:val="upperRoman"/>
      <w:lvlText w:val="文章 %1."/>
      <w:lvlJc w:val="left"/>
      <w:pPr>
        <w:ind w:left="0" w:firstLine="0"/>
      </w:pPr>
      <w:rPr>
        <w:rFonts w:ascii="Meiryo UI" w:eastAsia="Meiryo UI" w:hAnsi="Meiryo UI"/>
      </w:rPr>
    </w:lvl>
    <w:lvl w:ilvl="1">
      <w:start w:val="1"/>
      <w:numFmt w:val="decimalZero"/>
      <w:isLgl/>
      <w:lvlText w:val="第 %1.%2 节"/>
      <w:lvlJc w:val="left"/>
      <w:pPr>
        <w:ind w:left="0" w:firstLine="0"/>
      </w:pPr>
    </w:lvl>
    <w:lvl w:ilvl="2">
      <w:start w:val="1"/>
      <w:numFmt w:val="lowerLetter"/>
      <w:lvlText w:val="(%3)"/>
      <w:lvlJc w:val="left"/>
      <w:pPr>
        <w:ind w:left="720" w:hanging="432"/>
      </w:pPr>
    </w:lvl>
    <w:lvl w:ilvl="3">
      <w:start w:val="1"/>
      <w:numFmt w:val="lowerRoman"/>
      <w:lvlText w:val="(%4)"/>
      <w:lvlJc w:val="right"/>
      <w:pPr>
        <w:ind w:left="864" w:hanging="144"/>
      </w:pPr>
    </w:lvl>
    <w:lvl w:ilvl="4">
      <w:start w:val="1"/>
      <w:numFmt w:val="decimal"/>
      <w:lvlText w:val="%5)"/>
      <w:lvlJc w:val="left"/>
      <w:pPr>
        <w:ind w:left="1008" w:hanging="432"/>
      </w:pPr>
    </w:lvl>
    <w:lvl w:ilvl="5">
      <w:start w:val="1"/>
      <w:numFmt w:val="lowerLetter"/>
      <w:lvlText w:val="%6)"/>
      <w:lvlJc w:val="left"/>
      <w:pPr>
        <w:ind w:left="1152" w:hanging="432"/>
      </w:pPr>
    </w:lvl>
    <w:lvl w:ilvl="6">
      <w:start w:val="1"/>
      <w:numFmt w:val="lowerRoman"/>
      <w:lvlText w:val="%7)"/>
      <w:lvlJc w:val="right"/>
      <w:pPr>
        <w:ind w:left="1296" w:hanging="288"/>
      </w:pPr>
    </w:lvl>
    <w:lvl w:ilvl="7">
      <w:start w:val="1"/>
      <w:numFmt w:val="lowerLetter"/>
      <w:lvlText w:val="%8."/>
      <w:lvlJc w:val="left"/>
      <w:pPr>
        <w:ind w:left="1440" w:hanging="432"/>
      </w:pPr>
    </w:lvl>
    <w:lvl w:ilvl="8">
      <w:start w:val="1"/>
      <w:numFmt w:val="lowerRoman"/>
      <w:lvlText w:val="%9."/>
      <w:lvlJc w:val="right"/>
      <w:pPr>
        <w:ind w:left="1584" w:hanging="144"/>
      </w:pPr>
    </w:lvl>
  </w:abstractNum>
  <w:num w:numId="1" w16cid:durableId="796143005">
    <w:abstractNumId w:val="21"/>
  </w:num>
  <w:num w:numId="2" w16cid:durableId="1223828130">
    <w:abstractNumId w:val="21"/>
    <w:lvlOverride w:ilvl="0">
      <w:startOverride w:val="1"/>
    </w:lvlOverride>
  </w:num>
  <w:num w:numId="3" w16cid:durableId="1504783784">
    <w:abstractNumId w:val="21"/>
  </w:num>
  <w:num w:numId="4" w16cid:durableId="687684131">
    <w:abstractNumId w:val="21"/>
    <w:lvlOverride w:ilvl="0">
      <w:startOverride w:val="1"/>
    </w:lvlOverride>
  </w:num>
  <w:num w:numId="5" w16cid:durableId="745155022">
    <w:abstractNumId w:val="8"/>
  </w:num>
  <w:num w:numId="6" w16cid:durableId="744693487">
    <w:abstractNumId w:val="21"/>
    <w:lvlOverride w:ilvl="0">
      <w:startOverride w:val="1"/>
    </w:lvlOverride>
  </w:num>
  <w:num w:numId="7" w16cid:durableId="1724133766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802775624">
    <w:abstractNumId w:val="10"/>
  </w:num>
  <w:num w:numId="9" w16cid:durableId="2038000722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172695494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1800144572">
    <w:abstractNumId w:val="7"/>
  </w:num>
  <w:num w:numId="12" w16cid:durableId="1740714327">
    <w:abstractNumId w:val="6"/>
  </w:num>
  <w:num w:numId="13" w16cid:durableId="299379920">
    <w:abstractNumId w:val="5"/>
  </w:num>
  <w:num w:numId="14" w16cid:durableId="2073653479">
    <w:abstractNumId w:val="4"/>
  </w:num>
  <w:num w:numId="15" w16cid:durableId="1378890570">
    <w:abstractNumId w:val="3"/>
  </w:num>
  <w:num w:numId="16" w16cid:durableId="602038182">
    <w:abstractNumId w:val="2"/>
  </w:num>
  <w:num w:numId="17" w16cid:durableId="692656312">
    <w:abstractNumId w:val="1"/>
  </w:num>
  <w:num w:numId="18" w16cid:durableId="215706374">
    <w:abstractNumId w:val="0"/>
  </w:num>
  <w:num w:numId="19" w16cid:durableId="1269586582">
    <w:abstractNumId w:val="12"/>
  </w:num>
  <w:num w:numId="20" w16cid:durableId="1332443355">
    <w:abstractNumId w:val="11"/>
  </w:num>
  <w:num w:numId="21" w16cid:durableId="2035449744">
    <w:abstractNumId w:val="22"/>
  </w:num>
  <w:num w:numId="22" w16cid:durableId="770735908">
    <w:abstractNumId w:val="15"/>
  </w:num>
  <w:num w:numId="23" w16cid:durableId="1353848123">
    <w:abstractNumId w:val="16"/>
  </w:num>
  <w:num w:numId="24" w16cid:durableId="696155784">
    <w:abstractNumId w:val="18"/>
  </w:num>
  <w:num w:numId="25" w16cid:durableId="195124910">
    <w:abstractNumId w:val="20"/>
  </w:num>
  <w:num w:numId="26" w16cid:durableId="1281184568">
    <w:abstractNumId w:val="9"/>
  </w:num>
  <w:num w:numId="27" w16cid:durableId="1858305075">
    <w:abstractNumId w:val="17"/>
  </w:num>
  <w:num w:numId="28" w16cid:durableId="1577086292">
    <w:abstractNumId w:val="14"/>
  </w:num>
  <w:num w:numId="29" w16cid:durableId="1093360150">
    <w:abstractNumId w:val="19"/>
  </w:num>
  <w:num w:numId="30" w16cid:durableId="141474216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ja-JP" w:vendorID="64" w:dllVersion="0" w:nlCheck="1" w:checkStyle="1"/>
  <w:proofState w:spelling="clean" w:grammar="dirty"/>
  <w:attachedTemplate r:id="rId1"/>
  <w:defaultTabStop w:val="720"/>
  <w:characterSpacingControl w:val="doNotCompress"/>
  <w:hdrShapeDefaults>
    <o:shapedefaults v:ext="edit" spidmax="2050">
      <v:textbox inset="5.85pt,.7pt,5.85pt,.7pt"/>
    </o:shapedefaults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65F7"/>
    <w:rsid w:val="000139DB"/>
    <w:rsid w:val="000150E9"/>
    <w:rsid w:val="00021851"/>
    <w:rsid w:val="00030E3C"/>
    <w:rsid w:val="0005015F"/>
    <w:rsid w:val="000517A0"/>
    <w:rsid w:val="000554ED"/>
    <w:rsid w:val="00062427"/>
    <w:rsid w:val="00072D27"/>
    <w:rsid w:val="00083C22"/>
    <w:rsid w:val="00086E87"/>
    <w:rsid w:val="000871A8"/>
    <w:rsid w:val="000A036B"/>
    <w:rsid w:val="000A77A2"/>
    <w:rsid w:val="000B716E"/>
    <w:rsid w:val="000C356D"/>
    <w:rsid w:val="000C5DF7"/>
    <w:rsid w:val="000D0E4A"/>
    <w:rsid w:val="000D2804"/>
    <w:rsid w:val="000D3511"/>
    <w:rsid w:val="000D6C3A"/>
    <w:rsid w:val="000D780C"/>
    <w:rsid w:val="000E2EA1"/>
    <w:rsid w:val="000F11B9"/>
    <w:rsid w:val="000F3087"/>
    <w:rsid w:val="00102341"/>
    <w:rsid w:val="00105960"/>
    <w:rsid w:val="001073CE"/>
    <w:rsid w:val="00121553"/>
    <w:rsid w:val="00122A8A"/>
    <w:rsid w:val="00131CAB"/>
    <w:rsid w:val="00146261"/>
    <w:rsid w:val="0016532A"/>
    <w:rsid w:val="0018574D"/>
    <w:rsid w:val="00185F86"/>
    <w:rsid w:val="001B4590"/>
    <w:rsid w:val="001B5170"/>
    <w:rsid w:val="001C718E"/>
    <w:rsid w:val="001D0BD1"/>
    <w:rsid w:val="001D7FE9"/>
    <w:rsid w:val="001E5571"/>
    <w:rsid w:val="001F341A"/>
    <w:rsid w:val="001F78BE"/>
    <w:rsid w:val="002017AC"/>
    <w:rsid w:val="00233937"/>
    <w:rsid w:val="002346AA"/>
    <w:rsid w:val="002359ED"/>
    <w:rsid w:val="00237334"/>
    <w:rsid w:val="00241D9E"/>
    <w:rsid w:val="002434A8"/>
    <w:rsid w:val="00243C27"/>
    <w:rsid w:val="00252520"/>
    <w:rsid w:val="00253844"/>
    <w:rsid w:val="00255780"/>
    <w:rsid w:val="002625F9"/>
    <w:rsid w:val="002631F7"/>
    <w:rsid w:val="0026484A"/>
    <w:rsid w:val="0026504D"/>
    <w:rsid w:val="0027598B"/>
    <w:rsid w:val="00276926"/>
    <w:rsid w:val="00276988"/>
    <w:rsid w:val="00281907"/>
    <w:rsid w:val="002A048F"/>
    <w:rsid w:val="002A4EB2"/>
    <w:rsid w:val="002A67C8"/>
    <w:rsid w:val="002B40B7"/>
    <w:rsid w:val="002B53F3"/>
    <w:rsid w:val="002B7C79"/>
    <w:rsid w:val="002C5D75"/>
    <w:rsid w:val="002D4E0C"/>
    <w:rsid w:val="002E757B"/>
    <w:rsid w:val="002E7A7A"/>
    <w:rsid w:val="00301789"/>
    <w:rsid w:val="003228CA"/>
    <w:rsid w:val="0032324C"/>
    <w:rsid w:val="00325194"/>
    <w:rsid w:val="00331465"/>
    <w:rsid w:val="00332AD3"/>
    <w:rsid w:val="0034408B"/>
    <w:rsid w:val="00346436"/>
    <w:rsid w:val="003728E3"/>
    <w:rsid w:val="003962D3"/>
    <w:rsid w:val="003A5A65"/>
    <w:rsid w:val="003C7D9D"/>
    <w:rsid w:val="003D6420"/>
    <w:rsid w:val="003E3A63"/>
    <w:rsid w:val="003F403D"/>
    <w:rsid w:val="003F6E19"/>
    <w:rsid w:val="004030C6"/>
    <w:rsid w:val="004035E6"/>
    <w:rsid w:val="00416294"/>
    <w:rsid w:val="004219B6"/>
    <w:rsid w:val="00424386"/>
    <w:rsid w:val="00446BA3"/>
    <w:rsid w:val="00455E01"/>
    <w:rsid w:val="00457BEB"/>
    <w:rsid w:val="00461B2E"/>
    <w:rsid w:val="00461B5A"/>
    <w:rsid w:val="00482CFC"/>
    <w:rsid w:val="00486FA0"/>
    <w:rsid w:val="00487996"/>
    <w:rsid w:val="00491910"/>
    <w:rsid w:val="004A3D03"/>
    <w:rsid w:val="004B3E95"/>
    <w:rsid w:val="004B5C0C"/>
    <w:rsid w:val="004B6D7F"/>
    <w:rsid w:val="004D785F"/>
    <w:rsid w:val="004E3EA8"/>
    <w:rsid w:val="004E744B"/>
    <w:rsid w:val="004E7A51"/>
    <w:rsid w:val="004F0E47"/>
    <w:rsid w:val="004F7760"/>
    <w:rsid w:val="00502542"/>
    <w:rsid w:val="00513107"/>
    <w:rsid w:val="00520AC9"/>
    <w:rsid w:val="0053037B"/>
    <w:rsid w:val="00541D79"/>
    <w:rsid w:val="00547112"/>
    <w:rsid w:val="00553D94"/>
    <w:rsid w:val="005748D6"/>
    <w:rsid w:val="005862F6"/>
    <w:rsid w:val="00592512"/>
    <w:rsid w:val="00594254"/>
    <w:rsid w:val="00597C61"/>
    <w:rsid w:val="005B65F7"/>
    <w:rsid w:val="005B6EB8"/>
    <w:rsid w:val="005C33E4"/>
    <w:rsid w:val="005D5318"/>
    <w:rsid w:val="005E14A3"/>
    <w:rsid w:val="005F1FA5"/>
    <w:rsid w:val="005F3151"/>
    <w:rsid w:val="005F6C34"/>
    <w:rsid w:val="00611296"/>
    <w:rsid w:val="00614CAB"/>
    <w:rsid w:val="00615E72"/>
    <w:rsid w:val="00622CD8"/>
    <w:rsid w:val="00632468"/>
    <w:rsid w:val="00633BC0"/>
    <w:rsid w:val="00660FF4"/>
    <w:rsid w:val="00661DE5"/>
    <w:rsid w:val="00667D4E"/>
    <w:rsid w:val="006706DE"/>
    <w:rsid w:val="00676A83"/>
    <w:rsid w:val="0068230B"/>
    <w:rsid w:val="0069487E"/>
    <w:rsid w:val="0069689E"/>
    <w:rsid w:val="006A0108"/>
    <w:rsid w:val="006A1237"/>
    <w:rsid w:val="006A2435"/>
    <w:rsid w:val="006A648B"/>
    <w:rsid w:val="006B008F"/>
    <w:rsid w:val="006B0B82"/>
    <w:rsid w:val="006B7EF2"/>
    <w:rsid w:val="006C3B5F"/>
    <w:rsid w:val="006D3A72"/>
    <w:rsid w:val="006E4A55"/>
    <w:rsid w:val="006E6672"/>
    <w:rsid w:val="006F53EE"/>
    <w:rsid w:val="006F6B93"/>
    <w:rsid w:val="007105E6"/>
    <w:rsid w:val="00717507"/>
    <w:rsid w:val="007263B8"/>
    <w:rsid w:val="00726D9C"/>
    <w:rsid w:val="00726F2C"/>
    <w:rsid w:val="00734428"/>
    <w:rsid w:val="00734A06"/>
    <w:rsid w:val="007369D3"/>
    <w:rsid w:val="00736D30"/>
    <w:rsid w:val="00742FF3"/>
    <w:rsid w:val="00744513"/>
    <w:rsid w:val="007460B7"/>
    <w:rsid w:val="00751E17"/>
    <w:rsid w:val="00754920"/>
    <w:rsid w:val="00794B27"/>
    <w:rsid w:val="007A0CA7"/>
    <w:rsid w:val="007A73CB"/>
    <w:rsid w:val="007A74A9"/>
    <w:rsid w:val="007A7846"/>
    <w:rsid w:val="007B2795"/>
    <w:rsid w:val="007B520E"/>
    <w:rsid w:val="007B6E41"/>
    <w:rsid w:val="007C6C0E"/>
    <w:rsid w:val="007D7A1E"/>
    <w:rsid w:val="007E248B"/>
    <w:rsid w:val="007E647D"/>
    <w:rsid w:val="007E6A40"/>
    <w:rsid w:val="007F66F5"/>
    <w:rsid w:val="00800357"/>
    <w:rsid w:val="0080074A"/>
    <w:rsid w:val="00812400"/>
    <w:rsid w:val="0081311D"/>
    <w:rsid w:val="008172AE"/>
    <w:rsid w:val="0082203C"/>
    <w:rsid w:val="00825BBA"/>
    <w:rsid w:val="00827CB5"/>
    <w:rsid w:val="008303A3"/>
    <w:rsid w:val="008360A8"/>
    <w:rsid w:val="008378AA"/>
    <w:rsid w:val="008416E0"/>
    <w:rsid w:val="008432E4"/>
    <w:rsid w:val="0084685B"/>
    <w:rsid w:val="008512D8"/>
    <w:rsid w:val="00851A7A"/>
    <w:rsid w:val="00883CD5"/>
    <w:rsid w:val="0089586E"/>
    <w:rsid w:val="00897BFF"/>
    <w:rsid w:val="008B5BA6"/>
    <w:rsid w:val="008C0A57"/>
    <w:rsid w:val="008C3EFC"/>
    <w:rsid w:val="008C61B9"/>
    <w:rsid w:val="008E77B8"/>
    <w:rsid w:val="008F135C"/>
    <w:rsid w:val="009042E1"/>
    <w:rsid w:val="00904DF5"/>
    <w:rsid w:val="00911958"/>
    <w:rsid w:val="00912477"/>
    <w:rsid w:val="009139AF"/>
    <w:rsid w:val="00917304"/>
    <w:rsid w:val="00943B06"/>
    <w:rsid w:val="00945864"/>
    <w:rsid w:val="0095186C"/>
    <w:rsid w:val="0097433D"/>
    <w:rsid w:val="009853E9"/>
    <w:rsid w:val="00996E16"/>
    <w:rsid w:val="009A1E93"/>
    <w:rsid w:val="009B2C6B"/>
    <w:rsid w:val="009B69C5"/>
    <w:rsid w:val="009B742E"/>
    <w:rsid w:val="009E1391"/>
    <w:rsid w:val="009E1ABE"/>
    <w:rsid w:val="009F72A7"/>
    <w:rsid w:val="00A05B53"/>
    <w:rsid w:val="00A119D9"/>
    <w:rsid w:val="00A12E65"/>
    <w:rsid w:val="00A1309F"/>
    <w:rsid w:val="00A14962"/>
    <w:rsid w:val="00A14FF1"/>
    <w:rsid w:val="00A2190D"/>
    <w:rsid w:val="00A21BED"/>
    <w:rsid w:val="00A26BCA"/>
    <w:rsid w:val="00A27D99"/>
    <w:rsid w:val="00A30853"/>
    <w:rsid w:val="00A37597"/>
    <w:rsid w:val="00A42251"/>
    <w:rsid w:val="00A4249B"/>
    <w:rsid w:val="00A537D8"/>
    <w:rsid w:val="00A55792"/>
    <w:rsid w:val="00A56411"/>
    <w:rsid w:val="00A60D92"/>
    <w:rsid w:val="00A85851"/>
    <w:rsid w:val="00A86D48"/>
    <w:rsid w:val="00A86EAC"/>
    <w:rsid w:val="00A90E72"/>
    <w:rsid w:val="00A91C5F"/>
    <w:rsid w:val="00A923E7"/>
    <w:rsid w:val="00A95C3B"/>
    <w:rsid w:val="00AA661C"/>
    <w:rsid w:val="00AB2824"/>
    <w:rsid w:val="00AC2F58"/>
    <w:rsid w:val="00AC4F87"/>
    <w:rsid w:val="00AE14A2"/>
    <w:rsid w:val="00AE5CD4"/>
    <w:rsid w:val="00B06A18"/>
    <w:rsid w:val="00B22E98"/>
    <w:rsid w:val="00B25FE4"/>
    <w:rsid w:val="00B33610"/>
    <w:rsid w:val="00B369B4"/>
    <w:rsid w:val="00B43524"/>
    <w:rsid w:val="00B53817"/>
    <w:rsid w:val="00B555BA"/>
    <w:rsid w:val="00B61F85"/>
    <w:rsid w:val="00B62DF3"/>
    <w:rsid w:val="00B71C46"/>
    <w:rsid w:val="00B928F1"/>
    <w:rsid w:val="00B95463"/>
    <w:rsid w:val="00BA1462"/>
    <w:rsid w:val="00BA3CC7"/>
    <w:rsid w:val="00BC0999"/>
    <w:rsid w:val="00BD285F"/>
    <w:rsid w:val="00BD3024"/>
    <w:rsid w:val="00BD7044"/>
    <w:rsid w:val="00BF1DC6"/>
    <w:rsid w:val="00BF457D"/>
    <w:rsid w:val="00BF46C4"/>
    <w:rsid w:val="00BF4775"/>
    <w:rsid w:val="00C06F8A"/>
    <w:rsid w:val="00C07E5E"/>
    <w:rsid w:val="00C11B97"/>
    <w:rsid w:val="00C22B38"/>
    <w:rsid w:val="00C363FB"/>
    <w:rsid w:val="00C44720"/>
    <w:rsid w:val="00C573D7"/>
    <w:rsid w:val="00C63CC2"/>
    <w:rsid w:val="00C76EBF"/>
    <w:rsid w:val="00C80EED"/>
    <w:rsid w:val="00C8421A"/>
    <w:rsid w:val="00C874E6"/>
    <w:rsid w:val="00C92829"/>
    <w:rsid w:val="00CA0C45"/>
    <w:rsid w:val="00CA5769"/>
    <w:rsid w:val="00CC0886"/>
    <w:rsid w:val="00CC3AB0"/>
    <w:rsid w:val="00CC5B41"/>
    <w:rsid w:val="00CC6CF6"/>
    <w:rsid w:val="00CD295B"/>
    <w:rsid w:val="00CD6AE8"/>
    <w:rsid w:val="00CD7DBD"/>
    <w:rsid w:val="00CF12AE"/>
    <w:rsid w:val="00D124F4"/>
    <w:rsid w:val="00D1285D"/>
    <w:rsid w:val="00D1798D"/>
    <w:rsid w:val="00D20C6D"/>
    <w:rsid w:val="00D305DE"/>
    <w:rsid w:val="00D3361E"/>
    <w:rsid w:val="00D36C64"/>
    <w:rsid w:val="00D40934"/>
    <w:rsid w:val="00D60A90"/>
    <w:rsid w:val="00D70CE9"/>
    <w:rsid w:val="00D771E6"/>
    <w:rsid w:val="00D902A4"/>
    <w:rsid w:val="00DB2323"/>
    <w:rsid w:val="00DB331E"/>
    <w:rsid w:val="00DB37C3"/>
    <w:rsid w:val="00DC1BF3"/>
    <w:rsid w:val="00DC28C2"/>
    <w:rsid w:val="00DC308D"/>
    <w:rsid w:val="00DC308E"/>
    <w:rsid w:val="00DC4E21"/>
    <w:rsid w:val="00DD5358"/>
    <w:rsid w:val="00DF5239"/>
    <w:rsid w:val="00E04AF5"/>
    <w:rsid w:val="00E20E52"/>
    <w:rsid w:val="00E224A0"/>
    <w:rsid w:val="00E254F0"/>
    <w:rsid w:val="00E4313F"/>
    <w:rsid w:val="00E51168"/>
    <w:rsid w:val="00E5264A"/>
    <w:rsid w:val="00E55B4B"/>
    <w:rsid w:val="00E60B42"/>
    <w:rsid w:val="00E66E2D"/>
    <w:rsid w:val="00E71ECB"/>
    <w:rsid w:val="00E72A21"/>
    <w:rsid w:val="00E76EC5"/>
    <w:rsid w:val="00E7715A"/>
    <w:rsid w:val="00E83EF5"/>
    <w:rsid w:val="00E93C9F"/>
    <w:rsid w:val="00E94B83"/>
    <w:rsid w:val="00E95D6B"/>
    <w:rsid w:val="00E97DB4"/>
    <w:rsid w:val="00EA55BF"/>
    <w:rsid w:val="00EA5A07"/>
    <w:rsid w:val="00EA7740"/>
    <w:rsid w:val="00EB28AA"/>
    <w:rsid w:val="00EB329B"/>
    <w:rsid w:val="00EB4ED7"/>
    <w:rsid w:val="00EB700D"/>
    <w:rsid w:val="00EC51E4"/>
    <w:rsid w:val="00EF3AD0"/>
    <w:rsid w:val="00F10DDA"/>
    <w:rsid w:val="00F15F7A"/>
    <w:rsid w:val="00F2472F"/>
    <w:rsid w:val="00F3013A"/>
    <w:rsid w:val="00F33B83"/>
    <w:rsid w:val="00F41B42"/>
    <w:rsid w:val="00F54BD0"/>
    <w:rsid w:val="00F80F7C"/>
    <w:rsid w:val="00F85512"/>
    <w:rsid w:val="00FA37FC"/>
    <w:rsid w:val="00FE3C09"/>
    <w:rsid w:val="00FE70E2"/>
    <w:rsid w:val="00FF44F1"/>
    <w:rsid w:val="00FF5F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1C89FFD0"/>
  <w15:chartTrackingRefBased/>
  <w15:docId w15:val="{5C840B7E-237B-4DB0-9CFA-E0DFAB7080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="ＭＳ 明朝" w:hAnsiTheme="minorHAnsi" w:cstheme="minorBidi"/>
        <w:sz w:val="22"/>
        <w:szCs w:val="22"/>
        <w:lang w:val="en-US" w:eastAsia="ja-JP" w:bidi="ar-SA"/>
      </w:rPr>
    </w:rPrDefault>
    <w:pPrDefault>
      <w:pPr>
        <w:spacing w:before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uiPriority="11" w:qFormat="1"/>
    <w:lsdException w:name="List Number" w:semiHidden="1" w:uiPriority="10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iPriority="7" w:unhideWhenUsed="1" w:qFormat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uiPriority="2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6E6672"/>
    <w:rPr>
      <w:rFonts w:ascii="Meiryo UI" w:eastAsia="Meiryo UI" w:hAnsi="Meiryo UI"/>
    </w:rPr>
  </w:style>
  <w:style w:type="paragraph" w:styleId="1">
    <w:name w:val="heading 1"/>
    <w:basedOn w:val="a2"/>
    <w:link w:val="10"/>
    <w:uiPriority w:val="9"/>
    <w:qFormat/>
    <w:rsid w:val="007C6C0E"/>
    <w:pPr>
      <w:keepNext/>
      <w:keepLines/>
      <w:pBdr>
        <w:bottom w:val="single" w:sz="18" w:space="1" w:color="2B579A" w:themeColor="accent5"/>
      </w:pBdr>
      <w:spacing w:before="360" w:after="240" w:line="240" w:lineRule="auto"/>
      <w:contextualSpacing/>
      <w:outlineLvl w:val="0"/>
    </w:pPr>
    <w:rPr>
      <w:rFonts w:cstheme="majorBidi"/>
      <w:color w:val="3B3838" w:themeColor="background2" w:themeShade="40"/>
      <w:kern w:val="28"/>
      <w:sz w:val="52"/>
      <w:szCs w:val="52"/>
      <w14:ligatures w14:val="standard"/>
      <w14:numForm w14:val="oldStyle"/>
    </w:rPr>
  </w:style>
  <w:style w:type="paragraph" w:styleId="21">
    <w:name w:val="heading 2"/>
    <w:basedOn w:val="a2"/>
    <w:next w:val="a2"/>
    <w:link w:val="22"/>
    <w:uiPriority w:val="9"/>
    <w:unhideWhenUsed/>
    <w:qFormat/>
    <w:rsid w:val="007C6C0E"/>
    <w:pPr>
      <w:keepNext/>
      <w:keepLines/>
      <w:spacing w:before="40"/>
      <w:outlineLvl w:val="1"/>
    </w:pPr>
    <w:rPr>
      <w:rFonts w:cstheme="majorBidi"/>
      <w:color w:val="1F4E79" w:themeColor="accent1" w:themeShade="80"/>
      <w:sz w:val="26"/>
      <w:szCs w:val="26"/>
    </w:rPr>
  </w:style>
  <w:style w:type="paragraph" w:styleId="31">
    <w:name w:val="heading 3"/>
    <w:basedOn w:val="a2"/>
    <w:next w:val="a2"/>
    <w:link w:val="32"/>
    <w:uiPriority w:val="9"/>
    <w:semiHidden/>
    <w:unhideWhenUsed/>
    <w:qFormat/>
    <w:rsid w:val="007C6C0E"/>
    <w:pPr>
      <w:keepNext/>
      <w:keepLines/>
      <w:spacing w:before="40"/>
      <w:outlineLvl w:val="2"/>
    </w:pPr>
    <w:rPr>
      <w:rFonts w:cstheme="majorBidi"/>
      <w:color w:val="1F4D78" w:themeColor="accent1" w:themeShade="7F"/>
      <w:sz w:val="24"/>
      <w:szCs w:val="24"/>
    </w:rPr>
  </w:style>
  <w:style w:type="paragraph" w:styleId="41">
    <w:name w:val="heading 4"/>
    <w:basedOn w:val="a2"/>
    <w:next w:val="a2"/>
    <w:link w:val="42"/>
    <w:uiPriority w:val="9"/>
    <w:semiHidden/>
    <w:unhideWhenUsed/>
    <w:qFormat/>
    <w:rsid w:val="007C6C0E"/>
    <w:pPr>
      <w:keepNext/>
      <w:keepLines/>
      <w:spacing w:before="40"/>
      <w:outlineLvl w:val="3"/>
    </w:pPr>
    <w:rPr>
      <w:rFonts w:cstheme="majorBidi"/>
      <w:i/>
      <w:iCs/>
      <w:color w:val="1F4E79" w:themeColor="accent1" w:themeShade="80"/>
    </w:rPr>
  </w:style>
  <w:style w:type="paragraph" w:styleId="51">
    <w:name w:val="heading 5"/>
    <w:basedOn w:val="a2"/>
    <w:next w:val="a2"/>
    <w:link w:val="52"/>
    <w:uiPriority w:val="9"/>
    <w:semiHidden/>
    <w:unhideWhenUsed/>
    <w:qFormat/>
    <w:rsid w:val="007C6C0E"/>
    <w:pPr>
      <w:keepNext/>
      <w:keepLines/>
      <w:spacing w:before="40"/>
      <w:outlineLvl w:val="4"/>
    </w:pPr>
    <w:rPr>
      <w:rFonts w:cstheme="majorBidi"/>
      <w:color w:val="1F4E79" w:themeColor="accent1" w:themeShade="80"/>
    </w:rPr>
  </w:style>
  <w:style w:type="paragraph" w:styleId="6">
    <w:name w:val="heading 6"/>
    <w:basedOn w:val="a2"/>
    <w:next w:val="a2"/>
    <w:link w:val="60"/>
    <w:uiPriority w:val="9"/>
    <w:semiHidden/>
    <w:unhideWhenUsed/>
    <w:qFormat/>
    <w:rsid w:val="007C6C0E"/>
    <w:pPr>
      <w:keepNext/>
      <w:keepLines/>
      <w:spacing w:before="40"/>
      <w:outlineLvl w:val="5"/>
    </w:pPr>
    <w:rPr>
      <w:rFonts w:cstheme="majorBidi"/>
      <w:b/>
      <w:color w:val="1F4D78" w:themeColor="accent1" w:themeShade="7F"/>
    </w:rPr>
  </w:style>
  <w:style w:type="paragraph" w:styleId="7">
    <w:name w:val="heading 7"/>
    <w:basedOn w:val="a2"/>
    <w:next w:val="a2"/>
    <w:link w:val="70"/>
    <w:uiPriority w:val="9"/>
    <w:semiHidden/>
    <w:unhideWhenUsed/>
    <w:qFormat/>
    <w:rsid w:val="007C6C0E"/>
    <w:pPr>
      <w:keepNext/>
      <w:keepLines/>
      <w:spacing w:before="40"/>
      <w:outlineLvl w:val="6"/>
    </w:pPr>
    <w:rPr>
      <w:rFonts w:cstheme="majorBidi"/>
      <w:i/>
      <w:iCs/>
      <w:color w:val="1F4D78" w:themeColor="accent1" w:themeShade="7F"/>
    </w:rPr>
  </w:style>
  <w:style w:type="paragraph" w:styleId="8">
    <w:name w:val="heading 8"/>
    <w:basedOn w:val="a2"/>
    <w:next w:val="a2"/>
    <w:link w:val="80"/>
    <w:uiPriority w:val="9"/>
    <w:semiHidden/>
    <w:unhideWhenUsed/>
    <w:qFormat/>
    <w:rsid w:val="007C6C0E"/>
    <w:pPr>
      <w:keepNext/>
      <w:keepLines/>
      <w:spacing w:before="40"/>
      <w:outlineLvl w:val="7"/>
    </w:pPr>
    <w:rPr>
      <w:rFonts w:cstheme="majorBidi"/>
      <w:color w:val="272727" w:themeColor="text1" w:themeTint="D8"/>
      <w:szCs w:val="21"/>
    </w:rPr>
  </w:style>
  <w:style w:type="paragraph" w:styleId="9">
    <w:name w:val="heading 9"/>
    <w:basedOn w:val="a2"/>
    <w:next w:val="a2"/>
    <w:link w:val="90"/>
    <w:uiPriority w:val="9"/>
    <w:semiHidden/>
    <w:unhideWhenUsed/>
    <w:qFormat/>
    <w:rsid w:val="007C6C0E"/>
    <w:pPr>
      <w:keepNext/>
      <w:keepLines/>
      <w:spacing w:before="40"/>
      <w:outlineLvl w:val="8"/>
    </w:pPr>
    <w:rPr>
      <w:rFonts w:cstheme="majorBidi"/>
      <w:i/>
      <w:iCs/>
      <w:color w:val="272727" w:themeColor="text1" w:themeTint="D8"/>
      <w:szCs w:val="21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見出し 1 (文字)"/>
    <w:basedOn w:val="a3"/>
    <w:link w:val="1"/>
    <w:uiPriority w:val="9"/>
    <w:rsid w:val="007C6C0E"/>
    <w:rPr>
      <w:rFonts w:ascii="Meiryo UI" w:eastAsia="Meiryo UI" w:hAnsi="Meiryo UI" w:cstheme="majorBidi"/>
      <w:color w:val="3B3838" w:themeColor="background2" w:themeShade="40"/>
      <w:kern w:val="28"/>
      <w:sz w:val="52"/>
      <w:szCs w:val="52"/>
      <w14:ligatures w14:val="standard"/>
      <w14:numForm w14:val="oldStyle"/>
    </w:rPr>
  </w:style>
  <w:style w:type="paragraph" w:styleId="a6">
    <w:name w:val="header"/>
    <w:basedOn w:val="a2"/>
    <w:link w:val="a7"/>
    <w:uiPriority w:val="99"/>
    <w:unhideWhenUsed/>
    <w:rsid w:val="007C6C0E"/>
    <w:pPr>
      <w:spacing w:line="240" w:lineRule="auto"/>
    </w:pPr>
    <w:rPr>
      <w:color w:val="3B3838" w:themeColor="background2" w:themeShade="40"/>
      <w:sz w:val="24"/>
    </w:rPr>
  </w:style>
  <w:style w:type="character" w:customStyle="1" w:styleId="a7">
    <w:name w:val="ヘッダー (文字)"/>
    <w:basedOn w:val="a3"/>
    <w:link w:val="a6"/>
    <w:uiPriority w:val="99"/>
    <w:rsid w:val="007C6C0E"/>
    <w:rPr>
      <w:rFonts w:ascii="Meiryo UI" w:eastAsia="Meiryo UI" w:hAnsi="Meiryo UI"/>
      <w:color w:val="3B3838" w:themeColor="background2" w:themeShade="40"/>
      <w:sz w:val="24"/>
    </w:rPr>
  </w:style>
  <w:style w:type="paragraph" w:styleId="a0">
    <w:name w:val="List Number"/>
    <w:basedOn w:val="a2"/>
    <w:uiPriority w:val="10"/>
    <w:qFormat/>
    <w:rsid w:val="007C6C0E"/>
    <w:pPr>
      <w:numPr>
        <w:numId w:val="3"/>
      </w:numPr>
    </w:pPr>
    <w:rPr>
      <w:color w:val="3B3838" w:themeColor="background2" w:themeShade="40"/>
    </w:rPr>
  </w:style>
  <w:style w:type="paragraph" w:styleId="a8">
    <w:name w:val="Title"/>
    <w:basedOn w:val="a2"/>
    <w:link w:val="a9"/>
    <w:uiPriority w:val="10"/>
    <w:qFormat/>
    <w:rsid w:val="007C6C0E"/>
    <w:pPr>
      <w:pBdr>
        <w:left w:val="single" w:sz="48" w:space="0" w:color="2B579A" w:themeColor="accent5"/>
      </w:pBdr>
      <w:shd w:val="clear" w:color="auto" w:fill="2B579A" w:themeFill="accent5"/>
      <w:spacing w:before="0" w:line="240" w:lineRule="auto"/>
      <w:ind w:left="144"/>
      <w:contextualSpacing/>
    </w:pPr>
    <w:rPr>
      <w:rFonts w:cstheme="majorBidi"/>
      <w:color w:val="FFFFFF" w:themeColor="background1"/>
      <w:spacing w:val="-10"/>
      <w:kern w:val="28"/>
      <w:sz w:val="96"/>
      <w:szCs w:val="56"/>
    </w:rPr>
  </w:style>
  <w:style w:type="character" w:customStyle="1" w:styleId="a9">
    <w:name w:val="表題 (文字)"/>
    <w:basedOn w:val="a3"/>
    <w:link w:val="a8"/>
    <w:uiPriority w:val="10"/>
    <w:rsid w:val="007C6C0E"/>
    <w:rPr>
      <w:rFonts w:ascii="Meiryo UI" w:eastAsia="Meiryo UI" w:hAnsi="Meiryo UI" w:cstheme="majorBidi"/>
      <w:color w:val="FFFFFF" w:themeColor="background1"/>
      <w:spacing w:val="-10"/>
      <w:kern w:val="28"/>
      <w:sz w:val="96"/>
      <w:szCs w:val="56"/>
      <w:shd w:val="clear" w:color="auto" w:fill="2B579A" w:themeFill="accent5"/>
    </w:rPr>
  </w:style>
  <w:style w:type="paragraph" w:styleId="aa">
    <w:name w:val="Subtitle"/>
    <w:basedOn w:val="a2"/>
    <w:next w:val="a2"/>
    <w:link w:val="ab"/>
    <w:uiPriority w:val="11"/>
    <w:qFormat/>
    <w:rsid w:val="007C6C0E"/>
    <w:pPr>
      <w:numPr>
        <w:ilvl w:val="1"/>
      </w:numPr>
      <w:pBdr>
        <w:left w:val="single" w:sz="48" w:space="0" w:color="2B579A" w:themeColor="accent5"/>
        <w:bottom w:val="single" w:sz="48" w:space="1" w:color="2B579A" w:themeColor="accent5"/>
      </w:pBdr>
      <w:shd w:val="clear" w:color="auto" w:fill="2B579A" w:themeFill="accent5"/>
      <w:spacing w:before="0" w:after="120"/>
      <w:ind w:left="144"/>
      <w:contextualSpacing/>
    </w:pPr>
    <w:rPr>
      <w:color w:val="FFFFFF" w:themeColor="background1"/>
      <w:spacing w:val="15"/>
      <w:sz w:val="36"/>
    </w:rPr>
  </w:style>
  <w:style w:type="character" w:customStyle="1" w:styleId="ab">
    <w:name w:val="副題 (文字)"/>
    <w:basedOn w:val="a3"/>
    <w:link w:val="aa"/>
    <w:uiPriority w:val="11"/>
    <w:rsid w:val="007C6C0E"/>
    <w:rPr>
      <w:rFonts w:ascii="Meiryo UI" w:eastAsia="Meiryo UI" w:hAnsi="Meiryo UI"/>
      <w:color w:val="FFFFFF" w:themeColor="background1"/>
      <w:spacing w:val="15"/>
      <w:sz w:val="36"/>
      <w:shd w:val="clear" w:color="auto" w:fill="2B579A" w:themeFill="accent5"/>
    </w:rPr>
  </w:style>
  <w:style w:type="table" w:styleId="ac">
    <w:name w:val="Table Grid"/>
    <w:basedOn w:val="a4"/>
    <w:uiPriority w:val="39"/>
    <w:rsid w:val="007C6C0E"/>
    <w:pPr>
      <w:spacing w:line="240" w:lineRule="auto"/>
    </w:pPr>
    <w:rPr>
      <w:color w:val="404040" w:themeColor="text1" w:themeTint="BF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Web">
    <w:name w:val="Normal (Web)"/>
    <w:basedOn w:val="a2"/>
    <w:uiPriority w:val="99"/>
    <w:unhideWhenUsed/>
    <w:rsid w:val="007C6C0E"/>
    <w:pPr>
      <w:spacing w:before="100" w:beforeAutospacing="1" w:after="100" w:afterAutospacing="1" w:line="240" w:lineRule="auto"/>
    </w:pPr>
    <w:rPr>
      <w:rFonts w:cs="Times New Roman"/>
      <w:color w:val="404040" w:themeColor="text1" w:themeTint="BF"/>
      <w:sz w:val="24"/>
      <w:szCs w:val="24"/>
    </w:rPr>
  </w:style>
  <w:style w:type="paragraph" w:styleId="ad">
    <w:name w:val="footer"/>
    <w:basedOn w:val="a2"/>
    <w:link w:val="ae"/>
    <w:uiPriority w:val="99"/>
    <w:unhideWhenUsed/>
    <w:rsid w:val="007C6C0E"/>
    <w:pPr>
      <w:spacing w:line="240" w:lineRule="auto"/>
    </w:pPr>
  </w:style>
  <w:style w:type="character" w:customStyle="1" w:styleId="ae">
    <w:name w:val="フッター (文字)"/>
    <w:basedOn w:val="a3"/>
    <w:link w:val="ad"/>
    <w:uiPriority w:val="99"/>
    <w:rsid w:val="007C6C0E"/>
    <w:rPr>
      <w:rFonts w:ascii="Meiryo UI" w:eastAsia="Meiryo UI" w:hAnsi="Meiryo UI"/>
    </w:rPr>
  </w:style>
  <w:style w:type="character" w:styleId="23">
    <w:name w:val="Intense Emphasis"/>
    <w:basedOn w:val="a3"/>
    <w:uiPriority w:val="21"/>
    <w:qFormat/>
    <w:rsid w:val="007C6C0E"/>
    <w:rPr>
      <w:rFonts w:ascii="Meiryo UI" w:eastAsia="Meiryo UI" w:hAnsi="Meiryo UI"/>
      <w:i/>
      <w:iCs/>
      <w:color w:val="2B579A" w:themeColor="accent5"/>
    </w:rPr>
  </w:style>
  <w:style w:type="table" w:styleId="11">
    <w:name w:val="Grid Table 1 Light"/>
    <w:basedOn w:val="a4"/>
    <w:uiPriority w:val="46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4-5">
    <w:name w:val="Grid Table 4 Accent 5"/>
    <w:basedOn w:val="a4"/>
    <w:uiPriority w:val="49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6C95D6" w:themeColor="accent5" w:themeTint="99"/>
        <w:left w:val="single" w:sz="4" w:space="0" w:color="6C95D6" w:themeColor="accent5" w:themeTint="99"/>
        <w:bottom w:val="single" w:sz="4" w:space="0" w:color="6C95D6" w:themeColor="accent5" w:themeTint="99"/>
        <w:right w:val="single" w:sz="4" w:space="0" w:color="6C95D6" w:themeColor="accent5" w:themeTint="99"/>
        <w:insideH w:val="single" w:sz="4" w:space="0" w:color="6C95D6" w:themeColor="accent5" w:themeTint="99"/>
        <w:insideV w:val="single" w:sz="4" w:space="0" w:color="6C95D6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B579A" w:themeColor="accent5"/>
          <w:left w:val="single" w:sz="4" w:space="0" w:color="2B579A" w:themeColor="accent5"/>
          <w:bottom w:val="single" w:sz="4" w:space="0" w:color="2B579A" w:themeColor="accent5"/>
          <w:right w:val="single" w:sz="4" w:space="0" w:color="2B579A" w:themeColor="accent5"/>
          <w:insideH w:val="nil"/>
          <w:insideV w:val="nil"/>
        </w:tcBorders>
        <w:shd w:val="clear" w:color="auto" w:fill="2B579A" w:themeFill="accent5"/>
      </w:tcPr>
    </w:tblStylePr>
    <w:tblStylePr w:type="lastRow">
      <w:rPr>
        <w:b/>
        <w:bCs/>
      </w:rPr>
      <w:tblPr/>
      <w:tcPr>
        <w:tcBorders>
          <w:top w:val="double" w:sz="4" w:space="0" w:color="2B579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BF1" w:themeFill="accent5" w:themeFillTint="33"/>
      </w:tcPr>
    </w:tblStylePr>
    <w:tblStylePr w:type="band1Horz">
      <w:tblPr/>
      <w:tcPr>
        <w:shd w:val="clear" w:color="auto" w:fill="CEDBF1" w:themeFill="accent5" w:themeFillTint="33"/>
      </w:tcPr>
    </w:tblStylePr>
  </w:style>
  <w:style w:type="table" w:styleId="1-6">
    <w:name w:val="Grid Table 1 Light Accent 6"/>
    <w:basedOn w:val="a4"/>
    <w:uiPriority w:val="46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C5E0B3" w:themeColor="accent6" w:themeTint="66"/>
        <w:left w:val="single" w:sz="4" w:space="0" w:color="C5E0B3" w:themeColor="accent6" w:themeTint="66"/>
        <w:bottom w:val="single" w:sz="4" w:space="0" w:color="C5E0B3" w:themeColor="accent6" w:themeTint="66"/>
        <w:right w:val="single" w:sz="4" w:space="0" w:color="C5E0B3" w:themeColor="accent6" w:themeTint="66"/>
        <w:insideH w:val="single" w:sz="4" w:space="0" w:color="C5E0B3" w:themeColor="accent6" w:themeTint="66"/>
        <w:insideV w:val="single" w:sz="4" w:space="0" w:color="C5E0B3" w:themeColor="accent6" w:themeTint="66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53">
    <w:name w:val="Grid Table 5 Dark"/>
    <w:basedOn w:val="a4"/>
    <w:uiPriority w:val="50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00000" w:themeFill="text1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999999" w:themeFill="text1" w:themeFillTint="66"/>
      </w:tcPr>
    </w:tblStylePr>
  </w:style>
  <w:style w:type="table" w:styleId="43">
    <w:name w:val="Grid Table 4"/>
    <w:basedOn w:val="a4"/>
    <w:uiPriority w:val="49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1-1">
    <w:name w:val="Grid Table 1 Light Accent 1"/>
    <w:basedOn w:val="a4"/>
    <w:uiPriority w:val="46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22">
    <w:name w:val="見出し 2 (文字)"/>
    <w:basedOn w:val="a3"/>
    <w:link w:val="21"/>
    <w:uiPriority w:val="9"/>
    <w:rsid w:val="007C6C0E"/>
    <w:rPr>
      <w:rFonts w:ascii="Meiryo UI" w:eastAsia="Meiryo UI" w:hAnsi="Meiryo UI" w:cstheme="majorBidi"/>
      <w:color w:val="1F4E79" w:themeColor="accent1" w:themeShade="80"/>
      <w:sz w:val="26"/>
      <w:szCs w:val="26"/>
    </w:rPr>
  </w:style>
  <w:style w:type="paragraph" w:styleId="a">
    <w:name w:val="List Bullet"/>
    <w:basedOn w:val="a2"/>
    <w:uiPriority w:val="11"/>
    <w:qFormat/>
    <w:rsid w:val="007C6C0E"/>
    <w:pPr>
      <w:numPr>
        <w:numId w:val="5"/>
      </w:numPr>
    </w:pPr>
  </w:style>
  <w:style w:type="paragraph" w:styleId="af">
    <w:name w:val="Balloon Text"/>
    <w:basedOn w:val="a2"/>
    <w:link w:val="af0"/>
    <w:uiPriority w:val="99"/>
    <w:semiHidden/>
    <w:unhideWhenUsed/>
    <w:rsid w:val="007C6C0E"/>
    <w:pPr>
      <w:spacing w:line="240" w:lineRule="auto"/>
    </w:pPr>
    <w:rPr>
      <w:rFonts w:cs="Segoe UI"/>
      <w:szCs w:val="18"/>
    </w:rPr>
  </w:style>
  <w:style w:type="character" w:customStyle="1" w:styleId="af0">
    <w:name w:val="吹き出し (文字)"/>
    <w:basedOn w:val="a3"/>
    <w:link w:val="af"/>
    <w:uiPriority w:val="99"/>
    <w:semiHidden/>
    <w:rsid w:val="007C6C0E"/>
    <w:rPr>
      <w:rFonts w:ascii="Meiryo UI" w:eastAsia="Meiryo UI" w:hAnsi="Meiryo UI" w:cs="Segoe UI"/>
      <w:szCs w:val="18"/>
    </w:rPr>
  </w:style>
  <w:style w:type="character" w:styleId="af1">
    <w:name w:val="annotation reference"/>
    <w:basedOn w:val="a3"/>
    <w:uiPriority w:val="99"/>
    <w:semiHidden/>
    <w:unhideWhenUsed/>
    <w:rsid w:val="007C6C0E"/>
    <w:rPr>
      <w:rFonts w:ascii="Meiryo UI" w:eastAsia="Meiryo UI" w:hAnsi="Meiryo UI"/>
      <w:sz w:val="22"/>
      <w:szCs w:val="16"/>
    </w:rPr>
  </w:style>
  <w:style w:type="paragraph" w:styleId="af2">
    <w:name w:val="annotation text"/>
    <w:basedOn w:val="a2"/>
    <w:link w:val="af3"/>
    <w:uiPriority w:val="99"/>
    <w:semiHidden/>
    <w:unhideWhenUsed/>
    <w:rsid w:val="007C6C0E"/>
    <w:pPr>
      <w:spacing w:line="240" w:lineRule="auto"/>
    </w:pPr>
    <w:rPr>
      <w:szCs w:val="20"/>
    </w:rPr>
  </w:style>
  <w:style w:type="character" w:customStyle="1" w:styleId="af3">
    <w:name w:val="コメント文字列 (文字)"/>
    <w:basedOn w:val="a3"/>
    <w:link w:val="af2"/>
    <w:uiPriority w:val="99"/>
    <w:semiHidden/>
    <w:rsid w:val="007C6C0E"/>
    <w:rPr>
      <w:rFonts w:ascii="Meiryo UI" w:eastAsia="Meiryo UI" w:hAnsi="Meiryo UI"/>
      <w:szCs w:val="20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7C6C0E"/>
    <w:rPr>
      <w:b/>
      <w:bCs/>
    </w:rPr>
  </w:style>
  <w:style w:type="character" w:customStyle="1" w:styleId="af5">
    <w:name w:val="コメント内容 (文字)"/>
    <w:basedOn w:val="af3"/>
    <w:link w:val="af4"/>
    <w:uiPriority w:val="99"/>
    <w:semiHidden/>
    <w:rsid w:val="007C6C0E"/>
    <w:rPr>
      <w:rFonts w:ascii="Meiryo UI" w:eastAsia="Meiryo UI" w:hAnsi="Meiryo UI"/>
      <w:b/>
      <w:bCs/>
      <w:szCs w:val="20"/>
    </w:rPr>
  </w:style>
  <w:style w:type="character" w:styleId="af6">
    <w:name w:val="Hyperlink"/>
    <w:basedOn w:val="a3"/>
    <w:uiPriority w:val="99"/>
    <w:unhideWhenUsed/>
    <w:rsid w:val="007C6C0E"/>
    <w:rPr>
      <w:rFonts w:ascii="Meiryo UI" w:eastAsia="Meiryo UI" w:hAnsi="Meiryo UI"/>
      <w:color w:val="0563C1" w:themeColor="hyperlink"/>
      <w:u w:val="single"/>
    </w:rPr>
  </w:style>
  <w:style w:type="character" w:styleId="af7">
    <w:name w:val="Emphasis"/>
    <w:basedOn w:val="a3"/>
    <w:uiPriority w:val="20"/>
    <w:qFormat/>
    <w:rsid w:val="007C6C0E"/>
    <w:rPr>
      <w:rFonts w:ascii="Meiryo UI" w:eastAsia="Meiryo UI" w:hAnsi="Meiryo UI"/>
      <w:b/>
      <w:iCs/>
      <w:color w:val="BF0000" w:themeColor="accent2" w:themeShade="BF"/>
    </w:rPr>
  </w:style>
  <w:style w:type="character" w:styleId="af8">
    <w:name w:val="FollowedHyperlink"/>
    <w:basedOn w:val="a3"/>
    <w:uiPriority w:val="99"/>
    <w:semiHidden/>
    <w:unhideWhenUsed/>
    <w:rsid w:val="007C6C0E"/>
    <w:rPr>
      <w:rFonts w:ascii="Meiryo UI" w:eastAsia="Meiryo UI" w:hAnsi="Meiryo UI"/>
      <w:color w:val="954F72" w:themeColor="followedHyperlink"/>
      <w:u w:val="single"/>
    </w:rPr>
  </w:style>
  <w:style w:type="character" w:styleId="af9">
    <w:name w:val="Strong"/>
    <w:basedOn w:val="a3"/>
    <w:uiPriority w:val="22"/>
    <w:qFormat/>
    <w:rsid w:val="007C6C0E"/>
    <w:rPr>
      <w:rFonts w:ascii="Meiryo UI" w:eastAsia="Meiryo UI" w:hAnsi="Meiryo UI"/>
      <w:b/>
      <w:bCs/>
      <w:color w:val="2B579A" w:themeColor="accent5"/>
    </w:rPr>
  </w:style>
  <w:style w:type="paragraph" w:customStyle="1" w:styleId="1-">
    <w:name w:val="見出し 1 - 改ページ"/>
    <w:basedOn w:val="a2"/>
    <w:uiPriority w:val="6"/>
    <w:qFormat/>
    <w:rsid w:val="007C6C0E"/>
    <w:pPr>
      <w:keepNext/>
      <w:keepLines/>
      <w:pageBreakBefore/>
      <w:pBdr>
        <w:bottom w:val="single" w:sz="18" w:space="1" w:color="2B579A" w:themeColor="accent5"/>
      </w:pBdr>
      <w:spacing w:before="360" w:after="240"/>
      <w:contextualSpacing/>
    </w:pPr>
    <w:rPr>
      <w:color w:val="3B3838" w:themeColor="background2" w:themeShade="40"/>
      <w:sz w:val="52"/>
    </w:rPr>
  </w:style>
  <w:style w:type="paragraph" w:customStyle="1" w:styleId="afa">
    <w:name w:val="画像"/>
    <w:basedOn w:val="a2"/>
    <w:uiPriority w:val="22"/>
    <w:qFormat/>
    <w:rsid w:val="007C6C0E"/>
    <w:pPr>
      <w:jc w:val="right"/>
    </w:pPr>
  </w:style>
  <w:style w:type="paragraph" w:styleId="afb">
    <w:name w:val="Bibliography"/>
    <w:basedOn w:val="a2"/>
    <w:next w:val="a2"/>
    <w:uiPriority w:val="37"/>
    <w:semiHidden/>
    <w:unhideWhenUsed/>
    <w:rsid w:val="007C6C0E"/>
  </w:style>
  <w:style w:type="paragraph" w:styleId="afc">
    <w:name w:val="TOC Heading"/>
    <w:basedOn w:val="1"/>
    <w:next w:val="a2"/>
    <w:uiPriority w:val="39"/>
    <w:semiHidden/>
    <w:unhideWhenUsed/>
    <w:qFormat/>
    <w:rsid w:val="007C6C0E"/>
    <w:pPr>
      <w:outlineLvl w:val="9"/>
    </w:pPr>
    <w:rPr>
      <w:kern w:val="0"/>
      <w:szCs w:val="32"/>
      <w14:ligatures w14:val="none"/>
      <w14:numForm w14:val="default"/>
    </w:rPr>
  </w:style>
  <w:style w:type="paragraph" w:styleId="afd">
    <w:name w:val="Block Text"/>
    <w:basedOn w:val="a2"/>
    <w:uiPriority w:val="99"/>
    <w:semiHidden/>
    <w:unhideWhenUsed/>
    <w:rsid w:val="007C6C0E"/>
    <w:pPr>
      <w:pBdr>
        <w:top w:val="single" w:sz="2" w:space="10" w:color="1F4E79" w:themeColor="accent1" w:themeShade="80"/>
        <w:left w:val="single" w:sz="2" w:space="10" w:color="1F4E79" w:themeColor="accent1" w:themeShade="80"/>
        <w:bottom w:val="single" w:sz="2" w:space="10" w:color="1F4E79" w:themeColor="accent1" w:themeShade="80"/>
        <w:right w:val="single" w:sz="2" w:space="10" w:color="1F4E79" w:themeColor="accent1" w:themeShade="80"/>
      </w:pBdr>
      <w:ind w:left="1152" w:right="1152"/>
    </w:pPr>
    <w:rPr>
      <w:i/>
      <w:iCs/>
      <w:color w:val="1F4E79" w:themeColor="accent1" w:themeShade="80"/>
    </w:rPr>
  </w:style>
  <w:style w:type="paragraph" w:styleId="afe">
    <w:name w:val="Body Text"/>
    <w:basedOn w:val="a2"/>
    <w:link w:val="aff"/>
    <w:uiPriority w:val="99"/>
    <w:semiHidden/>
    <w:unhideWhenUsed/>
    <w:rsid w:val="007C6C0E"/>
    <w:pPr>
      <w:spacing w:after="120"/>
    </w:pPr>
  </w:style>
  <w:style w:type="character" w:customStyle="1" w:styleId="aff">
    <w:name w:val="本文 (文字)"/>
    <w:basedOn w:val="a3"/>
    <w:link w:val="afe"/>
    <w:uiPriority w:val="99"/>
    <w:semiHidden/>
    <w:rsid w:val="007C6C0E"/>
    <w:rPr>
      <w:rFonts w:ascii="Meiryo UI" w:eastAsia="Meiryo UI" w:hAnsi="Meiryo UI"/>
    </w:rPr>
  </w:style>
  <w:style w:type="paragraph" w:styleId="24">
    <w:name w:val="Body Text 2"/>
    <w:basedOn w:val="a2"/>
    <w:link w:val="25"/>
    <w:uiPriority w:val="99"/>
    <w:semiHidden/>
    <w:unhideWhenUsed/>
    <w:rsid w:val="007C6C0E"/>
    <w:pPr>
      <w:spacing w:after="120" w:line="480" w:lineRule="auto"/>
    </w:pPr>
  </w:style>
  <w:style w:type="character" w:customStyle="1" w:styleId="25">
    <w:name w:val="本文 2 (文字)"/>
    <w:basedOn w:val="a3"/>
    <w:link w:val="24"/>
    <w:uiPriority w:val="99"/>
    <w:semiHidden/>
    <w:rsid w:val="007C6C0E"/>
    <w:rPr>
      <w:rFonts w:ascii="Meiryo UI" w:eastAsia="Meiryo UI" w:hAnsi="Meiryo UI"/>
    </w:rPr>
  </w:style>
  <w:style w:type="paragraph" w:styleId="33">
    <w:name w:val="Body Text 3"/>
    <w:basedOn w:val="a2"/>
    <w:link w:val="34"/>
    <w:uiPriority w:val="99"/>
    <w:semiHidden/>
    <w:unhideWhenUsed/>
    <w:rsid w:val="007C6C0E"/>
    <w:pPr>
      <w:spacing w:after="120"/>
    </w:pPr>
    <w:rPr>
      <w:szCs w:val="16"/>
    </w:rPr>
  </w:style>
  <w:style w:type="character" w:customStyle="1" w:styleId="34">
    <w:name w:val="本文 3 (文字)"/>
    <w:basedOn w:val="a3"/>
    <w:link w:val="33"/>
    <w:uiPriority w:val="99"/>
    <w:semiHidden/>
    <w:rsid w:val="007C6C0E"/>
    <w:rPr>
      <w:rFonts w:ascii="Meiryo UI" w:eastAsia="Meiryo UI" w:hAnsi="Meiryo UI"/>
      <w:szCs w:val="16"/>
    </w:rPr>
  </w:style>
  <w:style w:type="paragraph" w:styleId="aff0">
    <w:name w:val="Body Text First Indent"/>
    <w:basedOn w:val="afe"/>
    <w:link w:val="aff1"/>
    <w:uiPriority w:val="99"/>
    <w:semiHidden/>
    <w:unhideWhenUsed/>
    <w:rsid w:val="007C6C0E"/>
    <w:pPr>
      <w:spacing w:after="0"/>
      <w:ind w:firstLine="360"/>
    </w:pPr>
  </w:style>
  <w:style w:type="character" w:customStyle="1" w:styleId="aff1">
    <w:name w:val="本文字下げ (文字)"/>
    <w:basedOn w:val="aff"/>
    <w:link w:val="aff0"/>
    <w:uiPriority w:val="99"/>
    <w:semiHidden/>
    <w:rsid w:val="007C6C0E"/>
    <w:rPr>
      <w:rFonts w:ascii="Meiryo UI" w:eastAsia="Meiryo UI" w:hAnsi="Meiryo UI"/>
    </w:rPr>
  </w:style>
  <w:style w:type="paragraph" w:styleId="aff2">
    <w:name w:val="Body Text Indent"/>
    <w:basedOn w:val="a2"/>
    <w:link w:val="aff3"/>
    <w:uiPriority w:val="99"/>
    <w:semiHidden/>
    <w:unhideWhenUsed/>
    <w:rsid w:val="007C6C0E"/>
    <w:pPr>
      <w:spacing w:after="120"/>
      <w:ind w:left="360"/>
    </w:pPr>
  </w:style>
  <w:style w:type="character" w:customStyle="1" w:styleId="aff3">
    <w:name w:val="本文インデント (文字)"/>
    <w:basedOn w:val="a3"/>
    <w:link w:val="aff2"/>
    <w:uiPriority w:val="99"/>
    <w:semiHidden/>
    <w:rsid w:val="007C6C0E"/>
    <w:rPr>
      <w:rFonts w:ascii="Meiryo UI" w:eastAsia="Meiryo UI" w:hAnsi="Meiryo UI"/>
    </w:rPr>
  </w:style>
  <w:style w:type="paragraph" w:styleId="26">
    <w:name w:val="Body Text First Indent 2"/>
    <w:basedOn w:val="aff2"/>
    <w:link w:val="27"/>
    <w:uiPriority w:val="99"/>
    <w:semiHidden/>
    <w:unhideWhenUsed/>
    <w:rsid w:val="007C6C0E"/>
    <w:pPr>
      <w:spacing w:after="0"/>
      <w:ind w:firstLine="360"/>
    </w:pPr>
  </w:style>
  <w:style w:type="character" w:customStyle="1" w:styleId="27">
    <w:name w:val="本文字下げ 2 (文字)"/>
    <w:basedOn w:val="aff3"/>
    <w:link w:val="26"/>
    <w:uiPriority w:val="99"/>
    <w:semiHidden/>
    <w:rsid w:val="007C6C0E"/>
    <w:rPr>
      <w:rFonts w:ascii="Meiryo UI" w:eastAsia="Meiryo UI" w:hAnsi="Meiryo UI"/>
    </w:rPr>
  </w:style>
  <w:style w:type="paragraph" w:styleId="28">
    <w:name w:val="Body Text Indent 2"/>
    <w:basedOn w:val="a2"/>
    <w:link w:val="29"/>
    <w:uiPriority w:val="99"/>
    <w:semiHidden/>
    <w:unhideWhenUsed/>
    <w:rsid w:val="007C6C0E"/>
    <w:pPr>
      <w:spacing w:after="120" w:line="480" w:lineRule="auto"/>
      <w:ind w:left="360"/>
    </w:pPr>
  </w:style>
  <w:style w:type="character" w:customStyle="1" w:styleId="29">
    <w:name w:val="本文インデント 2 (文字)"/>
    <w:basedOn w:val="a3"/>
    <w:link w:val="28"/>
    <w:uiPriority w:val="99"/>
    <w:semiHidden/>
    <w:rsid w:val="007C6C0E"/>
    <w:rPr>
      <w:rFonts w:ascii="Meiryo UI" w:eastAsia="Meiryo UI" w:hAnsi="Meiryo UI"/>
    </w:rPr>
  </w:style>
  <w:style w:type="paragraph" w:styleId="35">
    <w:name w:val="Body Text Indent 3"/>
    <w:basedOn w:val="a2"/>
    <w:link w:val="36"/>
    <w:uiPriority w:val="99"/>
    <w:semiHidden/>
    <w:unhideWhenUsed/>
    <w:rsid w:val="007C6C0E"/>
    <w:pPr>
      <w:spacing w:after="120"/>
      <w:ind w:left="360"/>
    </w:pPr>
    <w:rPr>
      <w:szCs w:val="16"/>
    </w:rPr>
  </w:style>
  <w:style w:type="character" w:customStyle="1" w:styleId="36">
    <w:name w:val="本文インデント 3 (文字)"/>
    <w:basedOn w:val="a3"/>
    <w:link w:val="35"/>
    <w:uiPriority w:val="99"/>
    <w:semiHidden/>
    <w:rsid w:val="007C6C0E"/>
    <w:rPr>
      <w:rFonts w:ascii="Meiryo UI" w:eastAsia="Meiryo UI" w:hAnsi="Meiryo UI"/>
      <w:szCs w:val="16"/>
    </w:rPr>
  </w:style>
  <w:style w:type="character" w:styleId="aff4">
    <w:name w:val="Book Title"/>
    <w:basedOn w:val="a3"/>
    <w:uiPriority w:val="33"/>
    <w:unhideWhenUsed/>
    <w:qFormat/>
    <w:rsid w:val="007C6C0E"/>
    <w:rPr>
      <w:rFonts w:ascii="Meiryo UI" w:eastAsia="Meiryo UI" w:hAnsi="Meiryo UI"/>
      <w:b/>
      <w:bCs/>
      <w:i/>
      <w:iCs/>
      <w:spacing w:val="0"/>
    </w:rPr>
  </w:style>
  <w:style w:type="paragraph" w:styleId="aff5">
    <w:name w:val="caption"/>
    <w:basedOn w:val="a2"/>
    <w:next w:val="a2"/>
    <w:uiPriority w:val="35"/>
    <w:semiHidden/>
    <w:unhideWhenUsed/>
    <w:qFormat/>
    <w:rsid w:val="007C6C0E"/>
    <w:pPr>
      <w:spacing w:before="0" w:after="200" w:line="240" w:lineRule="auto"/>
    </w:pPr>
    <w:rPr>
      <w:i/>
      <w:iCs/>
      <w:color w:val="44546A" w:themeColor="text2"/>
      <w:szCs w:val="18"/>
    </w:rPr>
  </w:style>
  <w:style w:type="paragraph" w:styleId="aff6">
    <w:name w:val="Closing"/>
    <w:basedOn w:val="a2"/>
    <w:link w:val="aff7"/>
    <w:uiPriority w:val="99"/>
    <w:semiHidden/>
    <w:unhideWhenUsed/>
    <w:rsid w:val="007C6C0E"/>
    <w:pPr>
      <w:spacing w:before="0" w:line="240" w:lineRule="auto"/>
      <w:ind w:left="4320"/>
    </w:pPr>
  </w:style>
  <w:style w:type="character" w:customStyle="1" w:styleId="aff7">
    <w:name w:val="結語 (文字)"/>
    <w:basedOn w:val="a3"/>
    <w:link w:val="aff6"/>
    <w:uiPriority w:val="99"/>
    <w:semiHidden/>
    <w:rsid w:val="007C6C0E"/>
    <w:rPr>
      <w:rFonts w:ascii="Meiryo UI" w:eastAsia="Meiryo UI" w:hAnsi="Meiryo UI"/>
    </w:rPr>
  </w:style>
  <w:style w:type="table" w:styleId="14">
    <w:name w:val="Colorful Grid"/>
    <w:basedOn w:val="a4"/>
    <w:uiPriority w:val="73"/>
    <w:semiHidden/>
    <w:unhideWhenUsed/>
    <w:rsid w:val="007C6C0E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40">
    <w:name w:val="Colorful Grid Accent 1"/>
    <w:basedOn w:val="a4"/>
    <w:uiPriority w:val="73"/>
    <w:semiHidden/>
    <w:unhideWhenUsed/>
    <w:rsid w:val="007C6C0E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</w:rPr>
      <w:tblPr/>
      <w:tcPr>
        <w:shd w:val="clear" w:color="auto" w:fill="BDD6EE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DD6EE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2E74B5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2E74B5" w:themeFill="accent1" w:themeFillShade="BF"/>
      </w:tc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shd w:val="clear" w:color="auto" w:fill="ADCCEA" w:themeFill="accent1" w:themeFillTint="7F"/>
      </w:tcPr>
    </w:tblStylePr>
  </w:style>
  <w:style w:type="table" w:styleId="141">
    <w:name w:val="Colorful Grid Accent 2"/>
    <w:basedOn w:val="a4"/>
    <w:uiPriority w:val="73"/>
    <w:semiHidden/>
    <w:unhideWhenUsed/>
    <w:rsid w:val="007C6C0E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CCCC" w:themeFill="accent2" w:themeFillTint="33"/>
    </w:tcPr>
    <w:tblStylePr w:type="firstRow">
      <w:rPr>
        <w:b/>
        <w:bCs/>
      </w:rPr>
      <w:tblPr/>
      <w:tcPr>
        <w:shd w:val="clear" w:color="auto" w:fill="FF9999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9999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BF0000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BF0000" w:themeFill="accent2" w:themeFillShade="BF"/>
      </w:tcPr>
    </w:tblStylePr>
    <w:tblStylePr w:type="band1Vert">
      <w:tblPr/>
      <w:tcPr>
        <w:shd w:val="clear" w:color="auto" w:fill="FF8080" w:themeFill="accent2" w:themeFillTint="7F"/>
      </w:tcPr>
    </w:tblStylePr>
    <w:tblStylePr w:type="band1Horz">
      <w:tblPr/>
      <w:tcPr>
        <w:shd w:val="clear" w:color="auto" w:fill="FF8080" w:themeFill="accent2" w:themeFillTint="7F"/>
      </w:tcPr>
    </w:tblStylePr>
  </w:style>
  <w:style w:type="table" w:styleId="142">
    <w:name w:val="Colorful Grid Accent 3"/>
    <w:basedOn w:val="a4"/>
    <w:uiPriority w:val="73"/>
    <w:semiHidden/>
    <w:unhideWhenUsed/>
    <w:rsid w:val="007C6C0E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</w:rPr>
      <w:tblPr/>
      <w:tcPr>
        <w:shd w:val="clear" w:color="auto" w:fill="DBDBDB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BDBDB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B7B7B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B7B7B" w:themeFill="accent3" w:themeFillShade="BF"/>
      </w:tc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143">
    <w:name w:val="Colorful Grid Accent 4"/>
    <w:basedOn w:val="a4"/>
    <w:uiPriority w:val="73"/>
    <w:semiHidden/>
    <w:unhideWhenUsed/>
    <w:rsid w:val="007C6C0E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</w:rPr>
      <w:tblPr/>
      <w:tcPr>
        <w:shd w:val="clear" w:color="auto" w:fill="FFE59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FE59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BF8F00" w:themeFill="accent4" w:themeFillShade="BF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144">
    <w:name w:val="Colorful Grid Accent 5"/>
    <w:basedOn w:val="a4"/>
    <w:uiPriority w:val="73"/>
    <w:semiHidden/>
    <w:unhideWhenUsed/>
    <w:rsid w:val="007C6C0E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EDBF1" w:themeFill="accent5" w:themeFillTint="33"/>
    </w:tcPr>
    <w:tblStylePr w:type="firstRow">
      <w:rPr>
        <w:b/>
        <w:bCs/>
      </w:rPr>
      <w:tblPr/>
      <w:tcPr>
        <w:shd w:val="clear" w:color="auto" w:fill="9DB8E3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DB8E3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204173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204173" w:themeFill="accent5" w:themeFillShade="BF"/>
      </w:tcPr>
    </w:tblStylePr>
    <w:tblStylePr w:type="band1Vert">
      <w:tblPr/>
      <w:tcPr>
        <w:shd w:val="clear" w:color="auto" w:fill="85A7DD" w:themeFill="accent5" w:themeFillTint="7F"/>
      </w:tcPr>
    </w:tblStylePr>
    <w:tblStylePr w:type="band1Horz">
      <w:tblPr/>
      <w:tcPr>
        <w:shd w:val="clear" w:color="auto" w:fill="85A7DD" w:themeFill="accent5" w:themeFillTint="7F"/>
      </w:tcPr>
    </w:tblStylePr>
  </w:style>
  <w:style w:type="table" w:styleId="145">
    <w:name w:val="Colorful Grid Accent 6"/>
    <w:basedOn w:val="a4"/>
    <w:uiPriority w:val="73"/>
    <w:semiHidden/>
    <w:unhideWhenUsed/>
    <w:rsid w:val="007C6C0E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</w:rPr>
      <w:tblPr/>
      <w:tcPr>
        <w:shd w:val="clear" w:color="auto" w:fill="C5E0B3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5E0B3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538135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538135" w:themeFill="accent6" w:themeFillShade="BF"/>
      </w:tc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shd w:val="clear" w:color="auto" w:fill="B7D8A0" w:themeFill="accent6" w:themeFillTint="7F"/>
      </w:tcPr>
    </w:tblStylePr>
  </w:style>
  <w:style w:type="table" w:styleId="13">
    <w:name w:val="Colorful List"/>
    <w:basedOn w:val="a4"/>
    <w:uiPriority w:val="72"/>
    <w:semiHidden/>
    <w:unhideWhenUsed/>
    <w:rsid w:val="007C6C0E"/>
    <w:pPr>
      <w:spacing w:before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0000" w:themeFill="accent2" w:themeFillShade="CC"/>
      </w:tcPr>
    </w:tblStylePr>
    <w:tblStylePr w:type="lastRow">
      <w:rPr>
        <w:b/>
        <w:bCs/>
        <w:color w:val="CC0000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130">
    <w:name w:val="Colorful List Accent 1"/>
    <w:basedOn w:val="a4"/>
    <w:uiPriority w:val="72"/>
    <w:semiHidden/>
    <w:unhideWhenUsed/>
    <w:rsid w:val="007C6C0E"/>
    <w:pPr>
      <w:spacing w:before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EF5FB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0000" w:themeFill="accent2" w:themeFillShade="CC"/>
      </w:tcPr>
    </w:tblStylePr>
    <w:tblStylePr w:type="lastRow">
      <w:rPr>
        <w:b/>
        <w:bCs/>
        <w:color w:val="CC0000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131">
    <w:name w:val="Colorful List Accent 2"/>
    <w:basedOn w:val="a4"/>
    <w:uiPriority w:val="72"/>
    <w:semiHidden/>
    <w:unhideWhenUsed/>
    <w:rsid w:val="007C6C0E"/>
    <w:pPr>
      <w:spacing w:before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FE6E6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0000" w:themeFill="accent2" w:themeFillShade="CC"/>
      </w:tcPr>
    </w:tblStylePr>
    <w:tblStylePr w:type="lastRow">
      <w:rPr>
        <w:b/>
        <w:bCs/>
        <w:color w:val="CC0000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C0C0" w:themeFill="accent2" w:themeFillTint="3F"/>
      </w:tcPr>
    </w:tblStylePr>
    <w:tblStylePr w:type="band1Horz">
      <w:tblPr/>
      <w:tcPr>
        <w:shd w:val="clear" w:color="auto" w:fill="FFCCCC" w:themeFill="accent2" w:themeFillTint="33"/>
      </w:tcPr>
    </w:tblStylePr>
  </w:style>
  <w:style w:type="table" w:styleId="132">
    <w:name w:val="Colorful List Accent 3"/>
    <w:basedOn w:val="a4"/>
    <w:uiPriority w:val="72"/>
    <w:semiHidden/>
    <w:unhideWhenUsed/>
    <w:rsid w:val="007C6C0E"/>
    <w:pPr>
      <w:spacing w:before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6F6F6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CC9900" w:themeFill="accent4" w:themeFillShade="CC"/>
      </w:tcPr>
    </w:tblStylePr>
    <w:tblStylePr w:type="lastRow">
      <w:rPr>
        <w:b/>
        <w:bCs/>
        <w:color w:val="CC9900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133">
    <w:name w:val="Colorful List Accent 4"/>
    <w:basedOn w:val="a4"/>
    <w:uiPriority w:val="72"/>
    <w:semiHidden/>
    <w:unhideWhenUsed/>
    <w:rsid w:val="007C6C0E"/>
    <w:pPr>
      <w:spacing w:before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FF8E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848484" w:themeFill="accent3" w:themeFillShade="CC"/>
      </w:tcPr>
    </w:tblStylePr>
    <w:tblStylePr w:type="lastRow">
      <w:rPr>
        <w:b/>
        <w:bCs/>
        <w:color w:val="848484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134">
    <w:name w:val="Colorful List Accent 5"/>
    <w:basedOn w:val="a4"/>
    <w:uiPriority w:val="72"/>
    <w:semiHidden/>
    <w:unhideWhenUsed/>
    <w:rsid w:val="007C6C0E"/>
    <w:pPr>
      <w:spacing w:before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DF8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598A38" w:themeFill="accent6" w:themeFillShade="CC"/>
      </w:tcPr>
    </w:tblStylePr>
    <w:tblStylePr w:type="lastRow">
      <w:rPr>
        <w:b/>
        <w:bCs/>
        <w:color w:val="598A38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2D3EE" w:themeFill="accent5" w:themeFillTint="3F"/>
      </w:tcPr>
    </w:tblStylePr>
    <w:tblStylePr w:type="band1Horz">
      <w:tblPr/>
      <w:tcPr>
        <w:shd w:val="clear" w:color="auto" w:fill="CEDBF1" w:themeFill="accent5" w:themeFillTint="33"/>
      </w:tcPr>
    </w:tblStylePr>
  </w:style>
  <w:style w:type="table" w:styleId="135">
    <w:name w:val="Colorful List Accent 6"/>
    <w:basedOn w:val="a4"/>
    <w:uiPriority w:val="72"/>
    <w:semiHidden/>
    <w:unhideWhenUsed/>
    <w:rsid w:val="007C6C0E"/>
    <w:pPr>
      <w:spacing w:before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0F7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22457A" w:themeFill="accent5" w:themeFillShade="CC"/>
      </w:tcPr>
    </w:tblStylePr>
    <w:tblStylePr w:type="lastRow">
      <w:rPr>
        <w:b/>
        <w:bCs/>
        <w:color w:val="22457A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12">
    <w:name w:val="Colorful Shading"/>
    <w:basedOn w:val="a4"/>
    <w:uiPriority w:val="71"/>
    <w:semiHidden/>
    <w:unhideWhenUsed/>
    <w:rsid w:val="007C6C0E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F0000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0000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120">
    <w:name w:val="Colorful Shading Accent 1"/>
    <w:basedOn w:val="a4"/>
    <w:uiPriority w:val="71"/>
    <w:semiHidden/>
    <w:unhideWhenUsed/>
    <w:rsid w:val="007C6C0E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F0000" w:themeColor="accent2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EF5FB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0000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55D91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55D91" w:themeColor="accent1" w:themeShade="99"/>
          <w:insideV w:val="nil"/>
        </w:tcBorders>
        <w:shd w:val="clear" w:color="auto" w:fill="255D91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55D91" w:themeFill="accent1" w:themeFillShade="99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ADCCEA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121">
    <w:name w:val="Colorful Shading Accent 2"/>
    <w:basedOn w:val="a4"/>
    <w:uiPriority w:val="71"/>
    <w:semiHidden/>
    <w:unhideWhenUsed/>
    <w:rsid w:val="007C6C0E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F0000" w:themeColor="accent2"/>
        <w:left w:val="single" w:sz="4" w:space="0" w:color="FF0000" w:themeColor="accent2"/>
        <w:bottom w:val="single" w:sz="4" w:space="0" w:color="FF0000" w:themeColor="accent2"/>
        <w:right w:val="single" w:sz="4" w:space="0" w:color="FF0000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E6E6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0000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90000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90000" w:themeColor="accent2" w:themeShade="99"/>
          <w:insideV w:val="nil"/>
        </w:tcBorders>
        <w:shd w:val="clear" w:color="auto" w:fill="990000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0000" w:themeFill="accent2" w:themeFillShade="99"/>
      </w:tcPr>
    </w:tblStylePr>
    <w:tblStylePr w:type="band1Vert">
      <w:tblPr/>
      <w:tcPr>
        <w:shd w:val="clear" w:color="auto" w:fill="FF9999" w:themeFill="accent2" w:themeFillTint="66"/>
      </w:tcPr>
    </w:tblStylePr>
    <w:tblStylePr w:type="band1Horz">
      <w:tblPr/>
      <w:tcPr>
        <w:shd w:val="clear" w:color="auto" w:fill="FF8080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122">
    <w:name w:val="Colorful Shading Accent 3"/>
    <w:basedOn w:val="a4"/>
    <w:uiPriority w:val="71"/>
    <w:semiHidden/>
    <w:unhideWhenUsed/>
    <w:rsid w:val="007C6C0E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FC000" w:themeColor="accent4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6F6F6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FC0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636363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636363" w:themeColor="accent3" w:themeShade="99"/>
          <w:insideV w:val="nil"/>
        </w:tcBorders>
        <w:shd w:val="clear" w:color="auto" w:fill="636363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636363" w:themeFill="accent3" w:themeFillShade="99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123">
    <w:name w:val="Colorful Shading Accent 4"/>
    <w:basedOn w:val="a4"/>
    <w:uiPriority w:val="71"/>
    <w:semiHidden/>
    <w:unhideWhenUsed/>
    <w:rsid w:val="007C6C0E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A5A5A5" w:themeColor="accent3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8E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A5A5A5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997300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997300" w:themeColor="accent4" w:themeShade="99"/>
          <w:insideV w:val="nil"/>
        </w:tcBorders>
        <w:shd w:val="clear" w:color="auto" w:fill="997300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97300" w:themeFill="accent4" w:themeFillShade="99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DF8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124">
    <w:name w:val="Colorful Shading Accent 5"/>
    <w:basedOn w:val="a4"/>
    <w:uiPriority w:val="71"/>
    <w:semiHidden/>
    <w:unhideWhenUsed/>
    <w:rsid w:val="007C6C0E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70AD47" w:themeColor="accent6"/>
        <w:left w:val="single" w:sz="4" w:space="0" w:color="2B579A" w:themeColor="accent5"/>
        <w:bottom w:val="single" w:sz="4" w:space="0" w:color="2B579A" w:themeColor="accent5"/>
        <w:right w:val="single" w:sz="4" w:space="0" w:color="2B579A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DF8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70AD4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19345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19345C" w:themeColor="accent5" w:themeShade="99"/>
          <w:insideV w:val="nil"/>
        </w:tcBorders>
        <w:shd w:val="clear" w:color="auto" w:fill="19345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19345C" w:themeFill="accent5" w:themeFillShade="99"/>
      </w:tcPr>
    </w:tblStylePr>
    <w:tblStylePr w:type="band1Vert">
      <w:tblPr/>
      <w:tcPr>
        <w:shd w:val="clear" w:color="auto" w:fill="9DB8E3" w:themeFill="accent5" w:themeFillTint="66"/>
      </w:tcPr>
    </w:tblStylePr>
    <w:tblStylePr w:type="band1Horz">
      <w:tblPr/>
      <w:tcPr>
        <w:shd w:val="clear" w:color="auto" w:fill="85A7DD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125">
    <w:name w:val="Colorful Shading Accent 6"/>
    <w:basedOn w:val="a4"/>
    <w:uiPriority w:val="71"/>
    <w:semiHidden/>
    <w:unhideWhenUsed/>
    <w:rsid w:val="007C6C0E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2B579A" w:themeColor="accent5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0F7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2B579A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3672A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3672A" w:themeColor="accent6" w:themeShade="99"/>
          <w:insideV w:val="nil"/>
        </w:tcBorders>
        <w:shd w:val="clear" w:color="auto" w:fill="43672A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3672A" w:themeFill="accent6" w:themeFillShade="99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B7D8A0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110">
    <w:name w:val="Dark List"/>
    <w:basedOn w:val="a4"/>
    <w:uiPriority w:val="70"/>
    <w:semiHidden/>
    <w:unhideWhenUsed/>
    <w:rsid w:val="007C6C0E"/>
    <w:pPr>
      <w:spacing w:before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111">
    <w:name w:val="Dark List Accent 1"/>
    <w:basedOn w:val="a4"/>
    <w:uiPriority w:val="70"/>
    <w:semiHidden/>
    <w:unhideWhenUsed/>
    <w:rsid w:val="007C6C0E"/>
    <w:pPr>
      <w:spacing w:before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5B9BD5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F4D78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E74B5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E74B5" w:themeFill="accent1" w:themeFillShade="BF"/>
      </w:tcPr>
    </w:tblStylePr>
  </w:style>
  <w:style w:type="table" w:styleId="112">
    <w:name w:val="Dark List Accent 2"/>
    <w:basedOn w:val="a4"/>
    <w:uiPriority w:val="70"/>
    <w:semiHidden/>
    <w:unhideWhenUsed/>
    <w:rsid w:val="007C6C0E"/>
    <w:pPr>
      <w:spacing w:before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F0000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F0000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F0000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F0000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0000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0000" w:themeFill="accent2" w:themeFillShade="BF"/>
      </w:tcPr>
    </w:tblStylePr>
  </w:style>
  <w:style w:type="table" w:styleId="113">
    <w:name w:val="Dark List Accent 3"/>
    <w:basedOn w:val="a4"/>
    <w:uiPriority w:val="70"/>
    <w:semiHidden/>
    <w:unhideWhenUsed/>
    <w:rsid w:val="007C6C0E"/>
    <w:pPr>
      <w:spacing w:before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A5A5A5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525252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B7B7B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B7B7B" w:themeFill="accent3" w:themeFillShade="BF"/>
      </w:tcPr>
    </w:tblStylePr>
  </w:style>
  <w:style w:type="table" w:styleId="114">
    <w:name w:val="Dark List Accent 4"/>
    <w:basedOn w:val="a4"/>
    <w:uiPriority w:val="70"/>
    <w:semiHidden/>
    <w:unhideWhenUsed/>
    <w:rsid w:val="007C6C0E"/>
    <w:pPr>
      <w:spacing w:before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FC000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7F5F00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BF8F00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8F00" w:themeFill="accent4" w:themeFillShade="BF"/>
      </w:tcPr>
    </w:tblStylePr>
  </w:style>
  <w:style w:type="table" w:styleId="115">
    <w:name w:val="Dark List Accent 5"/>
    <w:basedOn w:val="a4"/>
    <w:uiPriority w:val="70"/>
    <w:semiHidden/>
    <w:unhideWhenUsed/>
    <w:rsid w:val="007C6C0E"/>
    <w:pPr>
      <w:spacing w:before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2B579A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152B4C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204173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204173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04173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04173" w:themeFill="accent5" w:themeFillShade="BF"/>
      </w:tcPr>
    </w:tblStylePr>
  </w:style>
  <w:style w:type="table" w:styleId="116">
    <w:name w:val="Dark List Accent 6"/>
    <w:basedOn w:val="a4"/>
    <w:uiPriority w:val="70"/>
    <w:semiHidden/>
    <w:unhideWhenUsed/>
    <w:rsid w:val="007C6C0E"/>
    <w:pPr>
      <w:spacing w:before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70AD47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75623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38135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38135" w:themeFill="accent6" w:themeFillShade="BF"/>
      </w:tcPr>
    </w:tblStylePr>
  </w:style>
  <w:style w:type="paragraph" w:styleId="aff8">
    <w:name w:val="Date"/>
    <w:basedOn w:val="a2"/>
    <w:next w:val="a2"/>
    <w:link w:val="aff9"/>
    <w:uiPriority w:val="99"/>
    <w:semiHidden/>
    <w:unhideWhenUsed/>
    <w:rsid w:val="007C6C0E"/>
  </w:style>
  <w:style w:type="character" w:customStyle="1" w:styleId="aff9">
    <w:name w:val="日付 (文字)"/>
    <w:basedOn w:val="a3"/>
    <w:link w:val="aff8"/>
    <w:uiPriority w:val="99"/>
    <w:semiHidden/>
    <w:rsid w:val="007C6C0E"/>
    <w:rPr>
      <w:rFonts w:ascii="Meiryo UI" w:eastAsia="Meiryo UI" w:hAnsi="Meiryo UI"/>
    </w:rPr>
  </w:style>
  <w:style w:type="paragraph" w:styleId="affa">
    <w:name w:val="Document Map"/>
    <w:basedOn w:val="a2"/>
    <w:link w:val="affb"/>
    <w:uiPriority w:val="99"/>
    <w:semiHidden/>
    <w:unhideWhenUsed/>
    <w:rsid w:val="007C6C0E"/>
    <w:pPr>
      <w:spacing w:before="0" w:line="240" w:lineRule="auto"/>
    </w:pPr>
    <w:rPr>
      <w:rFonts w:cs="Segoe UI"/>
      <w:szCs w:val="16"/>
    </w:rPr>
  </w:style>
  <w:style w:type="character" w:customStyle="1" w:styleId="affb">
    <w:name w:val="見出しマップ (文字)"/>
    <w:basedOn w:val="a3"/>
    <w:link w:val="affa"/>
    <w:uiPriority w:val="99"/>
    <w:semiHidden/>
    <w:rsid w:val="007C6C0E"/>
    <w:rPr>
      <w:rFonts w:ascii="Meiryo UI" w:eastAsia="Meiryo UI" w:hAnsi="Meiryo UI" w:cs="Segoe UI"/>
      <w:szCs w:val="16"/>
    </w:rPr>
  </w:style>
  <w:style w:type="paragraph" w:styleId="affc">
    <w:name w:val="E-mail Signature"/>
    <w:basedOn w:val="a2"/>
    <w:link w:val="affd"/>
    <w:uiPriority w:val="99"/>
    <w:semiHidden/>
    <w:unhideWhenUsed/>
    <w:rsid w:val="007C6C0E"/>
    <w:pPr>
      <w:spacing w:before="0" w:line="240" w:lineRule="auto"/>
    </w:pPr>
  </w:style>
  <w:style w:type="character" w:customStyle="1" w:styleId="affd">
    <w:name w:val="電子メール署名 (文字)"/>
    <w:basedOn w:val="a3"/>
    <w:link w:val="affc"/>
    <w:uiPriority w:val="99"/>
    <w:semiHidden/>
    <w:rsid w:val="007C6C0E"/>
    <w:rPr>
      <w:rFonts w:ascii="Meiryo UI" w:eastAsia="Meiryo UI" w:hAnsi="Meiryo UI"/>
    </w:rPr>
  </w:style>
  <w:style w:type="character" w:styleId="affe">
    <w:name w:val="endnote reference"/>
    <w:basedOn w:val="a3"/>
    <w:uiPriority w:val="99"/>
    <w:semiHidden/>
    <w:unhideWhenUsed/>
    <w:rsid w:val="007C6C0E"/>
    <w:rPr>
      <w:rFonts w:ascii="Meiryo UI" w:eastAsia="Meiryo UI" w:hAnsi="Meiryo UI"/>
      <w:vertAlign w:val="superscript"/>
    </w:rPr>
  </w:style>
  <w:style w:type="paragraph" w:styleId="afff">
    <w:name w:val="endnote text"/>
    <w:basedOn w:val="a2"/>
    <w:link w:val="afff0"/>
    <w:uiPriority w:val="99"/>
    <w:semiHidden/>
    <w:unhideWhenUsed/>
    <w:rsid w:val="007C6C0E"/>
    <w:pPr>
      <w:spacing w:before="0" w:line="240" w:lineRule="auto"/>
    </w:pPr>
    <w:rPr>
      <w:szCs w:val="20"/>
    </w:rPr>
  </w:style>
  <w:style w:type="character" w:customStyle="1" w:styleId="afff0">
    <w:name w:val="文末脚注文字列 (文字)"/>
    <w:basedOn w:val="a3"/>
    <w:link w:val="afff"/>
    <w:uiPriority w:val="99"/>
    <w:semiHidden/>
    <w:rsid w:val="007C6C0E"/>
    <w:rPr>
      <w:rFonts w:ascii="Meiryo UI" w:eastAsia="Meiryo UI" w:hAnsi="Meiryo UI"/>
      <w:szCs w:val="20"/>
    </w:rPr>
  </w:style>
  <w:style w:type="paragraph" w:styleId="afff1">
    <w:name w:val="envelope address"/>
    <w:basedOn w:val="a2"/>
    <w:uiPriority w:val="99"/>
    <w:semiHidden/>
    <w:unhideWhenUsed/>
    <w:rsid w:val="007C6C0E"/>
    <w:pPr>
      <w:framePr w:w="7920" w:h="1980" w:hRule="exact" w:hSpace="180" w:wrap="auto" w:hAnchor="page" w:xAlign="center" w:yAlign="bottom"/>
      <w:spacing w:before="0" w:line="240" w:lineRule="auto"/>
      <w:ind w:left="2880"/>
    </w:pPr>
    <w:rPr>
      <w:rFonts w:cstheme="majorBidi"/>
      <w:sz w:val="24"/>
      <w:szCs w:val="24"/>
    </w:rPr>
  </w:style>
  <w:style w:type="paragraph" w:styleId="afff2">
    <w:name w:val="envelope return"/>
    <w:basedOn w:val="a2"/>
    <w:uiPriority w:val="99"/>
    <w:semiHidden/>
    <w:unhideWhenUsed/>
    <w:rsid w:val="007C6C0E"/>
    <w:pPr>
      <w:spacing w:before="0" w:line="240" w:lineRule="auto"/>
    </w:pPr>
    <w:rPr>
      <w:rFonts w:cstheme="majorBidi"/>
      <w:szCs w:val="20"/>
    </w:rPr>
  </w:style>
  <w:style w:type="character" w:styleId="afff3">
    <w:name w:val="footnote reference"/>
    <w:basedOn w:val="a3"/>
    <w:uiPriority w:val="99"/>
    <w:semiHidden/>
    <w:unhideWhenUsed/>
    <w:rsid w:val="007C6C0E"/>
    <w:rPr>
      <w:rFonts w:ascii="Meiryo UI" w:eastAsia="Meiryo UI" w:hAnsi="Meiryo UI"/>
      <w:vertAlign w:val="superscript"/>
    </w:rPr>
  </w:style>
  <w:style w:type="paragraph" w:styleId="afff4">
    <w:name w:val="footnote text"/>
    <w:basedOn w:val="a2"/>
    <w:link w:val="afff5"/>
    <w:uiPriority w:val="99"/>
    <w:semiHidden/>
    <w:unhideWhenUsed/>
    <w:rsid w:val="007C6C0E"/>
    <w:pPr>
      <w:spacing w:before="0" w:line="240" w:lineRule="auto"/>
    </w:pPr>
    <w:rPr>
      <w:szCs w:val="20"/>
    </w:rPr>
  </w:style>
  <w:style w:type="character" w:customStyle="1" w:styleId="afff5">
    <w:name w:val="脚注文字列 (文字)"/>
    <w:basedOn w:val="a3"/>
    <w:link w:val="afff4"/>
    <w:uiPriority w:val="99"/>
    <w:semiHidden/>
    <w:rsid w:val="007C6C0E"/>
    <w:rPr>
      <w:rFonts w:ascii="Meiryo UI" w:eastAsia="Meiryo UI" w:hAnsi="Meiryo UI"/>
      <w:szCs w:val="20"/>
    </w:rPr>
  </w:style>
  <w:style w:type="table" w:styleId="1-2">
    <w:name w:val="Grid Table 1 Light Accent 2"/>
    <w:basedOn w:val="a4"/>
    <w:uiPriority w:val="46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FF9999" w:themeColor="accent2" w:themeTint="66"/>
        <w:left w:val="single" w:sz="4" w:space="0" w:color="FF9999" w:themeColor="accent2" w:themeTint="66"/>
        <w:bottom w:val="single" w:sz="4" w:space="0" w:color="FF9999" w:themeColor="accent2" w:themeTint="66"/>
        <w:right w:val="single" w:sz="4" w:space="0" w:color="FF9999" w:themeColor="accent2" w:themeTint="66"/>
        <w:insideH w:val="single" w:sz="4" w:space="0" w:color="FF9999" w:themeColor="accent2" w:themeTint="66"/>
        <w:insideV w:val="single" w:sz="4" w:space="0" w:color="FF9999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F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1-3">
    <w:name w:val="Grid Table 1 Light Accent 3"/>
    <w:basedOn w:val="a4"/>
    <w:uiPriority w:val="46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1-4">
    <w:name w:val="Grid Table 1 Light Accent 4"/>
    <w:basedOn w:val="a4"/>
    <w:uiPriority w:val="46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FFE599" w:themeColor="accent4" w:themeTint="66"/>
        <w:left w:val="single" w:sz="4" w:space="0" w:color="FFE599" w:themeColor="accent4" w:themeTint="66"/>
        <w:bottom w:val="single" w:sz="4" w:space="0" w:color="FFE599" w:themeColor="accent4" w:themeTint="66"/>
        <w:right w:val="single" w:sz="4" w:space="0" w:color="FFE599" w:themeColor="accent4" w:themeTint="66"/>
        <w:insideH w:val="single" w:sz="4" w:space="0" w:color="FFE599" w:themeColor="accent4" w:themeTint="66"/>
        <w:insideV w:val="single" w:sz="4" w:space="0" w:color="FFE599" w:themeColor="accent4" w:themeTint="66"/>
      </w:tblBorders>
    </w:tblPr>
    <w:tblStylePr w:type="firstRow">
      <w:rPr>
        <w:b/>
        <w:bCs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1-5">
    <w:name w:val="Grid Table 1 Light Accent 5"/>
    <w:basedOn w:val="a4"/>
    <w:uiPriority w:val="46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9DB8E3" w:themeColor="accent5" w:themeTint="66"/>
        <w:left w:val="single" w:sz="4" w:space="0" w:color="9DB8E3" w:themeColor="accent5" w:themeTint="66"/>
        <w:bottom w:val="single" w:sz="4" w:space="0" w:color="9DB8E3" w:themeColor="accent5" w:themeTint="66"/>
        <w:right w:val="single" w:sz="4" w:space="0" w:color="9DB8E3" w:themeColor="accent5" w:themeTint="66"/>
        <w:insideH w:val="single" w:sz="4" w:space="0" w:color="9DB8E3" w:themeColor="accent5" w:themeTint="66"/>
        <w:insideV w:val="single" w:sz="4" w:space="0" w:color="9DB8E3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6C95D6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C95D6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2a">
    <w:name w:val="Grid Table 2"/>
    <w:basedOn w:val="a4"/>
    <w:uiPriority w:val="47"/>
    <w:rsid w:val="007C6C0E"/>
    <w:pPr>
      <w:spacing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2-1">
    <w:name w:val="Grid Table 2 Accent 1"/>
    <w:basedOn w:val="a4"/>
    <w:uiPriority w:val="47"/>
    <w:rsid w:val="007C6C0E"/>
    <w:pPr>
      <w:spacing w:line="240" w:lineRule="auto"/>
    </w:pPr>
    <w:tblPr>
      <w:tblStyleRowBandSize w:val="1"/>
      <w:tblStyleColBandSize w:val="1"/>
      <w:tblBorders>
        <w:top w:val="single" w:sz="2" w:space="0" w:color="9CC2E5" w:themeColor="accent1" w:themeTint="99"/>
        <w:bottom w:val="single" w:sz="2" w:space="0" w:color="9CC2E5" w:themeColor="accent1" w:themeTint="99"/>
        <w:insideH w:val="single" w:sz="2" w:space="0" w:color="9CC2E5" w:themeColor="accent1" w:themeTint="99"/>
        <w:insideV w:val="single" w:sz="2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9CC2E5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2-2">
    <w:name w:val="Grid Table 2 Accent 2"/>
    <w:basedOn w:val="a4"/>
    <w:uiPriority w:val="47"/>
    <w:rsid w:val="007C6C0E"/>
    <w:pPr>
      <w:spacing w:line="240" w:lineRule="auto"/>
    </w:pPr>
    <w:tblPr>
      <w:tblStyleRowBandSize w:val="1"/>
      <w:tblStyleColBandSize w:val="1"/>
      <w:tblBorders>
        <w:top w:val="single" w:sz="2" w:space="0" w:color="FF6666" w:themeColor="accent2" w:themeTint="99"/>
        <w:bottom w:val="single" w:sz="2" w:space="0" w:color="FF6666" w:themeColor="accent2" w:themeTint="99"/>
        <w:insideH w:val="single" w:sz="2" w:space="0" w:color="FF6666" w:themeColor="accent2" w:themeTint="99"/>
        <w:insideV w:val="single" w:sz="2" w:space="0" w:color="FF6666" w:themeColor="accent2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6666" w:themeColor="accent2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6666" w:themeColor="accent2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CCC" w:themeFill="accent2" w:themeFillTint="33"/>
      </w:tcPr>
    </w:tblStylePr>
    <w:tblStylePr w:type="band1Horz">
      <w:tblPr/>
      <w:tcPr>
        <w:shd w:val="clear" w:color="auto" w:fill="FFCCCC" w:themeFill="accent2" w:themeFillTint="33"/>
      </w:tcPr>
    </w:tblStylePr>
  </w:style>
  <w:style w:type="table" w:styleId="2-3">
    <w:name w:val="Grid Table 2 Accent 3"/>
    <w:basedOn w:val="a4"/>
    <w:uiPriority w:val="47"/>
    <w:rsid w:val="007C6C0E"/>
    <w:pPr>
      <w:spacing w:line="240" w:lineRule="auto"/>
    </w:pPr>
    <w:tblPr>
      <w:tblStyleRowBandSize w:val="1"/>
      <w:tblStyleColBandSize w:val="1"/>
      <w:tblBorders>
        <w:top w:val="single" w:sz="2" w:space="0" w:color="C9C9C9" w:themeColor="accent3" w:themeTint="99"/>
        <w:bottom w:val="single" w:sz="2" w:space="0" w:color="C9C9C9" w:themeColor="accent3" w:themeTint="99"/>
        <w:insideH w:val="single" w:sz="2" w:space="0" w:color="C9C9C9" w:themeColor="accent3" w:themeTint="99"/>
        <w:insideV w:val="single" w:sz="2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C9C9C9" w:themeColor="accent3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2-4">
    <w:name w:val="Grid Table 2 Accent 4"/>
    <w:basedOn w:val="a4"/>
    <w:uiPriority w:val="47"/>
    <w:rsid w:val="007C6C0E"/>
    <w:pPr>
      <w:spacing w:line="240" w:lineRule="auto"/>
    </w:pPr>
    <w:tblPr>
      <w:tblStyleRowBandSize w:val="1"/>
      <w:tblStyleColBandSize w:val="1"/>
      <w:tblBorders>
        <w:top w:val="single" w:sz="2" w:space="0" w:color="FFD966" w:themeColor="accent4" w:themeTint="99"/>
        <w:bottom w:val="single" w:sz="2" w:space="0" w:color="FFD966" w:themeColor="accent4" w:themeTint="99"/>
        <w:insideH w:val="single" w:sz="2" w:space="0" w:color="FFD966" w:themeColor="accent4" w:themeTint="99"/>
        <w:insideV w:val="single" w:sz="2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FFD966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FFD966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2-5">
    <w:name w:val="Grid Table 2 Accent 5"/>
    <w:basedOn w:val="a4"/>
    <w:uiPriority w:val="47"/>
    <w:rsid w:val="007C6C0E"/>
    <w:pPr>
      <w:spacing w:line="240" w:lineRule="auto"/>
    </w:pPr>
    <w:tblPr>
      <w:tblStyleRowBandSize w:val="1"/>
      <w:tblStyleColBandSize w:val="1"/>
      <w:tblBorders>
        <w:top w:val="single" w:sz="2" w:space="0" w:color="6C95D6" w:themeColor="accent5" w:themeTint="99"/>
        <w:bottom w:val="single" w:sz="2" w:space="0" w:color="6C95D6" w:themeColor="accent5" w:themeTint="99"/>
        <w:insideH w:val="single" w:sz="2" w:space="0" w:color="6C95D6" w:themeColor="accent5" w:themeTint="99"/>
        <w:insideV w:val="single" w:sz="2" w:space="0" w:color="6C95D6" w:themeColor="accent5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C95D6" w:themeColor="accent5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C95D6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BF1" w:themeFill="accent5" w:themeFillTint="33"/>
      </w:tcPr>
    </w:tblStylePr>
    <w:tblStylePr w:type="band1Horz">
      <w:tblPr/>
      <w:tcPr>
        <w:shd w:val="clear" w:color="auto" w:fill="CEDBF1" w:themeFill="accent5" w:themeFillTint="33"/>
      </w:tcPr>
    </w:tblStylePr>
  </w:style>
  <w:style w:type="table" w:styleId="2-6">
    <w:name w:val="Grid Table 2 Accent 6"/>
    <w:basedOn w:val="a4"/>
    <w:uiPriority w:val="47"/>
    <w:rsid w:val="007C6C0E"/>
    <w:pPr>
      <w:spacing w:line="240" w:lineRule="auto"/>
    </w:pPr>
    <w:tblPr>
      <w:tblStyleRowBandSize w:val="1"/>
      <w:tblStyleColBandSize w:val="1"/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37">
    <w:name w:val="Grid Table 3"/>
    <w:basedOn w:val="a4"/>
    <w:uiPriority w:val="48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3-1">
    <w:name w:val="Grid Table 3 Accent 1"/>
    <w:basedOn w:val="a4"/>
    <w:uiPriority w:val="48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  <w:tblStylePr w:type="neCell">
      <w:tblPr/>
      <w:tcPr>
        <w:tcBorders>
          <w:bottom w:val="single" w:sz="4" w:space="0" w:color="9CC2E5" w:themeColor="accent1" w:themeTint="99"/>
        </w:tcBorders>
      </w:tcPr>
    </w:tblStylePr>
    <w:tblStylePr w:type="nwCell">
      <w:tblPr/>
      <w:tcPr>
        <w:tcBorders>
          <w:bottom w:val="single" w:sz="4" w:space="0" w:color="9CC2E5" w:themeColor="accent1" w:themeTint="99"/>
        </w:tcBorders>
      </w:tcPr>
    </w:tblStylePr>
    <w:tblStylePr w:type="seCell">
      <w:tblPr/>
      <w:tcPr>
        <w:tcBorders>
          <w:top w:val="single" w:sz="4" w:space="0" w:color="9CC2E5" w:themeColor="accent1" w:themeTint="99"/>
        </w:tcBorders>
      </w:tcPr>
    </w:tblStylePr>
    <w:tblStylePr w:type="swCell">
      <w:tblPr/>
      <w:tcPr>
        <w:tcBorders>
          <w:top w:val="single" w:sz="4" w:space="0" w:color="9CC2E5" w:themeColor="accent1" w:themeTint="99"/>
        </w:tcBorders>
      </w:tcPr>
    </w:tblStylePr>
  </w:style>
  <w:style w:type="table" w:styleId="3-2">
    <w:name w:val="Grid Table 3 Accent 2"/>
    <w:basedOn w:val="a4"/>
    <w:uiPriority w:val="48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FF6666" w:themeColor="accent2" w:themeTint="99"/>
        <w:left w:val="single" w:sz="4" w:space="0" w:color="FF6666" w:themeColor="accent2" w:themeTint="99"/>
        <w:bottom w:val="single" w:sz="4" w:space="0" w:color="FF6666" w:themeColor="accent2" w:themeTint="99"/>
        <w:right w:val="single" w:sz="4" w:space="0" w:color="FF6666" w:themeColor="accent2" w:themeTint="99"/>
        <w:insideH w:val="single" w:sz="4" w:space="0" w:color="FF6666" w:themeColor="accent2" w:themeTint="99"/>
        <w:insideV w:val="single" w:sz="4" w:space="0" w:color="FF6666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CCCC" w:themeFill="accent2" w:themeFillTint="33"/>
      </w:tcPr>
    </w:tblStylePr>
    <w:tblStylePr w:type="band1Horz">
      <w:tblPr/>
      <w:tcPr>
        <w:shd w:val="clear" w:color="auto" w:fill="FFCCCC" w:themeFill="accent2" w:themeFillTint="33"/>
      </w:tcPr>
    </w:tblStylePr>
    <w:tblStylePr w:type="neCell">
      <w:tblPr/>
      <w:tcPr>
        <w:tcBorders>
          <w:bottom w:val="single" w:sz="4" w:space="0" w:color="FF6666" w:themeColor="accent2" w:themeTint="99"/>
        </w:tcBorders>
      </w:tcPr>
    </w:tblStylePr>
    <w:tblStylePr w:type="nwCell">
      <w:tblPr/>
      <w:tcPr>
        <w:tcBorders>
          <w:bottom w:val="single" w:sz="4" w:space="0" w:color="FF6666" w:themeColor="accent2" w:themeTint="99"/>
        </w:tcBorders>
      </w:tcPr>
    </w:tblStylePr>
    <w:tblStylePr w:type="seCell">
      <w:tblPr/>
      <w:tcPr>
        <w:tcBorders>
          <w:top w:val="single" w:sz="4" w:space="0" w:color="FF6666" w:themeColor="accent2" w:themeTint="99"/>
        </w:tcBorders>
      </w:tcPr>
    </w:tblStylePr>
    <w:tblStylePr w:type="swCell">
      <w:tblPr/>
      <w:tcPr>
        <w:tcBorders>
          <w:top w:val="single" w:sz="4" w:space="0" w:color="FF6666" w:themeColor="accent2" w:themeTint="99"/>
        </w:tcBorders>
      </w:tcPr>
    </w:tblStylePr>
  </w:style>
  <w:style w:type="table" w:styleId="3-3">
    <w:name w:val="Grid Table 3 Accent 3"/>
    <w:basedOn w:val="a4"/>
    <w:uiPriority w:val="48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3-4">
    <w:name w:val="Grid Table 3 Accent 4"/>
    <w:basedOn w:val="a4"/>
    <w:uiPriority w:val="48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3-5">
    <w:name w:val="Grid Table 3 Accent 5"/>
    <w:basedOn w:val="a4"/>
    <w:uiPriority w:val="48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6C95D6" w:themeColor="accent5" w:themeTint="99"/>
        <w:left w:val="single" w:sz="4" w:space="0" w:color="6C95D6" w:themeColor="accent5" w:themeTint="99"/>
        <w:bottom w:val="single" w:sz="4" w:space="0" w:color="6C95D6" w:themeColor="accent5" w:themeTint="99"/>
        <w:right w:val="single" w:sz="4" w:space="0" w:color="6C95D6" w:themeColor="accent5" w:themeTint="99"/>
        <w:insideH w:val="single" w:sz="4" w:space="0" w:color="6C95D6" w:themeColor="accent5" w:themeTint="99"/>
        <w:insideV w:val="single" w:sz="4" w:space="0" w:color="6C95D6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EDBF1" w:themeFill="accent5" w:themeFillTint="33"/>
      </w:tcPr>
    </w:tblStylePr>
    <w:tblStylePr w:type="band1Horz">
      <w:tblPr/>
      <w:tcPr>
        <w:shd w:val="clear" w:color="auto" w:fill="CEDBF1" w:themeFill="accent5" w:themeFillTint="33"/>
      </w:tcPr>
    </w:tblStylePr>
    <w:tblStylePr w:type="neCell">
      <w:tblPr/>
      <w:tcPr>
        <w:tcBorders>
          <w:bottom w:val="single" w:sz="4" w:space="0" w:color="6C95D6" w:themeColor="accent5" w:themeTint="99"/>
        </w:tcBorders>
      </w:tcPr>
    </w:tblStylePr>
    <w:tblStylePr w:type="nwCell">
      <w:tblPr/>
      <w:tcPr>
        <w:tcBorders>
          <w:bottom w:val="single" w:sz="4" w:space="0" w:color="6C95D6" w:themeColor="accent5" w:themeTint="99"/>
        </w:tcBorders>
      </w:tcPr>
    </w:tblStylePr>
    <w:tblStylePr w:type="seCell">
      <w:tblPr/>
      <w:tcPr>
        <w:tcBorders>
          <w:top w:val="single" w:sz="4" w:space="0" w:color="6C95D6" w:themeColor="accent5" w:themeTint="99"/>
        </w:tcBorders>
      </w:tcPr>
    </w:tblStylePr>
    <w:tblStylePr w:type="swCell">
      <w:tblPr/>
      <w:tcPr>
        <w:tcBorders>
          <w:top w:val="single" w:sz="4" w:space="0" w:color="6C95D6" w:themeColor="accent5" w:themeTint="99"/>
        </w:tcBorders>
      </w:tcPr>
    </w:tblStylePr>
  </w:style>
  <w:style w:type="table" w:styleId="3-6">
    <w:name w:val="Grid Table 3 Accent 6"/>
    <w:basedOn w:val="a4"/>
    <w:uiPriority w:val="48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  <w:tblStylePr w:type="neCell">
      <w:tblPr/>
      <w:tcPr>
        <w:tcBorders>
          <w:bottom w:val="single" w:sz="4" w:space="0" w:color="A8D08D" w:themeColor="accent6" w:themeTint="99"/>
        </w:tcBorders>
      </w:tcPr>
    </w:tblStylePr>
    <w:tblStylePr w:type="nwCell">
      <w:tblPr/>
      <w:tcPr>
        <w:tcBorders>
          <w:bottom w:val="single" w:sz="4" w:space="0" w:color="A8D08D" w:themeColor="accent6" w:themeTint="99"/>
        </w:tcBorders>
      </w:tcPr>
    </w:tblStylePr>
    <w:tblStylePr w:type="seCell">
      <w:tblPr/>
      <w:tcPr>
        <w:tcBorders>
          <w:top w:val="single" w:sz="4" w:space="0" w:color="A8D08D" w:themeColor="accent6" w:themeTint="99"/>
        </w:tcBorders>
      </w:tcPr>
    </w:tblStylePr>
    <w:tblStylePr w:type="swCell">
      <w:tblPr/>
      <w:tcPr>
        <w:tcBorders>
          <w:top w:val="single" w:sz="4" w:space="0" w:color="A8D08D" w:themeColor="accent6" w:themeTint="99"/>
        </w:tcBorders>
      </w:tcPr>
    </w:tblStylePr>
  </w:style>
  <w:style w:type="table" w:styleId="4-1">
    <w:name w:val="Grid Table 4 Accent 1"/>
    <w:basedOn w:val="a4"/>
    <w:uiPriority w:val="49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4-2">
    <w:name w:val="Grid Table 4 Accent 2"/>
    <w:basedOn w:val="a4"/>
    <w:uiPriority w:val="49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FF6666" w:themeColor="accent2" w:themeTint="99"/>
        <w:left w:val="single" w:sz="4" w:space="0" w:color="FF6666" w:themeColor="accent2" w:themeTint="99"/>
        <w:bottom w:val="single" w:sz="4" w:space="0" w:color="FF6666" w:themeColor="accent2" w:themeTint="99"/>
        <w:right w:val="single" w:sz="4" w:space="0" w:color="FF6666" w:themeColor="accent2" w:themeTint="99"/>
        <w:insideH w:val="single" w:sz="4" w:space="0" w:color="FF6666" w:themeColor="accent2" w:themeTint="99"/>
        <w:insideV w:val="single" w:sz="4" w:space="0" w:color="FF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0000" w:themeColor="accent2"/>
          <w:left w:val="single" w:sz="4" w:space="0" w:color="FF0000" w:themeColor="accent2"/>
          <w:bottom w:val="single" w:sz="4" w:space="0" w:color="FF0000" w:themeColor="accent2"/>
          <w:right w:val="single" w:sz="4" w:space="0" w:color="FF0000" w:themeColor="accent2"/>
          <w:insideH w:val="nil"/>
          <w:insideV w:val="nil"/>
        </w:tcBorders>
        <w:shd w:val="clear" w:color="auto" w:fill="FF0000" w:themeFill="accent2"/>
      </w:tcPr>
    </w:tblStylePr>
    <w:tblStylePr w:type="lastRow">
      <w:rPr>
        <w:b/>
        <w:bCs/>
      </w:rPr>
      <w:tblPr/>
      <w:tcPr>
        <w:tcBorders>
          <w:top w:val="double" w:sz="4" w:space="0" w:color="FF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CCC" w:themeFill="accent2" w:themeFillTint="33"/>
      </w:tcPr>
    </w:tblStylePr>
    <w:tblStylePr w:type="band1Horz">
      <w:tblPr/>
      <w:tcPr>
        <w:shd w:val="clear" w:color="auto" w:fill="FFCCCC" w:themeFill="accent2" w:themeFillTint="33"/>
      </w:tcPr>
    </w:tblStylePr>
  </w:style>
  <w:style w:type="table" w:styleId="4-3">
    <w:name w:val="Grid Table 4 Accent 3"/>
    <w:basedOn w:val="a4"/>
    <w:uiPriority w:val="49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4-4">
    <w:name w:val="Grid Table 4 Accent 4"/>
    <w:basedOn w:val="a4"/>
    <w:uiPriority w:val="49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4-6">
    <w:name w:val="Grid Table 4 Accent 6"/>
    <w:basedOn w:val="a4"/>
    <w:uiPriority w:val="49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5-1">
    <w:name w:val="Grid Table 5 Dark Accent 1"/>
    <w:basedOn w:val="a4"/>
    <w:uiPriority w:val="50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styleId="5-2">
    <w:name w:val="Grid Table 5 Dark Accent 2"/>
    <w:basedOn w:val="a4"/>
    <w:uiPriority w:val="50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CCCC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0000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0000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0000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0000" w:themeFill="accent2"/>
      </w:tcPr>
    </w:tblStylePr>
    <w:tblStylePr w:type="band1Vert">
      <w:tblPr/>
      <w:tcPr>
        <w:shd w:val="clear" w:color="auto" w:fill="FF9999" w:themeFill="accent2" w:themeFillTint="66"/>
      </w:tcPr>
    </w:tblStylePr>
    <w:tblStylePr w:type="band1Horz">
      <w:tblPr/>
      <w:tcPr>
        <w:shd w:val="clear" w:color="auto" w:fill="FF9999" w:themeFill="accent2" w:themeFillTint="66"/>
      </w:tcPr>
    </w:tblStylePr>
  </w:style>
  <w:style w:type="table" w:styleId="5-3">
    <w:name w:val="Grid Table 5 Dark Accent 3"/>
    <w:basedOn w:val="a4"/>
    <w:uiPriority w:val="50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styleId="5-4">
    <w:name w:val="Grid Table 5 Dark Accent 4"/>
    <w:basedOn w:val="a4"/>
    <w:uiPriority w:val="50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FF2C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E599" w:themeFill="accent4" w:themeFillTint="66"/>
      </w:tcPr>
    </w:tblStylePr>
  </w:style>
  <w:style w:type="table" w:styleId="5-5">
    <w:name w:val="Grid Table 5 Dark Accent 5"/>
    <w:basedOn w:val="a4"/>
    <w:uiPriority w:val="50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CEDBF1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B579A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2B579A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2B579A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2B579A" w:themeFill="accent5"/>
      </w:tcPr>
    </w:tblStylePr>
    <w:tblStylePr w:type="band1Vert">
      <w:tblPr/>
      <w:tcPr>
        <w:shd w:val="clear" w:color="auto" w:fill="9DB8E3" w:themeFill="accent5" w:themeFillTint="66"/>
      </w:tcPr>
    </w:tblStylePr>
    <w:tblStylePr w:type="band1Horz">
      <w:tblPr/>
      <w:tcPr>
        <w:shd w:val="clear" w:color="auto" w:fill="9DB8E3" w:themeFill="accent5" w:themeFillTint="66"/>
      </w:tcPr>
    </w:tblStylePr>
  </w:style>
  <w:style w:type="table" w:styleId="5-6">
    <w:name w:val="Grid Table 5 Dark Accent 6"/>
    <w:basedOn w:val="a4"/>
    <w:uiPriority w:val="50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styleId="61">
    <w:name w:val="Grid Table 6 Colorful"/>
    <w:basedOn w:val="a4"/>
    <w:uiPriority w:val="51"/>
    <w:rsid w:val="007C6C0E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6-1">
    <w:name w:val="Grid Table 6 Colorful Accent 1"/>
    <w:basedOn w:val="a4"/>
    <w:uiPriority w:val="51"/>
    <w:rsid w:val="007C6C0E"/>
    <w:pPr>
      <w:spacing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6-2">
    <w:name w:val="Grid Table 6 Colorful Accent 2"/>
    <w:basedOn w:val="a4"/>
    <w:uiPriority w:val="51"/>
    <w:rsid w:val="007C6C0E"/>
    <w:pPr>
      <w:spacing w:line="240" w:lineRule="auto"/>
    </w:pPr>
    <w:rPr>
      <w:color w:val="BF0000" w:themeColor="accent2" w:themeShade="BF"/>
    </w:rPr>
    <w:tblPr>
      <w:tblStyleRowBandSize w:val="1"/>
      <w:tblStyleColBandSize w:val="1"/>
      <w:tblBorders>
        <w:top w:val="single" w:sz="4" w:space="0" w:color="FF6666" w:themeColor="accent2" w:themeTint="99"/>
        <w:left w:val="single" w:sz="4" w:space="0" w:color="FF6666" w:themeColor="accent2" w:themeTint="99"/>
        <w:bottom w:val="single" w:sz="4" w:space="0" w:color="FF6666" w:themeColor="accent2" w:themeTint="99"/>
        <w:right w:val="single" w:sz="4" w:space="0" w:color="FF6666" w:themeColor="accent2" w:themeTint="99"/>
        <w:insideH w:val="single" w:sz="4" w:space="0" w:color="FF6666" w:themeColor="accent2" w:themeTint="99"/>
        <w:insideV w:val="single" w:sz="4" w:space="0" w:color="FF6666" w:themeColor="accent2" w:themeTint="99"/>
      </w:tblBorders>
    </w:tblPr>
    <w:tblStylePr w:type="firstRow">
      <w:rPr>
        <w:b/>
        <w:bCs/>
      </w:rPr>
      <w:tblPr/>
      <w:tcPr>
        <w:tcBorders>
          <w:bottom w:val="single" w:sz="12" w:space="0" w:color="FF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F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CCC" w:themeFill="accent2" w:themeFillTint="33"/>
      </w:tcPr>
    </w:tblStylePr>
    <w:tblStylePr w:type="band1Horz">
      <w:tblPr/>
      <w:tcPr>
        <w:shd w:val="clear" w:color="auto" w:fill="FFCCCC" w:themeFill="accent2" w:themeFillTint="33"/>
      </w:tcPr>
    </w:tblStylePr>
  </w:style>
  <w:style w:type="table" w:styleId="6-3">
    <w:name w:val="Grid Table 6 Colorful Accent 3"/>
    <w:basedOn w:val="a4"/>
    <w:uiPriority w:val="51"/>
    <w:rsid w:val="007C6C0E"/>
    <w:pPr>
      <w:spacing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6-4">
    <w:name w:val="Grid Table 6 Colorful Accent 4"/>
    <w:basedOn w:val="a4"/>
    <w:uiPriority w:val="51"/>
    <w:rsid w:val="007C6C0E"/>
    <w:pPr>
      <w:spacing w:line="240" w:lineRule="auto"/>
    </w:pPr>
    <w:rPr>
      <w:color w:val="BF8F00" w:themeColor="accent4" w:themeShade="BF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6-5">
    <w:name w:val="Grid Table 6 Colorful Accent 5"/>
    <w:basedOn w:val="a4"/>
    <w:uiPriority w:val="51"/>
    <w:rsid w:val="007C6C0E"/>
    <w:pPr>
      <w:spacing w:line="240" w:lineRule="auto"/>
    </w:pPr>
    <w:rPr>
      <w:color w:val="204173" w:themeColor="accent5" w:themeShade="BF"/>
    </w:rPr>
    <w:tblPr>
      <w:tblStyleRowBandSize w:val="1"/>
      <w:tblStyleColBandSize w:val="1"/>
      <w:tblBorders>
        <w:top w:val="single" w:sz="4" w:space="0" w:color="6C95D6" w:themeColor="accent5" w:themeTint="99"/>
        <w:left w:val="single" w:sz="4" w:space="0" w:color="6C95D6" w:themeColor="accent5" w:themeTint="99"/>
        <w:bottom w:val="single" w:sz="4" w:space="0" w:color="6C95D6" w:themeColor="accent5" w:themeTint="99"/>
        <w:right w:val="single" w:sz="4" w:space="0" w:color="6C95D6" w:themeColor="accent5" w:themeTint="99"/>
        <w:insideH w:val="single" w:sz="4" w:space="0" w:color="6C95D6" w:themeColor="accent5" w:themeTint="99"/>
        <w:insideV w:val="single" w:sz="4" w:space="0" w:color="6C95D6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6C95D6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C95D6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BF1" w:themeFill="accent5" w:themeFillTint="33"/>
      </w:tcPr>
    </w:tblStylePr>
    <w:tblStylePr w:type="band1Horz">
      <w:tblPr/>
      <w:tcPr>
        <w:shd w:val="clear" w:color="auto" w:fill="CEDBF1" w:themeFill="accent5" w:themeFillTint="33"/>
      </w:tcPr>
    </w:tblStylePr>
  </w:style>
  <w:style w:type="table" w:styleId="6-6">
    <w:name w:val="Grid Table 6 Colorful Accent 6"/>
    <w:basedOn w:val="a4"/>
    <w:uiPriority w:val="51"/>
    <w:rsid w:val="007C6C0E"/>
    <w:pPr>
      <w:spacing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71">
    <w:name w:val="Grid Table 7 Colorful"/>
    <w:basedOn w:val="a4"/>
    <w:uiPriority w:val="52"/>
    <w:rsid w:val="007C6C0E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7-1">
    <w:name w:val="Grid Table 7 Colorful Accent 1"/>
    <w:basedOn w:val="a4"/>
    <w:uiPriority w:val="52"/>
    <w:rsid w:val="007C6C0E"/>
    <w:pPr>
      <w:spacing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  <w:tblStylePr w:type="neCell">
      <w:tblPr/>
      <w:tcPr>
        <w:tcBorders>
          <w:bottom w:val="single" w:sz="4" w:space="0" w:color="9CC2E5" w:themeColor="accent1" w:themeTint="99"/>
        </w:tcBorders>
      </w:tcPr>
    </w:tblStylePr>
    <w:tblStylePr w:type="nwCell">
      <w:tblPr/>
      <w:tcPr>
        <w:tcBorders>
          <w:bottom w:val="single" w:sz="4" w:space="0" w:color="9CC2E5" w:themeColor="accent1" w:themeTint="99"/>
        </w:tcBorders>
      </w:tcPr>
    </w:tblStylePr>
    <w:tblStylePr w:type="seCell">
      <w:tblPr/>
      <w:tcPr>
        <w:tcBorders>
          <w:top w:val="single" w:sz="4" w:space="0" w:color="9CC2E5" w:themeColor="accent1" w:themeTint="99"/>
        </w:tcBorders>
      </w:tcPr>
    </w:tblStylePr>
    <w:tblStylePr w:type="swCell">
      <w:tblPr/>
      <w:tcPr>
        <w:tcBorders>
          <w:top w:val="single" w:sz="4" w:space="0" w:color="9CC2E5" w:themeColor="accent1" w:themeTint="99"/>
        </w:tcBorders>
      </w:tcPr>
    </w:tblStylePr>
  </w:style>
  <w:style w:type="table" w:styleId="7-2">
    <w:name w:val="Grid Table 7 Colorful Accent 2"/>
    <w:basedOn w:val="a4"/>
    <w:uiPriority w:val="52"/>
    <w:rsid w:val="007C6C0E"/>
    <w:pPr>
      <w:spacing w:line="240" w:lineRule="auto"/>
    </w:pPr>
    <w:rPr>
      <w:color w:val="BF0000" w:themeColor="accent2" w:themeShade="BF"/>
    </w:rPr>
    <w:tblPr>
      <w:tblStyleRowBandSize w:val="1"/>
      <w:tblStyleColBandSize w:val="1"/>
      <w:tblBorders>
        <w:top w:val="single" w:sz="4" w:space="0" w:color="FF6666" w:themeColor="accent2" w:themeTint="99"/>
        <w:left w:val="single" w:sz="4" w:space="0" w:color="FF6666" w:themeColor="accent2" w:themeTint="99"/>
        <w:bottom w:val="single" w:sz="4" w:space="0" w:color="FF6666" w:themeColor="accent2" w:themeTint="99"/>
        <w:right w:val="single" w:sz="4" w:space="0" w:color="FF6666" w:themeColor="accent2" w:themeTint="99"/>
        <w:insideH w:val="single" w:sz="4" w:space="0" w:color="FF6666" w:themeColor="accent2" w:themeTint="99"/>
        <w:insideV w:val="single" w:sz="4" w:space="0" w:color="FF6666" w:themeColor="accent2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CCCC" w:themeFill="accent2" w:themeFillTint="33"/>
      </w:tcPr>
    </w:tblStylePr>
    <w:tblStylePr w:type="band1Horz">
      <w:tblPr/>
      <w:tcPr>
        <w:shd w:val="clear" w:color="auto" w:fill="FFCCCC" w:themeFill="accent2" w:themeFillTint="33"/>
      </w:tcPr>
    </w:tblStylePr>
    <w:tblStylePr w:type="neCell">
      <w:tblPr/>
      <w:tcPr>
        <w:tcBorders>
          <w:bottom w:val="single" w:sz="4" w:space="0" w:color="FF6666" w:themeColor="accent2" w:themeTint="99"/>
        </w:tcBorders>
      </w:tcPr>
    </w:tblStylePr>
    <w:tblStylePr w:type="nwCell">
      <w:tblPr/>
      <w:tcPr>
        <w:tcBorders>
          <w:bottom w:val="single" w:sz="4" w:space="0" w:color="FF6666" w:themeColor="accent2" w:themeTint="99"/>
        </w:tcBorders>
      </w:tcPr>
    </w:tblStylePr>
    <w:tblStylePr w:type="seCell">
      <w:tblPr/>
      <w:tcPr>
        <w:tcBorders>
          <w:top w:val="single" w:sz="4" w:space="0" w:color="FF6666" w:themeColor="accent2" w:themeTint="99"/>
        </w:tcBorders>
      </w:tcPr>
    </w:tblStylePr>
    <w:tblStylePr w:type="swCell">
      <w:tblPr/>
      <w:tcPr>
        <w:tcBorders>
          <w:top w:val="single" w:sz="4" w:space="0" w:color="FF6666" w:themeColor="accent2" w:themeTint="99"/>
        </w:tcBorders>
      </w:tcPr>
    </w:tblStylePr>
  </w:style>
  <w:style w:type="table" w:styleId="7-3">
    <w:name w:val="Grid Table 7 Colorful Accent 3"/>
    <w:basedOn w:val="a4"/>
    <w:uiPriority w:val="52"/>
    <w:rsid w:val="007C6C0E"/>
    <w:pPr>
      <w:spacing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7-4">
    <w:name w:val="Grid Table 7 Colorful Accent 4"/>
    <w:basedOn w:val="a4"/>
    <w:uiPriority w:val="52"/>
    <w:rsid w:val="007C6C0E"/>
    <w:pPr>
      <w:spacing w:line="240" w:lineRule="auto"/>
    </w:pPr>
    <w:rPr>
      <w:color w:val="BF8F00" w:themeColor="accent4" w:themeShade="BF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7-5">
    <w:name w:val="Grid Table 7 Colorful Accent 5"/>
    <w:basedOn w:val="a4"/>
    <w:uiPriority w:val="52"/>
    <w:rsid w:val="007C6C0E"/>
    <w:pPr>
      <w:spacing w:line="240" w:lineRule="auto"/>
    </w:pPr>
    <w:rPr>
      <w:color w:val="204173" w:themeColor="accent5" w:themeShade="BF"/>
    </w:rPr>
    <w:tblPr>
      <w:tblStyleRowBandSize w:val="1"/>
      <w:tblStyleColBandSize w:val="1"/>
      <w:tblBorders>
        <w:top w:val="single" w:sz="4" w:space="0" w:color="6C95D6" w:themeColor="accent5" w:themeTint="99"/>
        <w:left w:val="single" w:sz="4" w:space="0" w:color="6C95D6" w:themeColor="accent5" w:themeTint="99"/>
        <w:bottom w:val="single" w:sz="4" w:space="0" w:color="6C95D6" w:themeColor="accent5" w:themeTint="99"/>
        <w:right w:val="single" w:sz="4" w:space="0" w:color="6C95D6" w:themeColor="accent5" w:themeTint="99"/>
        <w:insideH w:val="single" w:sz="4" w:space="0" w:color="6C95D6" w:themeColor="accent5" w:themeTint="99"/>
        <w:insideV w:val="single" w:sz="4" w:space="0" w:color="6C95D6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EDBF1" w:themeFill="accent5" w:themeFillTint="33"/>
      </w:tcPr>
    </w:tblStylePr>
    <w:tblStylePr w:type="band1Horz">
      <w:tblPr/>
      <w:tcPr>
        <w:shd w:val="clear" w:color="auto" w:fill="CEDBF1" w:themeFill="accent5" w:themeFillTint="33"/>
      </w:tcPr>
    </w:tblStylePr>
    <w:tblStylePr w:type="neCell">
      <w:tblPr/>
      <w:tcPr>
        <w:tcBorders>
          <w:bottom w:val="single" w:sz="4" w:space="0" w:color="6C95D6" w:themeColor="accent5" w:themeTint="99"/>
        </w:tcBorders>
      </w:tcPr>
    </w:tblStylePr>
    <w:tblStylePr w:type="nwCell">
      <w:tblPr/>
      <w:tcPr>
        <w:tcBorders>
          <w:bottom w:val="single" w:sz="4" w:space="0" w:color="6C95D6" w:themeColor="accent5" w:themeTint="99"/>
        </w:tcBorders>
      </w:tcPr>
    </w:tblStylePr>
    <w:tblStylePr w:type="seCell">
      <w:tblPr/>
      <w:tcPr>
        <w:tcBorders>
          <w:top w:val="single" w:sz="4" w:space="0" w:color="6C95D6" w:themeColor="accent5" w:themeTint="99"/>
        </w:tcBorders>
      </w:tcPr>
    </w:tblStylePr>
    <w:tblStylePr w:type="swCell">
      <w:tblPr/>
      <w:tcPr>
        <w:tcBorders>
          <w:top w:val="single" w:sz="4" w:space="0" w:color="6C95D6" w:themeColor="accent5" w:themeTint="99"/>
        </w:tcBorders>
      </w:tcPr>
    </w:tblStylePr>
  </w:style>
  <w:style w:type="table" w:styleId="7-6">
    <w:name w:val="Grid Table 7 Colorful Accent 6"/>
    <w:basedOn w:val="a4"/>
    <w:uiPriority w:val="52"/>
    <w:rsid w:val="007C6C0E"/>
    <w:pPr>
      <w:spacing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  <w:tblStylePr w:type="neCell">
      <w:tblPr/>
      <w:tcPr>
        <w:tcBorders>
          <w:bottom w:val="single" w:sz="4" w:space="0" w:color="A8D08D" w:themeColor="accent6" w:themeTint="99"/>
        </w:tcBorders>
      </w:tcPr>
    </w:tblStylePr>
    <w:tblStylePr w:type="nwCell">
      <w:tblPr/>
      <w:tcPr>
        <w:tcBorders>
          <w:bottom w:val="single" w:sz="4" w:space="0" w:color="A8D08D" w:themeColor="accent6" w:themeTint="99"/>
        </w:tcBorders>
      </w:tcPr>
    </w:tblStylePr>
    <w:tblStylePr w:type="seCell">
      <w:tblPr/>
      <w:tcPr>
        <w:tcBorders>
          <w:top w:val="single" w:sz="4" w:space="0" w:color="A8D08D" w:themeColor="accent6" w:themeTint="99"/>
        </w:tcBorders>
      </w:tcPr>
    </w:tblStylePr>
    <w:tblStylePr w:type="swCell">
      <w:tblPr/>
      <w:tcPr>
        <w:tcBorders>
          <w:top w:val="single" w:sz="4" w:space="0" w:color="A8D08D" w:themeColor="accent6" w:themeTint="99"/>
        </w:tcBorders>
      </w:tcPr>
    </w:tblStylePr>
  </w:style>
  <w:style w:type="character" w:customStyle="1" w:styleId="32">
    <w:name w:val="見出し 3 (文字)"/>
    <w:basedOn w:val="a3"/>
    <w:link w:val="31"/>
    <w:uiPriority w:val="9"/>
    <w:semiHidden/>
    <w:rsid w:val="007C6C0E"/>
    <w:rPr>
      <w:rFonts w:ascii="Meiryo UI" w:eastAsia="Meiryo UI" w:hAnsi="Meiryo UI" w:cstheme="majorBidi"/>
      <w:color w:val="1F4D78" w:themeColor="accent1" w:themeShade="7F"/>
      <w:sz w:val="24"/>
      <w:szCs w:val="24"/>
    </w:rPr>
  </w:style>
  <w:style w:type="character" w:customStyle="1" w:styleId="42">
    <w:name w:val="見出し 4 (文字)"/>
    <w:basedOn w:val="a3"/>
    <w:link w:val="41"/>
    <w:uiPriority w:val="9"/>
    <w:semiHidden/>
    <w:rsid w:val="007C6C0E"/>
    <w:rPr>
      <w:rFonts w:ascii="Meiryo UI" w:eastAsia="Meiryo UI" w:hAnsi="Meiryo UI" w:cstheme="majorBidi"/>
      <w:i/>
      <w:iCs/>
      <w:color w:val="1F4E79" w:themeColor="accent1" w:themeShade="80"/>
    </w:rPr>
  </w:style>
  <w:style w:type="character" w:customStyle="1" w:styleId="52">
    <w:name w:val="見出し 5 (文字)"/>
    <w:basedOn w:val="a3"/>
    <w:link w:val="51"/>
    <w:uiPriority w:val="9"/>
    <w:semiHidden/>
    <w:rsid w:val="007C6C0E"/>
    <w:rPr>
      <w:rFonts w:ascii="Meiryo UI" w:eastAsia="Meiryo UI" w:hAnsi="Meiryo UI" w:cstheme="majorBidi"/>
      <w:color w:val="1F4E79" w:themeColor="accent1" w:themeShade="80"/>
    </w:rPr>
  </w:style>
  <w:style w:type="character" w:customStyle="1" w:styleId="60">
    <w:name w:val="見出し 6 (文字)"/>
    <w:basedOn w:val="a3"/>
    <w:link w:val="6"/>
    <w:uiPriority w:val="9"/>
    <w:semiHidden/>
    <w:rsid w:val="007C6C0E"/>
    <w:rPr>
      <w:rFonts w:ascii="Meiryo UI" w:eastAsia="Meiryo UI" w:hAnsi="Meiryo UI" w:cstheme="majorBidi"/>
      <w:b/>
      <w:color w:val="1F4D78" w:themeColor="accent1" w:themeShade="7F"/>
    </w:rPr>
  </w:style>
  <w:style w:type="character" w:customStyle="1" w:styleId="70">
    <w:name w:val="見出し 7 (文字)"/>
    <w:basedOn w:val="a3"/>
    <w:link w:val="7"/>
    <w:uiPriority w:val="9"/>
    <w:semiHidden/>
    <w:rsid w:val="007C6C0E"/>
    <w:rPr>
      <w:rFonts w:ascii="Meiryo UI" w:eastAsia="Meiryo UI" w:hAnsi="Meiryo UI" w:cstheme="majorBidi"/>
      <w:i/>
      <w:iCs/>
      <w:color w:val="1F4D78" w:themeColor="accent1" w:themeShade="7F"/>
    </w:rPr>
  </w:style>
  <w:style w:type="character" w:customStyle="1" w:styleId="80">
    <w:name w:val="見出し 8 (文字)"/>
    <w:basedOn w:val="a3"/>
    <w:link w:val="8"/>
    <w:uiPriority w:val="9"/>
    <w:semiHidden/>
    <w:rsid w:val="007C6C0E"/>
    <w:rPr>
      <w:rFonts w:ascii="Meiryo UI" w:eastAsia="Meiryo UI" w:hAnsi="Meiryo UI" w:cstheme="majorBidi"/>
      <w:color w:val="272727" w:themeColor="text1" w:themeTint="D8"/>
      <w:szCs w:val="21"/>
    </w:rPr>
  </w:style>
  <w:style w:type="character" w:customStyle="1" w:styleId="90">
    <w:name w:val="見出し 9 (文字)"/>
    <w:basedOn w:val="a3"/>
    <w:link w:val="9"/>
    <w:uiPriority w:val="9"/>
    <w:semiHidden/>
    <w:rsid w:val="007C6C0E"/>
    <w:rPr>
      <w:rFonts w:ascii="Meiryo UI" w:eastAsia="Meiryo UI" w:hAnsi="Meiryo UI" w:cstheme="majorBidi"/>
      <w:i/>
      <w:iCs/>
      <w:color w:val="272727" w:themeColor="text1" w:themeTint="D8"/>
      <w:szCs w:val="21"/>
    </w:rPr>
  </w:style>
  <w:style w:type="character" w:styleId="HTML">
    <w:name w:val="HTML Acronym"/>
    <w:basedOn w:val="a3"/>
    <w:uiPriority w:val="99"/>
    <w:semiHidden/>
    <w:unhideWhenUsed/>
    <w:rsid w:val="007C6C0E"/>
    <w:rPr>
      <w:rFonts w:ascii="Meiryo UI" w:eastAsia="Meiryo UI" w:hAnsi="Meiryo UI"/>
    </w:rPr>
  </w:style>
  <w:style w:type="paragraph" w:styleId="HTML0">
    <w:name w:val="HTML Address"/>
    <w:basedOn w:val="a2"/>
    <w:link w:val="HTML1"/>
    <w:uiPriority w:val="99"/>
    <w:semiHidden/>
    <w:unhideWhenUsed/>
    <w:rsid w:val="007C6C0E"/>
    <w:pPr>
      <w:spacing w:before="0" w:line="240" w:lineRule="auto"/>
    </w:pPr>
    <w:rPr>
      <w:i/>
      <w:iCs/>
    </w:rPr>
  </w:style>
  <w:style w:type="character" w:customStyle="1" w:styleId="HTML1">
    <w:name w:val="HTML アドレス (文字)"/>
    <w:basedOn w:val="a3"/>
    <w:link w:val="HTML0"/>
    <w:uiPriority w:val="99"/>
    <w:semiHidden/>
    <w:rsid w:val="007C6C0E"/>
    <w:rPr>
      <w:rFonts w:ascii="Meiryo UI" w:eastAsia="Meiryo UI" w:hAnsi="Meiryo UI"/>
      <w:i/>
      <w:iCs/>
    </w:rPr>
  </w:style>
  <w:style w:type="character" w:styleId="HTML2">
    <w:name w:val="HTML Cite"/>
    <w:basedOn w:val="a3"/>
    <w:uiPriority w:val="99"/>
    <w:semiHidden/>
    <w:unhideWhenUsed/>
    <w:rsid w:val="007C6C0E"/>
    <w:rPr>
      <w:rFonts w:ascii="Meiryo UI" w:eastAsia="Meiryo UI" w:hAnsi="Meiryo UI"/>
      <w:i/>
      <w:iCs/>
    </w:rPr>
  </w:style>
  <w:style w:type="character" w:styleId="HTML3">
    <w:name w:val="HTML Code"/>
    <w:basedOn w:val="a3"/>
    <w:uiPriority w:val="99"/>
    <w:semiHidden/>
    <w:unhideWhenUsed/>
    <w:rsid w:val="007C6C0E"/>
    <w:rPr>
      <w:rFonts w:ascii="Meiryo UI" w:eastAsia="Meiryo UI" w:hAnsi="Meiryo UI"/>
      <w:sz w:val="22"/>
      <w:szCs w:val="20"/>
    </w:rPr>
  </w:style>
  <w:style w:type="character" w:styleId="HTML4">
    <w:name w:val="HTML Definition"/>
    <w:basedOn w:val="a3"/>
    <w:uiPriority w:val="99"/>
    <w:semiHidden/>
    <w:unhideWhenUsed/>
    <w:rsid w:val="007C6C0E"/>
    <w:rPr>
      <w:rFonts w:ascii="Meiryo UI" w:eastAsia="Meiryo UI" w:hAnsi="Meiryo UI"/>
      <w:i/>
      <w:iCs/>
    </w:rPr>
  </w:style>
  <w:style w:type="character" w:styleId="HTML5">
    <w:name w:val="HTML Keyboard"/>
    <w:basedOn w:val="a3"/>
    <w:uiPriority w:val="99"/>
    <w:semiHidden/>
    <w:unhideWhenUsed/>
    <w:rsid w:val="007C6C0E"/>
    <w:rPr>
      <w:rFonts w:ascii="Meiryo UI" w:eastAsia="Meiryo UI" w:hAnsi="Meiryo UI"/>
      <w:sz w:val="22"/>
      <w:szCs w:val="20"/>
    </w:rPr>
  </w:style>
  <w:style w:type="paragraph" w:styleId="HTML6">
    <w:name w:val="HTML Preformatted"/>
    <w:basedOn w:val="a2"/>
    <w:link w:val="HTML7"/>
    <w:uiPriority w:val="99"/>
    <w:semiHidden/>
    <w:unhideWhenUsed/>
    <w:rsid w:val="007C6C0E"/>
    <w:pPr>
      <w:spacing w:before="0" w:line="240" w:lineRule="auto"/>
    </w:pPr>
    <w:rPr>
      <w:szCs w:val="20"/>
    </w:rPr>
  </w:style>
  <w:style w:type="character" w:customStyle="1" w:styleId="HTML7">
    <w:name w:val="HTML 書式付き (文字)"/>
    <w:basedOn w:val="a3"/>
    <w:link w:val="HTML6"/>
    <w:uiPriority w:val="99"/>
    <w:semiHidden/>
    <w:rsid w:val="007C6C0E"/>
    <w:rPr>
      <w:rFonts w:ascii="Meiryo UI" w:eastAsia="Meiryo UI" w:hAnsi="Meiryo UI"/>
      <w:szCs w:val="20"/>
    </w:rPr>
  </w:style>
  <w:style w:type="character" w:styleId="HTML8">
    <w:name w:val="HTML Sample"/>
    <w:basedOn w:val="a3"/>
    <w:uiPriority w:val="99"/>
    <w:semiHidden/>
    <w:unhideWhenUsed/>
    <w:rsid w:val="007C6C0E"/>
    <w:rPr>
      <w:rFonts w:ascii="Meiryo UI" w:eastAsia="Meiryo UI" w:hAnsi="Meiryo UI"/>
      <w:sz w:val="24"/>
      <w:szCs w:val="24"/>
    </w:rPr>
  </w:style>
  <w:style w:type="character" w:styleId="HTML9">
    <w:name w:val="HTML Typewriter"/>
    <w:basedOn w:val="a3"/>
    <w:uiPriority w:val="99"/>
    <w:semiHidden/>
    <w:unhideWhenUsed/>
    <w:rsid w:val="007C6C0E"/>
    <w:rPr>
      <w:rFonts w:ascii="Meiryo UI" w:eastAsia="Meiryo UI" w:hAnsi="Meiryo UI"/>
      <w:sz w:val="22"/>
      <w:szCs w:val="20"/>
    </w:rPr>
  </w:style>
  <w:style w:type="character" w:styleId="HTMLa">
    <w:name w:val="HTML Variable"/>
    <w:basedOn w:val="a3"/>
    <w:uiPriority w:val="99"/>
    <w:semiHidden/>
    <w:unhideWhenUsed/>
    <w:rsid w:val="007C6C0E"/>
    <w:rPr>
      <w:rFonts w:ascii="Meiryo UI" w:eastAsia="Meiryo UI" w:hAnsi="Meiryo UI"/>
      <w:i/>
      <w:iCs/>
    </w:rPr>
  </w:style>
  <w:style w:type="paragraph" w:styleId="15">
    <w:name w:val="index 1"/>
    <w:basedOn w:val="a2"/>
    <w:next w:val="a2"/>
    <w:autoRedefine/>
    <w:uiPriority w:val="99"/>
    <w:semiHidden/>
    <w:unhideWhenUsed/>
    <w:rsid w:val="007C6C0E"/>
    <w:pPr>
      <w:spacing w:before="0" w:line="240" w:lineRule="auto"/>
      <w:ind w:left="220" w:hanging="220"/>
    </w:pPr>
  </w:style>
  <w:style w:type="paragraph" w:styleId="2b">
    <w:name w:val="index 2"/>
    <w:basedOn w:val="a2"/>
    <w:next w:val="a2"/>
    <w:autoRedefine/>
    <w:uiPriority w:val="99"/>
    <w:semiHidden/>
    <w:unhideWhenUsed/>
    <w:rsid w:val="007C6C0E"/>
    <w:pPr>
      <w:spacing w:before="0" w:line="240" w:lineRule="auto"/>
      <w:ind w:left="440" w:hanging="220"/>
    </w:pPr>
  </w:style>
  <w:style w:type="paragraph" w:styleId="38">
    <w:name w:val="index 3"/>
    <w:basedOn w:val="a2"/>
    <w:next w:val="a2"/>
    <w:autoRedefine/>
    <w:uiPriority w:val="99"/>
    <w:semiHidden/>
    <w:unhideWhenUsed/>
    <w:rsid w:val="007C6C0E"/>
    <w:pPr>
      <w:spacing w:before="0" w:line="240" w:lineRule="auto"/>
      <w:ind w:left="660" w:hanging="220"/>
    </w:pPr>
  </w:style>
  <w:style w:type="paragraph" w:styleId="44">
    <w:name w:val="index 4"/>
    <w:basedOn w:val="a2"/>
    <w:next w:val="a2"/>
    <w:autoRedefine/>
    <w:uiPriority w:val="99"/>
    <w:semiHidden/>
    <w:unhideWhenUsed/>
    <w:rsid w:val="007C6C0E"/>
    <w:pPr>
      <w:spacing w:before="0" w:line="240" w:lineRule="auto"/>
      <w:ind w:left="880" w:hanging="220"/>
    </w:pPr>
  </w:style>
  <w:style w:type="paragraph" w:styleId="54">
    <w:name w:val="index 5"/>
    <w:basedOn w:val="a2"/>
    <w:next w:val="a2"/>
    <w:autoRedefine/>
    <w:uiPriority w:val="99"/>
    <w:semiHidden/>
    <w:unhideWhenUsed/>
    <w:rsid w:val="007C6C0E"/>
    <w:pPr>
      <w:spacing w:before="0" w:line="240" w:lineRule="auto"/>
      <w:ind w:left="1100" w:hanging="220"/>
    </w:pPr>
  </w:style>
  <w:style w:type="paragraph" w:styleId="62">
    <w:name w:val="index 6"/>
    <w:basedOn w:val="a2"/>
    <w:next w:val="a2"/>
    <w:autoRedefine/>
    <w:uiPriority w:val="99"/>
    <w:semiHidden/>
    <w:unhideWhenUsed/>
    <w:rsid w:val="007C6C0E"/>
    <w:pPr>
      <w:spacing w:before="0" w:line="240" w:lineRule="auto"/>
      <w:ind w:left="1320" w:hanging="220"/>
    </w:pPr>
  </w:style>
  <w:style w:type="paragraph" w:styleId="72">
    <w:name w:val="index 7"/>
    <w:basedOn w:val="a2"/>
    <w:next w:val="a2"/>
    <w:autoRedefine/>
    <w:uiPriority w:val="99"/>
    <w:semiHidden/>
    <w:unhideWhenUsed/>
    <w:rsid w:val="007C6C0E"/>
    <w:pPr>
      <w:spacing w:before="0" w:line="240" w:lineRule="auto"/>
      <w:ind w:left="1540" w:hanging="220"/>
    </w:pPr>
  </w:style>
  <w:style w:type="paragraph" w:styleId="81">
    <w:name w:val="index 8"/>
    <w:basedOn w:val="a2"/>
    <w:next w:val="a2"/>
    <w:autoRedefine/>
    <w:uiPriority w:val="99"/>
    <w:semiHidden/>
    <w:unhideWhenUsed/>
    <w:rsid w:val="007C6C0E"/>
    <w:pPr>
      <w:spacing w:before="0" w:line="240" w:lineRule="auto"/>
      <w:ind w:left="1760" w:hanging="220"/>
    </w:pPr>
  </w:style>
  <w:style w:type="paragraph" w:styleId="91">
    <w:name w:val="index 9"/>
    <w:basedOn w:val="a2"/>
    <w:next w:val="a2"/>
    <w:autoRedefine/>
    <w:uiPriority w:val="99"/>
    <w:semiHidden/>
    <w:unhideWhenUsed/>
    <w:rsid w:val="007C6C0E"/>
    <w:pPr>
      <w:spacing w:before="0" w:line="240" w:lineRule="auto"/>
      <w:ind w:left="1980" w:hanging="220"/>
    </w:pPr>
  </w:style>
  <w:style w:type="paragraph" w:styleId="afff6">
    <w:name w:val="index heading"/>
    <w:basedOn w:val="a2"/>
    <w:next w:val="15"/>
    <w:uiPriority w:val="99"/>
    <w:semiHidden/>
    <w:unhideWhenUsed/>
    <w:rsid w:val="007C6C0E"/>
    <w:rPr>
      <w:rFonts w:cstheme="majorBidi"/>
      <w:b/>
      <w:bCs/>
    </w:rPr>
  </w:style>
  <w:style w:type="paragraph" w:styleId="2c">
    <w:name w:val="Intense Quote"/>
    <w:basedOn w:val="a2"/>
    <w:next w:val="a2"/>
    <w:link w:val="2d"/>
    <w:uiPriority w:val="30"/>
    <w:unhideWhenUsed/>
    <w:qFormat/>
    <w:rsid w:val="007C6C0E"/>
    <w:pPr>
      <w:pBdr>
        <w:top w:val="single" w:sz="4" w:space="10" w:color="1F4E79" w:themeColor="accent1" w:themeShade="80"/>
        <w:bottom w:val="single" w:sz="4" w:space="10" w:color="1F4E79" w:themeColor="accent1" w:themeShade="80"/>
      </w:pBdr>
      <w:spacing w:before="360" w:after="360"/>
      <w:jc w:val="center"/>
    </w:pPr>
    <w:rPr>
      <w:i/>
      <w:iCs/>
      <w:color w:val="1F4E79" w:themeColor="accent1" w:themeShade="80"/>
    </w:rPr>
  </w:style>
  <w:style w:type="character" w:customStyle="1" w:styleId="2d">
    <w:name w:val="引用文 2 (文字)"/>
    <w:basedOn w:val="a3"/>
    <w:link w:val="2c"/>
    <w:uiPriority w:val="30"/>
    <w:rsid w:val="007C6C0E"/>
    <w:rPr>
      <w:rFonts w:ascii="Meiryo UI" w:eastAsia="Meiryo UI" w:hAnsi="Meiryo UI"/>
      <w:i/>
      <w:iCs/>
      <w:color w:val="1F4E79" w:themeColor="accent1" w:themeShade="80"/>
    </w:rPr>
  </w:style>
  <w:style w:type="character" w:styleId="2e">
    <w:name w:val="Intense Reference"/>
    <w:basedOn w:val="a3"/>
    <w:uiPriority w:val="32"/>
    <w:unhideWhenUsed/>
    <w:qFormat/>
    <w:rsid w:val="007C6C0E"/>
    <w:rPr>
      <w:rFonts w:ascii="Meiryo UI" w:eastAsia="Meiryo UI" w:hAnsi="Meiryo UI"/>
      <w:b/>
      <w:bCs/>
      <w:caps w:val="0"/>
      <w:smallCaps/>
      <w:color w:val="1F4E79" w:themeColor="accent1" w:themeShade="80"/>
      <w:spacing w:val="0"/>
    </w:rPr>
  </w:style>
  <w:style w:type="table" w:styleId="39">
    <w:name w:val="Light Grid"/>
    <w:basedOn w:val="a4"/>
    <w:uiPriority w:val="62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3a">
    <w:name w:val="Light Grid Accent 1"/>
    <w:basedOn w:val="a4"/>
    <w:uiPriority w:val="62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  <w:insideH w:val="single" w:sz="8" w:space="0" w:color="5B9BD5" w:themeColor="accent1"/>
        <w:insideV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18" w:space="0" w:color="5B9BD5" w:themeColor="accent1"/>
          <w:right w:val="single" w:sz="8" w:space="0" w:color="5B9BD5" w:themeColor="accent1"/>
          <w:insideH w:val="nil"/>
          <w:insideV w:val="single" w:sz="8" w:space="0" w:color="5B9BD5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H w:val="nil"/>
          <w:insideV w:val="single" w:sz="8" w:space="0" w:color="5B9BD5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  <w:shd w:val="clear" w:color="auto" w:fill="D6E6F4" w:themeFill="accent1" w:themeFillTint="3F"/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V w:val="single" w:sz="8" w:space="0" w:color="5B9BD5" w:themeColor="accent1"/>
        </w:tcBorders>
        <w:shd w:val="clear" w:color="auto" w:fill="D6E6F4" w:themeFill="accent1" w:themeFillTint="3F"/>
      </w:tcPr>
    </w:tblStylePr>
    <w:tblStylePr w:type="band2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  <w:insideV w:val="single" w:sz="8" w:space="0" w:color="5B9BD5" w:themeColor="accent1"/>
        </w:tcBorders>
      </w:tcPr>
    </w:tblStylePr>
  </w:style>
  <w:style w:type="table" w:styleId="3b">
    <w:name w:val="Light Grid Accent 2"/>
    <w:basedOn w:val="a4"/>
    <w:uiPriority w:val="62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FF0000" w:themeColor="accent2"/>
        <w:left w:val="single" w:sz="8" w:space="0" w:color="FF0000" w:themeColor="accent2"/>
        <w:bottom w:val="single" w:sz="8" w:space="0" w:color="FF0000" w:themeColor="accent2"/>
        <w:right w:val="single" w:sz="8" w:space="0" w:color="FF0000" w:themeColor="accent2"/>
        <w:insideH w:val="single" w:sz="8" w:space="0" w:color="FF0000" w:themeColor="accent2"/>
        <w:insideV w:val="single" w:sz="8" w:space="0" w:color="FF0000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0000" w:themeColor="accent2"/>
          <w:left w:val="single" w:sz="8" w:space="0" w:color="FF0000" w:themeColor="accent2"/>
          <w:bottom w:val="single" w:sz="18" w:space="0" w:color="FF0000" w:themeColor="accent2"/>
          <w:right w:val="single" w:sz="8" w:space="0" w:color="FF0000" w:themeColor="accent2"/>
          <w:insideH w:val="nil"/>
          <w:insideV w:val="single" w:sz="8" w:space="0" w:color="FF0000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F0000" w:themeColor="accent2"/>
          <w:left w:val="single" w:sz="8" w:space="0" w:color="FF0000" w:themeColor="accent2"/>
          <w:bottom w:val="single" w:sz="8" w:space="0" w:color="FF0000" w:themeColor="accent2"/>
          <w:right w:val="single" w:sz="8" w:space="0" w:color="FF0000" w:themeColor="accent2"/>
          <w:insideH w:val="nil"/>
          <w:insideV w:val="single" w:sz="8" w:space="0" w:color="FF0000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0000" w:themeColor="accent2"/>
          <w:left w:val="single" w:sz="8" w:space="0" w:color="FF0000" w:themeColor="accent2"/>
          <w:bottom w:val="single" w:sz="8" w:space="0" w:color="FF0000" w:themeColor="accent2"/>
          <w:right w:val="single" w:sz="8" w:space="0" w:color="FF0000" w:themeColor="accent2"/>
        </w:tcBorders>
      </w:tcPr>
    </w:tblStylePr>
    <w:tblStylePr w:type="band1Vert">
      <w:tblPr/>
      <w:tcPr>
        <w:tcBorders>
          <w:top w:val="single" w:sz="8" w:space="0" w:color="FF0000" w:themeColor="accent2"/>
          <w:left w:val="single" w:sz="8" w:space="0" w:color="FF0000" w:themeColor="accent2"/>
          <w:bottom w:val="single" w:sz="8" w:space="0" w:color="FF0000" w:themeColor="accent2"/>
          <w:right w:val="single" w:sz="8" w:space="0" w:color="FF0000" w:themeColor="accent2"/>
        </w:tcBorders>
        <w:shd w:val="clear" w:color="auto" w:fill="FFC0C0" w:themeFill="accent2" w:themeFillTint="3F"/>
      </w:tcPr>
    </w:tblStylePr>
    <w:tblStylePr w:type="band1Horz">
      <w:tblPr/>
      <w:tcPr>
        <w:tcBorders>
          <w:top w:val="single" w:sz="8" w:space="0" w:color="FF0000" w:themeColor="accent2"/>
          <w:left w:val="single" w:sz="8" w:space="0" w:color="FF0000" w:themeColor="accent2"/>
          <w:bottom w:val="single" w:sz="8" w:space="0" w:color="FF0000" w:themeColor="accent2"/>
          <w:right w:val="single" w:sz="8" w:space="0" w:color="FF0000" w:themeColor="accent2"/>
          <w:insideV w:val="single" w:sz="8" w:space="0" w:color="FF0000" w:themeColor="accent2"/>
        </w:tcBorders>
        <w:shd w:val="clear" w:color="auto" w:fill="FFC0C0" w:themeFill="accent2" w:themeFillTint="3F"/>
      </w:tcPr>
    </w:tblStylePr>
    <w:tblStylePr w:type="band2Horz">
      <w:tblPr/>
      <w:tcPr>
        <w:tcBorders>
          <w:top w:val="single" w:sz="8" w:space="0" w:color="FF0000" w:themeColor="accent2"/>
          <w:left w:val="single" w:sz="8" w:space="0" w:color="FF0000" w:themeColor="accent2"/>
          <w:bottom w:val="single" w:sz="8" w:space="0" w:color="FF0000" w:themeColor="accent2"/>
          <w:right w:val="single" w:sz="8" w:space="0" w:color="FF0000" w:themeColor="accent2"/>
          <w:insideV w:val="single" w:sz="8" w:space="0" w:color="FF0000" w:themeColor="accent2"/>
        </w:tcBorders>
      </w:tcPr>
    </w:tblStylePr>
  </w:style>
  <w:style w:type="table" w:styleId="3c">
    <w:name w:val="Light Grid Accent 3"/>
    <w:basedOn w:val="a4"/>
    <w:uiPriority w:val="62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1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H w:val="nil"/>
          <w:insideV w:val="single" w:sz="8" w:space="0" w:color="A5A5A5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  <w:shd w:val="clear" w:color="auto" w:fill="E8E8E8" w:themeFill="accent3" w:themeFillTint="3F"/>
      </w:tcPr>
    </w:tblStylePr>
    <w:tblStylePr w:type="band2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  <w:insideV w:val="single" w:sz="8" w:space="0" w:color="A5A5A5" w:themeColor="accent3"/>
        </w:tcBorders>
      </w:tcPr>
    </w:tblStylePr>
  </w:style>
  <w:style w:type="table" w:styleId="3d">
    <w:name w:val="Light Grid Accent 4"/>
    <w:basedOn w:val="a4"/>
    <w:uiPriority w:val="62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1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H w:val="nil"/>
          <w:insideV w:val="single" w:sz="8" w:space="0" w:color="FFC000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  <w:shd w:val="clear" w:color="auto" w:fill="FFEFC0" w:themeFill="accent4" w:themeFillTint="3F"/>
      </w:tcPr>
    </w:tblStylePr>
    <w:tblStylePr w:type="band2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  <w:insideV w:val="single" w:sz="8" w:space="0" w:color="FFC000" w:themeColor="accent4"/>
        </w:tcBorders>
      </w:tcPr>
    </w:tblStylePr>
  </w:style>
  <w:style w:type="table" w:styleId="3e">
    <w:name w:val="Light Grid Accent 5"/>
    <w:basedOn w:val="a4"/>
    <w:uiPriority w:val="62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2B579A" w:themeColor="accent5"/>
        <w:left w:val="single" w:sz="8" w:space="0" w:color="2B579A" w:themeColor="accent5"/>
        <w:bottom w:val="single" w:sz="8" w:space="0" w:color="2B579A" w:themeColor="accent5"/>
        <w:right w:val="single" w:sz="8" w:space="0" w:color="2B579A" w:themeColor="accent5"/>
        <w:insideH w:val="single" w:sz="8" w:space="0" w:color="2B579A" w:themeColor="accent5"/>
        <w:insideV w:val="single" w:sz="8" w:space="0" w:color="2B579A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B579A" w:themeColor="accent5"/>
          <w:left w:val="single" w:sz="8" w:space="0" w:color="2B579A" w:themeColor="accent5"/>
          <w:bottom w:val="single" w:sz="18" w:space="0" w:color="2B579A" w:themeColor="accent5"/>
          <w:right w:val="single" w:sz="8" w:space="0" w:color="2B579A" w:themeColor="accent5"/>
          <w:insideH w:val="nil"/>
          <w:insideV w:val="single" w:sz="8" w:space="0" w:color="2B579A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2B579A" w:themeColor="accent5"/>
          <w:left w:val="single" w:sz="8" w:space="0" w:color="2B579A" w:themeColor="accent5"/>
          <w:bottom w:val="single" w:sz="8" w:space="0" w:color="2B579A" w:themeColor="accent5"/>
          <w:right w:val="single" w:sz="8" w:space="0" w:color="2B579A" w:themeColor="accent5"/>
          <w:insideH w:val="nil"/>
          <w:insideV w:val="single" w:sz="8" w:space="0" w:color="2B579A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2B579A" w:themeColor="accent5"/>
          <w:left w:val="single" w:sz="8" w:space="0" w:color="2B579A" w:themeColor="accent5"/>
          <w:bottom w:val="single" w:sz="8" w:space="0" w:color="2B579A" w:themeColor="accent5"/>
          <w:right w:val="single" w:sz="8" w:space="0" w:color="2B579A" w:themeColor="accent5"/>
        </w:tcBorders>
      </w:tcPr>
    </w:tblStylePr>
    <w:tblStylePr w:type="band1Vert">
      <w:tblPr/>
      <w:tcPr>
        <w:tcBorders>
          <w:top w:val="single" w:sz="8" w:space="0" w:color="2B579A" w:themeColor="accent5"/>
          <w:left w:val="single" w:sz="8" w:space="0" w:color="2B579A" w:themeColor="accent5"/>
          <w:bottom w:val="single" w:sz="8" w:space="0" w:color="2B579A" w:themeColor="accent5"/>
          <w:right w:val="single" w:sz="8" w:space="0" w:color="2B579A" w:themeColor="accent5"/>
        </w:tcBorders>
        <w:shd w:val="clear" w:color="auto" w:fill="C2D3EE" w:themeFill="accent5" w:themeFillTint="3F"/>
      </w:tcPr>
    </w:tblStylePr>
    <w:tblStylePr w:type="band1Horz">
      <w:tblPr/>
      <w:tcPr>
        <w:tcBorders>
          <w:top w:val="single" w:sz="8" w:space="0" w:color="2B579A" w:themeColor="accent5"/>
          <w:left w:val="single" w:sz="8" w:space="0" w:color="2B579A" w:themeColor="accent5"/>
          <w:bottom w:val="single" w:sz="8" w:space="0" w:color="2B579A" w:themeColor="accent5"/>
          <w:right w:val="single" w:sz="8" w:space="0" w:color="2B579A" w:themeColor="accent5"/>
          <w:insideV w:val="single" w:sz="8" w:space="0" w:color="2B579A" w:themeColor="accent5"/>
        </w:tcBorders>
        <w:shd w:val="clear" w:color="auto" w:fill="C2D3EE" w:themeFill="accent5" w:themeFillTint="3F"/>
      </w:tcPr>
    </w:tblStylePr>
    <w:tblStylePr w:type="band2Horz">
      <w:tblPr/>
      <w:tcPr>
        <w:tcBorders>
          <w:top w:val="single" w:sz="8" w:space="0" w:color="2B579A" w:themeColor="accent5"/>
          <w:left w:val="single" w:sz="8" w:space="0" w:color="2B579A" w:themeColor="accent5"/>
          <w:bottom w:val="single" w:sz="8" w:space="0" w:color="2B579A" w:themeColor="accent5"/>
          <w:right w:val="single" w:sz="8" w:space="0" w:color="2B579A" w:themeColor="accent5"/>
          <w:insideV w:val="single" w:sz="8" w:space="0" w:color="2B579A" w:themeColor="accent5"/>
        </w:tcBorders>
      </w:tcPr>
    </w:tblStylePr>
  </w:style>
  <w:style w:type="table" w:styleId="3f">
    <w:name w:val="Light Grid Accent 6"/>
    <w:basedOn w:val="a4"/>
    <w:uiPriority w:val="62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1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H w:val="nil"/>
          <w:insideV w:val="single" w:sz="8" w:space="0" w:color="70AD47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  <w:shd w:val="clear" w:color="auto" w:fill="DBEBD0" w:themeFill="accent6" w:themeFillTint="3F"/>
      </w:tcPr>
    </w:tblStylePr>
    <w:tblStylePr w:type="band2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  <w:insideV w:val="single" w:sz="8" w:space="0" w:color="70AD47" w:themeColor="accent6"/>
        </w:tcBorders>
      </w:tcPr>
    </w:tblStylePr>
  </w:style>
  <w:style w:type="table" w:styleId="2f">
    <w:name w:val="Light List"/>
    <w:basedOn w:val="a4"/>
    <w:uiPriority w:val="61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2f0">
    <w:name w:val="Light List Accent 1"/>
    <w:basedOn w:val="a4"/>
    <w:uiPriority w:val="61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  <w:tblStylePr w:type="band1Horz">
      <w:tblPr/>
      <w:tcPr>
        <w:tcBorders>
          <w:top w:val="single" w:sz="8" w:space="0" w:color="5B9BD5" w:themeColor="accent1"/>
          <w:left w:val="single" w:sz="8" w:space="0" w:color="5B9BD5" w:themeColor="accent1"/>
          <w:bottom w:val="single" w:sz="8" w:space="0" w:color="5B9BD5" w:themeColor="accent1"/>
          <w:right w:val="single" w:sz="8" w:space="0" w:color="5B9BD5" w:themeColor="accent1"/>
        </w:tcBorders>
      </w:tcPr>
    </w:tblStylePr>
  </w:style>
  <w:style w:type="table" w:styleId="2f1">
    <w:name w:val="Light List Accent 2"/>
    <w:basedOn w:val="a4"/>
    <w:uiPriority w:val="61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FF0000" w:themeColor="accent2"/>
        <w:left w:val="single" w:sz="8" w:space="0" w:color="FF0000" w:themeColor="accent2"/>
        <w:bottom w:val="single" w:sz="8" w:space="0" w:color="FF0000" w:themeColor="accent2"/>
        <w:right w:val="single" w:sz="8" w:space="0" w:color="FF0000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0000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0000" w:themeColor="accent2"/>
          <w:left w:val="single" w:sz="8" w:space="0" w:color="FF0000" w:themeColor="accent2"/>
          <w:bottom w:val="single" w:sz="8" w:space="0" w:color="FF0000" w:themeColor="accent2"/>
          <w:right w:val="single" w:sz="8" w:space="0" w:color="FF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0000" w:themeColor="accent2"/>
          <w:left w:val="single" w:sz="8" w:space="0" w:color="FF0000" w:themeColor="accent2"/>
          <w:bottom w:val="single" w:sz="8" w:space="0" w:color="FF0000" w:themeColor="accent2"/>
          <w:right w:val="single" w:sz="8" w:space="0" w:color="FF0000" w:themeColor="accent2"/>
        </w:tcBorders>
      </w:tcPr>
    </w:tblStylePr>
    <w:tblStylePr w:type="band1Horz">
      <w:tblPr/>
      <w:tcPr>
        <w:tcBorders>
          <w:top w:val="single" w:sz="8" w:space="0" w:color="FF0000" w:themeColor="accent2"/>
          <w:left w:val="single" w:sz="8" w:space="0" w:color="FF0000" w:themeColor="accent2"/>
          <w:bottom w:val="single" w:sz="8" w:space="0" w:color="FF0000" w:themeColor="accent2"/>
          <w:right w:val="single" w:sz="8" w:space="0" w:color="FF0000" w:themeColor="accent2"/>
        </w:tcBorders>
      </w:tcPr>
    </w:tblStylePr>
  </w:style>
  <w:style w:type="table" w:styleId="2f2">
    <w:name w:val="Light List Accent 3"/>
    <w:basedOn w:val="a4"/>
    <w:uiPriority w:val="61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  <w:tblStylePr w:type="band1Horz">
      <w:tblPr/>
      <w:tcPr>
        <w:tcBorders>
          <w:top w:val="single" w:sz="8" w:space="0" w:color="A5A5A5" w:themeColor="accent3"/>
          <w:left w:val="single" w:sz="8" w:space="0" w:color="A5A5A5" w:themeColor="accent3"/>
          <w:bottom w:val="single" w:sz="8" w:space="0" w:color="A5A5A5" w:themeColor="accent3"/>
          <w:right w:val="single" w:sz="8" w:space="0" w:color="A5A5A5" w:themeColor="accent3"/>
        </w:tcBorders>
      </w:tcPr>
    </w:tblStylePr>
  </w:style>
  <w:style w:type="table" w:styleId="2f3">
    <w:name w:val="Light List Accent 4"/>
    <w:basedOn w:val="a4"/>
    <w:uiPriority w:val="61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  <w:tblStylePr w:type="band1Horz">
      <w:tblPr/>
      <w:tcPr>
        <w:tcBorders>
          <w:top w:val="single" w:sz="8" w:space="0" w:color="FFC000" w:themeColor="accent4"/>
          <w:left w:val="single" w:sz="8" w:space="0" w:color="FFC000" w:themeColor="accent4"/>
          <w:bottom w:val="single" w:sz="8" w:space="0" w:color="FFC000" w:themeColor="accent4"/>
          <w:right w:val="single" w:sz="8" w:space="0" w:color="FFC000" w:themeColor="accent4"/>
        </w:tcBorders>
      </w:tcPr>
    </w:tblStylePr>
  </w:style>
  <w:style w:type="table" w:styleId="2f4">
    <w:name w:val="Light List Accent 5"/>
    <w:basedOn w:val="a4"/>
    <w:uiPriority w:val="61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2B579A" w:themeColor="accent5"/>
        <w:left w:val="single" w:sz="8" w:space="0" w:color="2B579A" w:themeColor="accent5"/>
        <w:bottom w:val="single" w:sz="8" w:space="0" w:color="2B579A" w:themeColor="accent5"/>
        <w:right w:val="single" w:sz="8" w:space="0" w:color="2B579A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2B579A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2B579A" w:themeColor="accent5"/>
          <w:left w:val="single" w:sz="8" w:space="0" w:color="2B579A" w:themeColor="accent5"/>
          <w:bottom w:val="single" w:sz="8" w:space="0" w:color="2B579A" w:themeColor="accent5"/>
          <w:right w:val="single" w:sz="8" w:space="0" w:color="2B579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2B579A" w:themeColor="accent5"/>
          <w:left w:val="single" w:sz="8" w:space="0" w:color="2B579A" w:themeColor="accent5"/>
          <w:bottom w:val="single" w:sz="8" w:space="0" w:color="2B579A" w:themeColor="accent5"/>
          <w:right w:val="single" w:sz="8" w:space="0" w:color="2B579A" w:themeColor="accent5"/>
        </w:tcBorders>
      </w:tcPr>
    </w:tblStylePr>
    <w:tblStylePr w:type="band1Horz">
      <w:tblPr/>
      <w:tcPr>
        <w:tcBorders>
          <w:top w:val="single" w:sz="8" w:space="0" w:color="2B579A" w:themeColor="accent5"/>
          <w:left w:val="single" w:sz="8" w:space="0" w:color="2B579A" w:themeColor="accent5"/>
          <w:bottom w:val="single" w:sz="8" w:space="0" w:color="2B579A" w:themeColor="accent5"/>
          <w:right w:val="single" w:sz="8" w:space="0" w:color="2B579A" w:themeColor="accent5"/>
        </w:tcBorders>
      </w:tcPr>
    </w:tblStylePr>
  </w:style>
  <w:style w:type="table" w:styleId="2f5">
    <w:name w:val="Light List Accent 6"/>
    <w:basedOn w:val="a4"/>
    <w:uiPriority w:val="61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  <w:tblStylePr w:type="band1Horz">
      <w:tblPr/>
      <w:tcPr>
        <w:tcBorders>
          <w:top w:val="single" w:sz="8" w:space="0" w:color="70AD47" w:themeColor="accent6"/>
          <w:left w:val="single" w:sz="8" w:space="0" w:color="70AD47" w:themeColor="accent6"/>
          <w:bottom w:val="single" w:sz="8" w:space="0" w:color="70AD47" w:themeColor="accent6"/>
          <w:right w:val="single" w:sz="8" w:space="0" w:color="70AD47" w:themeColor="accent6"/>
        </w:tcBorders>
      </w:tcPr>
    </w:tblStylePr>
  </w:style>
  <w:style w:type="table" w:styleId="16">
    <w:name w:val="Light Shading"/>
    <w:basedOn w:val="a4"/>
    <w:uiPriority w:val="60"/>
    <w:semiHidden/>
    <w:unhideWhenUsed/>
    <w:rsid w:val="007C6C0E"/>
    <w:pPr>
      <w:spacing w:before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17">
    <w:name w:val="Light Shading Accent 1"/>
    <w:basedOn w:val="a4"/>
    <w:uiPriority w:val="60"/>
    <w:semiHidden/>
    <w:unhideWhenUsed/>
    <w:rsid w:val="007C6C0E"/>
    <w:pPr>
      <w:spacing w:before="0"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5B9BD5" w:themeColor="accent1"/>
          <w:left w:val="nil"/>
          <w:bottom w:val="single" w:sz="8" w:space="0" w:color="5B9BD5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</w:style>
  <w:style w:type="table" w:styleId="18">
    <w:name w:val="Light Shading Accent 2"/>
    <w:basedOn w:val="a4"/>
    <w:uiPriority w:val="60"/>
    <w:semiHidden/>
    <w:unhideWhenUsed/>
    <w:rsid w:val="007C6C0E"/>
    <w:pPr>
      <w:spacing w:before="0" w:line="240" w:lineRule="auto"/>
    </w:pPr>
    <w:rPr>
      <w:color w:val="BF0000" w:themeColor="accent2" w:themeShade="BF"/>
    </w:rPr>
    <w:tblPr>
      <w:tblStyleRowBandSize w:val="1"/>
      <w:tblStyleColBandSize w:val="1"/>
      <w:tblBorders>
        <w:top w:val="single" w:sz="8" w:space="0" w:color="FF0000" w:themeColor="accent2"/>
        <w:bottom w:val="single" w:sz="8" w:space="0" w:color="FF0000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0000" w:themeColor="accent2"/>
          <w:left w:val="nil"/>
          <w:bottom w:val="single" w:sz="8" w:space="0" w:color="FF0000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0000" w:themeColor="accent2"/>
          <w:left w:val="nil"/>
          <w:bottom w:val="single" w:sz="8" w:space="0" w:color="FF0000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C0C0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C0C0" w:themeFill="accent2" w:themeFillTint="3F"/>
      </w:tcPr>
    </w:tblStylePr>
  </w:style>
  <w:style w:type="table" w:styleId="19">
    <w:name w:val="Light Shading Accent 3"/>
    <w:basedOn w:val="a4"/>
    <w:uiPriority w:val="60"/>
    <w:semiHidden/>
    <w:unhideWhenUsed/>
    <w:rsid w:val="007C6C0E"/>
    <w:pPr>
      <w:spacing w:before="0"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table" w:styleId="1a">
    <w:name w:val="Light Shading Accent 4"/>
    <w:basedOn w:val="a4"/>
    <w:uiPriority w:val="60"/>
    <w:semiHidden/>
    <w:unhideWhenUsed/>
    <w:rsid w:val="007C6C0E"/>
    <w:pPr>
      <w:spacing w:before="0" w:line="240" w:lineRule="auto"/>
    </w:pPr>
    <w:rPr>
      <w:color w:val="BF8F00" w:themeColor="accent4" w:themeShade="BF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FC000" w:themeColor="accent4"/>
          <w:left w:val="nil"/>
          <w:bottom w:val="single" w:sz="8" w:space="0" w:color="FFC000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</w:style>
  <w:style w:type="table" w:styleId="1b">
    <w:name w:val="Light Shading Accent 5"/>
    <w:basedOn w:val="a4"/>
    <w:uiPriority w:val="60"/>
    <w:semiHidden/>
    <w:unhideWhenUsed/>
    <w:rsid w:val="007C6C0E"/>
    <w:pPr>
      <w:spacing w:before="0" w:line="240" w:lineRule="auto"/>
    </w:pPr>
    <w:rPr>
      <w:color w:val="204173" w:themeColor="accent5" w:themeShade="BF"/>
    </w:rPr>
    <w:tblPr>
      <w:tblStyleRowBandSize w:val="1"/>
      <w:tblStyleColBandSize w:val="1"/>
      <w:tblBorders>
        <w:top w:val="single" w:sz="8" w:space="0" w:color="2B579A" w:themeColor="accent5"/>
        <w:bottom w:val="single" w:sz="8" w:space="0" w:color="2B579A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B579A" w:themeColor="accent5"/>
          <w:left w:val="nil"/>
          <w:bottom w:val="single" w:sz="8" w:space="0" w:color="2B579A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B579A" w:themeColor="accent5"/>
          <w:left w:val="nil"/>
          <w:bottom w:val="single" w:sz="8" w:space="0" w:color="2B579A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2D3EE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2D3EE" w:themeFill="accent5" w:themeFillTint="3F"/>
      </w:tcPr>
    </w:tblStylePr>
  </w:style>
  <w:style w:type="table" w:styleId="1c">
    <w:name w:val="Light Shading Accent 6"/>
    <w:basedOn w:val="a4"/>
    <w:uiPriority w:val="60"/>
    <w:semiHidden/>
    <w:unhideWhenUsed/>
    <w:rsid w:val="007C6C0E"/>
    <w:pPr>
      <w:spacing w:before="0"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8" w:space="0" w:color="70AD47" w:themeColor="accent6"/>
        <w:bottom w:val="single" w:sz="8" w:space="0" w:color="70AD47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 w:themeColor="accent6"/>
          <w:left w:val="nil"/>
          <w:bottom w:val="single" w:sz="8" w:space="0" w:color="70AD47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 w:themeColor="accent6"/>
          <w:left w:val="nil"/>
          <w:bottom w:val="single" w:sz="8" w:space="0" w:color="70AD47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</w:style>
  <w:style w:type="character" w:styleId="afff7">
    <w:name w:val="line number"/>
    <w:basedOn w:val="a3"/>
    <w:uiPriority w:val="99"/>
    <w:semiHidden/>
    <w:unhideWhenUsed/>
    <w:rsid w:val="007C6C0E"/>
    <w:rPr>
      <w:rFonts w:ascii="Meiryo UI" w:eastAsia="Meiryo UI" w:hAnsi="Meiryo UI"/>
    </w:rPr>
  </w:style>
  <w:style w:type="paragraph" w:styleId="afff8">
    <w:name w:val="List"/>
    <w:basedOn w:val="a2"/>
    <w:uiPriority w:val="99"/>
    <w:semiHidden/>
    <w:unhideWhenUsed/>
    <w:rsid w:val="007C6C0E"/>
    <w:pPr>
      <w:ind w:left="360" w:hanging="360"/>
      <w:contextualSpacing/>
    </w:pPr>
  </w:style>
  <w:style w:type="paragraph" w:styleId="2f6">
    <w:name w:val="List 2"/>
    <w:basedOn w:val="a2"/>
    <w:uiPriority w:val="99"/>
    <w:semiHidden/>
    <w:unhideWhenUsed/>
    <w:rsid w:val="007C6C0E"/>
    <w:pPr>
      <w:ind w:left="720" w:hanging="360"/>
      <w:contextualSpacing/>
    </w:pPr>
  </w:style>
  <w:style w:type="paragraph" w:styleId="3f0">
    <w:name w:val="List 3"/>
    <w:basedOn w:val="a2"/>
    <w:uiPriority w:val="99"/>
    <w:semiHidden/>
    <w:unhideWhenUsed/>
    <w:rsid w:val="007C6C0E"/>
    <w:pPr>
      <w:ind w:left="1080" w:hanging="360"/>
      <w:contextualSpacing/>
    </w:pPr>
  </w:style>
  <w:style w:type="paragraph" w:styleId="45">
    <w:name w:val="List 4"/>
    <w:basedOn w:val="a2"/>
    <w:uiPriority w:val="99"/>
    <w:semiHidden/>
    <w:unhideWhenUsed/>
    <w:rsid w:val="007C6C0E"/>
    <w:pPr>
      <w:ind w:left="1440" w:hanging="360"/>
      <w:contextualSpacing/>
    </w:pPr>
  </w:style>
  <w:style w:type="paragraph" w:styleId="55">
    <w:name w:val="List 5"/>
    <w:basedOn w:val="a2"/>
    <w:uiPriority w:val="99"/>
    <w:semiHidden/>
    <w:unhideWhenUsed/>
    <w:rsid w:val="007C6C0E"/>
    <w:pPr>
      <w:ind w:left="1800" w:hanging="360"/>
      <w:contextualSpacing/>
    </w:pPr>
  </w:style>
  <w:style w:type="paragraph" w:styleId="20">
    <w:name w:val="List Bullet 2"/>
    <w:basedOn w:val="a2"/>
    <w:uiPriority w:val="99"/>
    <w:semiHidden/>
    <w:unhideWhenUsed/>
    <w:rsid w:val="007C6C0E"/>
    <w:pPr>
      <w:numPr>
        <w:numId w:val="11"/>
      </w:numPr>
      <w:contextualSpacing/>
    </w:pPr>
  </w:style>
  <w:style w:type="paragraph" w:styleId="30">
    <w:name w:val="List Bullet 3"/>
    <w:basedOn w:val="a2"/>
    <w:uiPriority w:val="99"/>
    <w:semiHidden/>
    <w:unhideWhenUsed/>
    <w:rsid w:val="007C6C0E"/>
    <w:pPr>
      <w:numPr>
        <w:numId w:val="12"/>
      </w:numPr>
      <w:contextualSpacing/>
    </w:pPr>
  </w:style>
  <w:style w:type="paragraph" w:styleId="40">
    <w:name w:val="List Bullet 4"/>
    <w:basedOn w:val="a2"/>
    <w:uiPriority w:val="99"/>
    <w:semiHidden/>
    <w:unhideWhenUsed/>
    <w:rsid w:val="007C6C0E"/>
    <w:pPr>
      <w:numPr>
        <w:numId w:val="13"/>
      </w:numPr>
      <w:contextualSpacing/>
    </w:pPr>
  </w:style>
  <w:style w:type="paragraph" w:styleId="50">
    <w:name w:val="List Bullet 5"/>
    <w:basedOn w:val="a2"/>
    <w:uiPriority w:val="99"/>
    <w:semiHidden/>
    <w:unhideWhenUsed/>
    <w:rsid w:val="007C6C0E"/>
    <w:pPr>
      <w:numPr>
        <w:numId w:val="14"/>
      </w:numPr>
      <w:contextualSpacing/>
    </w:pPr>
  </w:style>
  <w:style w:type="paragraph" w:styleId="afff9">
    <w:name w:val="List Continue"/>
    <w:basedOn w:val="a2"/>
    <w:uiPriority w:val="99"/>
    <w:semiHidden/>
    <w:unhideWhenUsed/>
    <w:rsid w:val="007C6C0E"/>
    <w:pPr>
      <w:spacing w:after="120"/>
      <w:ind w:left="360"/>
      <w:contextualSpacing/>
    </w:pPr>
  </w:style>
  <w:style w:type="paragraph" w:styleId="2f7">
    <w:name w:val="List Continue 2"/>
    <w:basedOn w:val="a2"/>
    <w:uiPriority w:val="99"/>
    <w:semiHidden/>
    <w:unhideWhenUsed/>
    <w:rsid w:val="007C6C0E"/>
    <w:pPr>
      <w:spacing w:after="120"/>
      <w:ind w:left="720"/>
      <w:contextualSpacing/>
    </w:pPr>
  </w:style>
  <w:style w:type="paragraph" w:styleId="3f1">
    <w:name w:val="List Continue 3"/>
    <w:basedOn w:val="a2"/>
    <w:uiPriority w:val="99"/>
    <w:semiHidden/>
    <w:unhideWhenUsed/>
    <w:rsid w:val="007C6C0E"/>
    <w:pPr>
      <w:spacing w:after="120"/>
      <w:ind w:left="1080"/>
      <w:contextualSpacing/>
    </w:pPr>
  </w:style>
  <w:style w:type="paragraph" w:styleId="46">
    <w:name w:val="List Continue 4"/>
    <w:basedOn w:val="a2"/>
    <w:uiPriority w:val="99"/>
    <w:semiHidden/>
    <w:unhideWhenUsed/>
    <w:rsid w:val="007C6C0E"/>
    <w:pPr>
      <w:spacing w:after="120"/>
      <w:ind w:left="1440"/>
      <w:contextualSpacing/>
    </w:pPr>
  </w:style>
  <w:style w:type="paragraph" w:styleId="56">
    <w:name w:val="List Continue 5"/>
    <w:basedOn w:val="a2"/>
    <w:uiPriority w:val="99"/>
    <w:semiHidden/>
    <w:unhideWhenUsed/>
    <w:rsid w:val="007C6C0E"/>
    <w:pPr>
      <w:spacing w:after="120"/>
      <w:ind w:left="1800"/>
      <w:contextualSpacing/>
    </w:pPr>
  </w:style>
  <w:style w:type="paragraph" w:styleId="2">
    <w:name w:val="List Number 2"/>
    <w:basedOn w:val="a2"/>
    <w:uiPriority w:val="99"/>
    <w:semiHidden/>
    <w:unhideWhenUsed/>
    <w:rsid w:val="007C6C0E"/>
    <w:pPr>
      <w:numPr>
        <w:numId w:val="15"/>
      </w:numPr>
      <w:contextualSpacing/>
    </w:pPr>
  </w:style>
  <w:style w:type="paragraph" w:styleId="3">
    <w:name w:val="List Number 3"/>
    <w:basedOn w:val="a2"/>
    <w:uiPriority w:val="99"/>
    <w:semiHidden/>
    <w:unhideWhenUsed/>
    <w:rsid w:val="007C6C0E"/>
    <w:pPr>
      <w:numPr>
        <w:numId w:val="16"/>
      </w:numPr>
      <w:contextualSpacing/>
    </w:pPr>
  </w:style>
  <w:style w:type="paragraph" w:styleId="4">
    <w:name w:val="List Number 4"/>
    <w:basedOn w:val="a2"/>
    <w:uiPriority w:val="99"/>
    <w:semiHidden/>
    <w:unhideWhenUsed/>
    <w:rsid w:val="007C6C0E"/>
    <w:pPr>
      <w:numPr>
        <w:numId w:val="17"/>
      </w:numPr>
      <w:contextualSpacing/>
    </w:pPr>
  </w:style>
  <w:style w:type="paragraph" w:styleId="5">
    <w:name w:val="List Number 5"/>
    <w:basedOn w:val="a2"/>
    <w:uiPriority w:val="99"/>
    <w:semiHidden/>
    <w:unhideWhenUsed/>
    <w:rsid w:val="007C6C0E"/>
    <w:pPr>
      <w:numPr>
        <w:numId w:val="18"/>
      </w:numPr>
      <w:contextualSpacing/>
    </w:pPr>
  </w:style>
  <w:style w:type="paragraph" w:styleId="afffa">
    <w:name w:val="List Paragraph"/>
    <w:basedOn w:val="a2"/>
    <w:uiPriority w:val="34"/>
    <w:unhideWhenUsed/>
    <w:qFormat/>
    <w:rsid w:val="007C6C0E"/>
    <w:pPr>
      <w:ind w:left="720"/>
      <w:contextualSpacing/>
    </w:pPr>
  </w:style>
  <w:style w:type="table" w:styleId="1d">
    <w:name w:val="List Table 1 Light"/>
    <w:basedOn w:val="a4"/>
    <w:uiPriority w:val="46"/>
    <w:rsid w:val="007C6C0E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1-10">
    <w:name w:val="List Table 1 Light Accent 1"/>
    <w:basedOn w:val="a4"/>
    <w:uiPriority w:val="46"/>
    <w:rsid w:val="007C6C0E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1-20">
    <w:name w:val="List Table 1 Light Accent 2"/>
    <w:basedOn w:val="a4"/>
    <w:uiPriority w:val="46"/>
    <w:rsid w:val="007C6C0E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6666" w:themeColor="accent2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F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CCC" w:themeFill="accent2" w:themeFillTint="33"/>
      </w:tcPr>
    </w:tblStylePr>
    <w:tblStylePr w:type="band1Horz">
      <w:tblPr/>
      <w:tcPr>
        <w:shd w:val="clear" w:color="auto" w:fill="FFCCCC" w:themeFill="accent2" w:themeFillTint="33"/>
      </w:tcPr>
    </w:tblStylePr>
  </w:style>
  <w:style w:type="table" w:styleId="1-30">
    <w:name w:val="List Table 1 Light Accent 3"/>
    <w:basedOn w:val="a4"/>
    <w:uiPriority w:val="46"/>
    <w:rsid w:val="007C6C0E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1-40">
    <w:name w:val="List Table 1 Light Accent 4"/>
    <w:basedOn w:val="a4"/>
    <w:uiPriority w:val="46"/>
    <w:rsid w:val="007C6C0E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D966" w:themeColor="accent4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1-50">
    <w:name w:val="List Table 1 Light Accent 5"/>
    <w:basedOn w:val="a4"/>
    <w:uiPriority w:val="46"/>
    <w:rsid w:val="007C6C0E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6C95D6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6C95D6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BF1" w:themeFill="accent5" w:themeFillTint="33"/>
      </w:tcPr>
    </w:tblStylePr>
    <w:tblStylePr w:type="band1Horz">
      <w:tblPr/>
      <w:tcPr>
        <w:shd w:val="clear" w:color="auto" w:fill="CEDBF1" w:themeFill="accent5" w:themeFillTint="33"/>
      </w:tcPr>
    </w:tblStylePr>
  </w:style>
  <w:style w:type="table" w:styleId="1-60">
    <w:name w:val="List Table 1 Light Accent 6"/>
    <w:basedOn w:val="a4"/>
    <w:uiPriority w:val="46"/>
    <w:rsid w:val="007C6C0E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A8D08D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2f8">
    <w:name w:val="List Table 2"/>
    <w:basedOn w:val="a4"/>
    <w:uiPriority w:val="47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2-10">
    <w:name w:val="List Table 2 Accent 1"/>
    <w:basedOn w:val="a4"/>
    <w:uiPriority w:val="47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bottom w:val="single" w:sz="4" w:space="0" w:color="9CC2E5" w:themeColor="accent1" w:themeTint="99"/>
        <w:insideH w:val="single" w:sz="4" w:space="0" w:color="9CC2E5" w:themeColor="accent1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2-20">
    <w:name w:val="List Table 2 Accent 2"/>
    <w:basedOn w:val="a4"/>
    <w:uiPriority w:val="47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FF6666" w:themeColor="accent2" w:themeTint="99"/>
        <w:bottom w:val="single" w:sz="4" w:space="0" w:color="FF6666" w:themeColor="accent2" w:themeTint="99"/>
        <w:insideH w:val="single" w:sz="4" w:space="0" w:color="FF6666" w:themeColor="accent2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CCC" w:themeFill="accent2" w:themeFillTint="33"/>
      </w:tcPr>
    </w:tblStylePr>
    <w:tblStylePr w:type="band1Horz">
      <w:tblPr/>
      <w:tcPr>
        <w:shd w:val="clear" w:color="auto" w:fill="FFCCCC" w:themeFill="accent2" w:themeFillTint="33"/>
      </w:tcPr>
    </w:tblStylePr>
  </w:style>
  <w:style w:type="table" w:styleId="2-30">
    <w:name w:val="List Table 2 Accent 3"/>
    <w:basedOn w:val="a4"/>
    <w:uiPriority w:val="47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bottom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2-40">
    <w:name w:val="List Table 2 Accent 4"/>
    <w:basedOn w:val="a4"/>
    <w:uiPriority w:val="47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bottom w:val="single" w:sz="4" w:space="0" w:color="FFD966" w:themeColor="accent4" w:themeTint="99"/>
        <w:insideH w:val="single" w:sz="4" w:space="0" w:color="FFD966" w:themeColor="accent4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2-50">
    <w:name w:val="List Table 2 Accent 5"/>
    <w:basedOn w:val="a4"/>
    <w:uiPriority w:val="47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6C95D6" w:themeColor="accent5" w:themeTint="99"/>
        <w:bottom w:val="single" w:sz="4" w:space="0" w:color="6C95D6" w:themeColor="accent5" w:themeTint="99"/>
        <w:insideH w:val="single" w:sz="4" w:space="0" w:color="6C95D6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BF1" w:themeFill="accent5" w:themeFillTint="33"/>
      </w:tcPr>
    </w:tblStylePr>
    <w:tblStylePr w:type="band1Horz">
      <w:tblPr/>
      <w:tcPr>
        <w:shd w:val="clear" w:color="auto" w:fill="CEDBF1" w:themeFill="accent5" w:themeFillTint="33"/>
      </w:tcPr>
    </w:tblStylePr>
  </w:style>
  <w:style w:type="table" w:styleId="2-60">
    <w:name w:val="List Table 2 Accent 6"/>
    <w:basedOn w:val="a4"/>
    <w:uiPriority w:val="47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bottom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3f2">
    <w:name w:val="List Table 3"/>
    <w:basedOn w:val="a4"/>
    <w:uiPriority w:val="48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3-10">
    <w:name w:val="List Table 3 Accent 1"/>
    <w:basedOn w:val="a4"/>
    <w:uiPriority w:val="48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tblPr/>
      <w:tcPr>
        <w:tcBorders>
          <w:top w:val="single" w:sz="4" w:space="0" w:color="5B9BD5" w:themeColor="accent1"/>
          <w:bottom w:val="single" w:sz="4" w:space="0" w:color="5B9BD5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B9BD5" w:themeColor="accent1"/>
          <w:left w:val="nil"/>
        </w:tcBorders>
      </w:tcPr>
    </w:tblStylePr>
    <w:tblStylePr w:type="swCell">
      <w:tblPr/>
      <w:tcPr>
        <w:tcBorders>
          <w:top w:val="double" w:sz="4" w:space="0" w:color="5B9BD5" w:themeColor="accent1"/>
          <w:right w:val="nil"/>
        </w:tcBorders>
      </w:tcPr>
    </w:tblStylePr>
  </w:style>
  <w:style w:type="table" w:styleId="3-20">
    <w:name w:val="List Table 3 Accent 2"/>
    <w:basedOn w:val="a4"/>
    <w:uiPriority w:val="48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FF0000" w:themeColor="accent2"/>
        <w:left w:val="single" w:sz="4" w:space="0" w:color="FF0000" w:themeColor="accent2"/>
        <w:bottom w:val="single" w:sz="4" w:space="0" w:color="FF0000" w:themeColor="accent2"/>
        <w:right w:val="single" w:sz="4" w:space="0" w:color="FF0000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F0000" w:themeFill="accent2"/>
      </w:tcPr>
    </w:tblStylePr>
    <w:tblStylePr w:type="lastRow">
      <w:rPr>
        <w:b/>
        <w:bCs/>
      </w:rPr>
      <w:tblPr/>
      <w:tcPr>
        <w:tcBorders>
          <w:top w:val="double" w:sz="4" w:space="0" w:color="FF0000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F0000" w:themeColor="accent2"/>
          <w:right w:val="single" w:sz="4" w:space="0" w:color="FF0000" w:themeColor="accent2"/>
        </w:tcBorders>
      </w:tcPr>
    </w:tblStylePr>
    <w:tblStylePr w:type="band1Horz">
      <w:tblPr/>
      <w:tcPr>
        <w:tcBorders>
          <w:top w:val="single" w:sz="4" w:space="0" w:color="FF0000" w:themeColor="accent2"/>
          <w:bottom w:val="single" w:sz="4" w:space="0" w:color="FF0000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F0000" w:themeColor="accent2"/>
          <w:left w:val="nil"/>
        </w:tcBorders>
      </w:tcPr>
    </w:tblStylePr>
    <w:tblStylePr w:type="swCell">
      <w:tblPr/>
      <w:tcPr>
        <w:tcBorders>
          <w:top w:val="double" w:sz="4" w:space="0" w:color="FF0000" w:themeColor="accent2"/>
          <w:right w:val="nil"/>
        </w:tcBorders>
      </w:tcPr>
    </w:tblStylePr>
  </w:style>
  <w:style w:type="table" w:styleId="3-30">
    <w:name w:val="List Table 3 Accent 3"/>
    <w:basedOn w:val="a4"/>
    <w:uiPriority w:val="48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A5A5A5" w:themeColor="accent3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A5A5A5" w:themeColor="accent3"/>
          <w:right w:val="single" w:sz="4" w:space="0" w:color="A5A5A5" w:themeColor="accent3"/>
        </w:tcBorders>
      </w:tcPr>
    </w:tblStylePr>
    <w:tblStylePr w:type="band1Horz">
      <w:tblPr/>
      <w:tcPr>
        <w:tcBorders>
          <w:top w:val="single" w:sz="4" w:space="0" w:color="A5A5A5" w:themeColor="accent3"/>
          <w:bottom w:val="single" w:sz="4" w:space="0" w:color="A5A5A5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5A5A5" w:themeColor="accent3"/>
          <w:left w:val="nil"/>
        </w:tcBorders>
      </w:tcPr>
    </w:tblStylePr>
    <w:tblStylePr w:type="swCell">
      <w:tblPr/>
      <w:tcPr>
        <w:tcBorders>
          <w:top w:val="double" w:sz="4" w:space="0" w:color="A5A5A5" w:themeColor="accent3"/>
          <w:right w:val="nil"/>
        </w:tcBorders>
      </w:tcPr>
    </w:tblStylePr>
  </w:style>
  <w:style w:type="table" w:styleId="3-40">
    <w:name w:val="List Table 3 Accent 4"/>
    <w:basedOn w:val="a4"/>
    <w:uiPriority w:val="48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FFC000" w:themeColor="accent4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FC000" w:themeColor="accent4"/>
          <w:right w:val="single" w:sz="4" w:space="0" w:color="FFC000" w:themeColor="accent4"/>
        </w:tcBorders>
      </w:tcPr>
    </w:tblStylePr>
    <w:tblStylePr w:type="band1Horz">
      <w:tblPr/>
      <w:tcPr>
        <w:tcBorders>
          <w:top w:val="single" w:sz="4" w:space="0" w:color="FFC000" w:themeColor="accent4"/>
          <w:bottom w:val="single" w:sz="4" w:space="0" w:color="FFC000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FC000" w:themeColor="accent4"/>
          <w:left w:val="nil"/>
        </w:tcBorders>
      </w:tcPr>
    </w:tblStylePr>
    <w:tblStylePr w:type="swCell">
      <w:tblPr/>
      <w:tcPr>
        <w:tcBorders>
          <w:top w:val="double" w:sz="4" w:space="0" w:color="FFC000" w:themeColor="accent4"/>
          <w:right w:val="nil"/>
        </w:tcBorders>
      </w:tcPr>
    </w:tblStylePr>
  </w:style>
  <w:style w:type="table" w:styleId="3-50">
    <w:name w:val="List Table 3 Accent 5"/>
    <w:basedOn w:val="a4"/>
    <w:uiPriority w:val="48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2B579A" w:themeColor="accent5"/>
        <w:left w:val="single" w:sz="4" w:space="0" w:color="2B579A" w:themeColor="accent5"/>
        <w:bottom w:val="single" w:sz="4" w:space="0" w:color="2B579A" w:themeColor="accent5"/>
        <w:right w:val="single" w:sz="4" w:space="0" w:color="2B579A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2B579A" w:themeFill="accent5"/>
      </w:tcPr>
    </w:tblStylePr>
    <w:tblStylePr w:type="lastRow">
      <w:rPr>
        <w:b/>
        <w:bCs/>
      </w:rPr>
      <w:tblPr/>
      <w:tcPr>
        <w:tcBorders>
          <w:top w:val="double" w:sz="4" w:space="0" w:color="2B579A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2B579A" w:themeColor="accent5"/>
          <w:right w:val="single" w:sz="4" w:space="0" w:color="2B579A" w:themeColor="accent5"/>
        </w:tcBorders>
      </w:tcPr>
    </w:tblStylePr>
    <w:tblStylePr w:type="band1Horz">
      <w:tblPr/>
      <w:tcPr>
        <w:tcBorders>
          <w:top w:val="single" w:sz="4" w:space="0" w:color="2B579A" w:themeColor="accent5"/>
          <w:bottom w:val="single" w:sz="4" w:space="0" w:color="2B579A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2B579A" w:themeColor="accent5"/>
          <w:left w:val="nil"/>
        </w:tcBorders>
      </w:tcPr>
    </w:tblStylePr>
    <w:tblStylePr w:type="swCell">
      <w:tblPr/>
      <w:tcPr>
        <w:tcBorders>
          <w:top w:val="double" w:sz="4" w:space="0" w:color="2B579A" w:themeColor="accent5"/>
          <w:right w:val="nil"/>
        </w:tcBorders>
      </w:tcPr>
    </w:tblStylePr>
  </w:style>
  <w:style w:type="table" w:styleId="3-60">
    <w:name w:val="List Table 3 Accent 6"/>
    <w:basedOn w:val="a4"/>
    <w:uiPriority w:val="48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0AD47" w:themeColor="accent6"/>
          <w:right w:val="single" w:sz="4" w:space="0" w:color="70AD47" w:themeColor="accent6"/>
        </w:tcBorders>
      </w:tcPr>
    </w:tblStylePr>
    <w:tblStylePr w:type="band1Horz">
      <w:tblPr/>
      <w:tcPr>
        <w:tcBorders>
          <w:top w:val="single" w:sz="4" w:space="0" w:color="70AD47" w:themeColor="accent6"/>
          <w:bottom w:val="single" w:sz="4" w:space="0" w:color="70AD4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0AD47" w:themeColor="accent6"/>
          <w:left w:val="nil"/>
        </w:tcBorders>
      </w:tcPr>
    </w:tblStylePr>
    <w:tblStylePr w:type="swCell">
      <w:tblPr/>
      <w:tcPr>
        <w:tcBorders>
          <w:top w:val="double" w:sz="4" w:space="0" w:color="70AD47" w:themeColor="accent6"/>
          <w:right w:val="nil"/>
        </w:tcBorders>
      </w:tcPr>
    </w:tblStylePr>
  </w:style>
  <w:style w:type="table" w:styleId="47">
    <w:name w:val="List Table 4"/>
    <w:basedOn w:val="a4"/>
    <w:uiPriority w:val="49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4-10">
    <w:name w:val="List Table 4 Accent 1"/>
    <w:basedOn w:val="a4"/>
    <w:uiPriority w:val="49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4-20">
    <w:name w:val="List Table 4 Accent 2"/>
    <w:basedOn w:val="a4"/>
    <w:uiPriority w:val="49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FF6666" w:themeColor="accent2" w:themeTint="99"/>
        <w:left w:val="single" w:sz="4" w:space="0" w:color="FF6666" w:themeColor="accent2" w:themeTint="99"/>
        <w:bottom w:val="single" w:sz="4" w:space="0" w:color="FF6666" w:themeColor="accent2" w:themeTint="99"/>
        <w:right w:val="single" w:sz="4" w:space="0" w:color="FF6666" w:themeColor="accent2" w:themeTint="99"/>
        <w:insideH w:val="single" w:sz="4" w:space="0" w:color="FF6666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0000" w:themeColor="accent2"/>
          <w:left w:val="single" w:sz="4" w:space="0" w:color="FF0000" w:themeColor="accent2"/>
          <w:bottom w:val="single" w:sz="4" w:space="0" w:color="FF0000" w:themeColor="accent2"/>
          <w:right w:val="single" w:sz="4" w:space="0" w:color="FF0000" w:themeColor="accent2"/>
          <w:insideH w:val="nil"/>
        </w:tcBorders>
        <w:shd w:val="clear" w:color="auto" w:fill="FF0000" w:themeFill="accent2"/>
      </w:tcPr>
    </w:tblStylePr>
    <w:tblStylePr w:type="lastRow">
      <w:rPr>
        <w:b/>
        <w:bCs/>
      </w:rPr>
      <w:tblPr/>
      <w:tcPr>
        <w:tcBorders>
          <w:top w:val="double" w:sz="4" w:space="0" w:color="FF6666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CCC" w:themeFill="accent2" w:themeFillTint="33"/>
      </w:tcPr>
    </w:tblStylePr>
    <w:tblStylePr w:type="band1Horz">
      <w:tblPr/>
      <w:tcPr>
        <w:shd w:val="clear" w:color="auto" w:fill="FFCCCC" w:themeFill="accent2" w:themeFillTint="33"/>
      </w:tcPr>
    </w:tblStylePr>
  </w:style>
  <w:style w:type="table" w:styleId="4-30">
    <w:name w:val="List Table 4 Accent 3"/>
    <w:basedOn w:val="a4"/>
    <w:uiPriority w:val="49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</w:tcBorders>
        <w:shd w:val="clear" w:color="auto" w:fill="A5A5A5" w:themeFill="accent3"/>
      </w:tcPr>
    </w:tblStylePr>
    <w:tblStylePr w:type="lastRow">
      <w:rPr>
        <w:b/>
        <w:bCs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4-40">
    <w:name w:val="List Table 4 Accent 4"/>
    <w:basedOn w:val="a4"/>
    <w:uiPriority w:val="49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</w:tcBorders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4-50">
    <w:name w:val="List Table 4 Accent 5"/>
    <w:basedOn w:val="a4"/>
    <w:uiPriority w:val="49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6C95D6" w:themeColor="accent5" w:themeTint="99"/>
        <w:left w:val="single" w:sz="4" w:space="0" w:color="6C95D6" w:themeColor="accent5" w:themeTint="99"/>
        <w:bottom w:val="single" w:sz="4" w:space="0" w:color="6C95D6" w:themeColor="accent5" w:themeTint="99"/>
        <w:right w:val="single" w:sz="4" w:space="0" w:color="6C95D6" w:themeColor="accent5" w:themeTint="99"/>
        <w:insideH w:val="single" w:sz="4" w:space="0" w:color="6C95D6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B579A" w:themeColor="accent5"/>
          <w:left w:val="single" w:sz="4" w:space="0" w:color="2B579A" w:themeColor="accent5"/>
          <w:bottom w:val="single" w:sz="4" w:space="0" w:color="2B579A" w:themeColor="accent5"/>
          <w:right w:val="single" w:sz="4" w:space="0" w:color="2B579A" w:themeColor="accent5"/>
          <w:insideH w:val="nil"/>
        </w:tcBorders>
        <w:shd w:val="clear" w:color="auto" w:fill="2B579A" w:themeFill="accent5"/>
      </w:tcPr>
    </w:tblStylePr>
    <w:tblStylePr w:type="lastRow">
      <w:rPr>
        <w:b/>
        <w:bCs/>
      </w:rPr>
      <w:tblPr/>
      <w:tcPr>
        <w:tcBorders>
          <w:top w:val="double" w:sz="4" w:space="0" w:color="6C95D6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BF1" w:themeFill="accent5" w:themeFillTint="33"/>
      </w:tcPr>
    </w:tblStylePr>
    <w:tblStylePr w:type="band1Horz">
      <w:tblPr/>
      <w:tcPr>
        <w:shd w:val="clear" w:color="auto" w:fill="CEDBF1" w:themeFill="accent5" w:themeFillTint="33"/>
      </w:tcPr>
    </w:tblStylePr>
  </w:style>
  <w:style w:type="table" w:styleId="4-60">
    <w:name w:val="List Table 4 Accent 6"/>
    <w:basedOn w:val="a4"/>
    <w:uiPriority w:val="49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57">
    <w:name w:val="List Table 5 Dark"/>
    <w:basedOn w:val="a4"/>
    <w:uiPriority w:val="50"/>
    <w:rsid w:val="007C6C0E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5-10">
    <w:name w:val="List Table 5 Dark Accent 1"/>
    <w:basedOn w:val="a4"/>
    <w:uiPriority w:val="50"/>
    <w:rsid w:val="007C6C0E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5B9BD5" w:themeColor="accent1"/>
        <w:left w:val="single" w:sz="24" w:space="0" w:color="5B9BD5" w:themeColor="accent1"/>
        <w:bottom w:val="single" w:sz="24" w:space="0" w:color="5B9BD5" w:themeColor="accent1"/>
        <w:right w:val="single" w:sz="24" w:space="0" w:color="5B9BD5" w:themeColor="accent1"/>
      </w:tblBorders>
    </w:tblPr>
    <w:tcPr>
      <w:shd w:val="clear" w:color="auto" w:fill="5B9BD5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5-20">
    <w:name w:val="List Table 5 Dark Accent 2"/>
    <w:basedOn w:val="a4"/>
    <w:uiPriority w:val="50"/>
    <w:rsid w:val="007C6C0E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FF0000" w:themeColor="accent2"/>
        <w:left w:val="single" w:sz="24" w:space="0" w:color="FF0000" w:themeColor="accent2"/>
        <w:bottom w:val="single" w:sz="24" w:space="0" w:color="FF0000" w:themeColor="accent2"/>
        <w:right w:val="single" w:sz="24" w:space="0" w:color="FF0000" w:themeColor="accent2"/>
      </w:tblBorders>
    </w:tblPr>
    <w:tcPr>
      <w:shd w:val="clear" w:color="auto" w:fill="FF0000" w:themeFill="accent2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5-30">
    <w:name w:val="List Table 5 Dark Accent 3"/>
    <w:basedOn w:val="a4"/>
    <w:uiPriority w:val="50"/>
    <w:rsid w:val="007C6C0E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A5A5A5" w:themeColor="accent3"/>
        <w:left w:val="single" w:sz="24" w:space="0" w:color="A5A5A5" w:themeColor="accent3"/>
        <w:bottom w:val="single" w:sz="24" w:space="0" w:color="A5A5A5" w:themeColor="accent3"/>
        <w:right w:val="single" w:sz="24" w:space="0" w:color="A5A5A5" w:themeColor="accent3"/>
      </w:tblBorders>
    </w:tblPr>
    <w:tcPr>
      <w:shd w:val="clear" w:color="auto" w:fill="A5A5A5" w:themeFill="accent3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5-40">
    <w:name w:val="List Table 5 Dark Accent 4"/>
    <w:basedOn w:val="a4"/>
    <w:uiPriority w:val="50"/>
    <w:rsid w:val="007C6C0E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FFC000" w:themeColor="accent4"/>
        <w:left w:val="single" w:sz="24" w:space="0" w:color="FFC000" w:themeColor="accent4"/>
        <w:bottom w:val="single" w:sz="24" w:space="0" w:color="FFC000" w:themeColor="accent4"/>
        <w:right w:val="single" w:sz="24" w:space="0" w:color="FFC000" w:themeColor="accent4"/>
      </w:tblBorders>
    </w:tblPr>
    <w:tcPr>
      <w:shd w:val="clear" w:color="auto" w:fill="FFC000" w:themeFill="accent4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5-50">
    <w:name w:val="List Table 5 Dark Accent 5"/>
    <w:basedOn w:val="a4"/>
    <w:uiPriority w:val="50"/>
    <w:rsid w:val="007C6C0E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2B579A" w:themeColor="accent5"/>
        <w:left w:val="single" w:sz="24" w:space="0" w:color="2B579A" w:themeColor="accent5"/>
        <w:bottom w:val="single" w:sz="24" w:space="0" w:color="2B579A" w:themeColor="accent5"/>
        <w:right w:val="single" w:sz="24" w:space="0" w:color="2B579A" w:themeColor="accent5"/>
      </w:tblBorders>
    </w:tblPr>
    <w:tcPr>
      <w:shd w:val="clear" w:color="auto" w:fill="2B579A" w:themeFill="accent5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5-60">
    <w:name w:val="List Table 5 Dark Accent 6"/>
    <w:basedOn w:val="a4"/>
    <w:uiPriority w:val="50"/>
    <w:rsid w:val="007C6C0E"/>
    <w:pPr>
      <w:spacing w:line="240" w:lineRule="auto"/>
    </w:pPr>
    <w:rPr>
      <w:color w:val="FFFFFF" w:themeColor="background1"/>
    </w:rPr>
    <w:tblPr>
      <w:tblStyleRowBandSize w:val="1"/>
      <w:tblStyleColBandSize w:val="1"/>
      <w:tblBorders>
        <w:top w:val="single" w:sz="24" w:space="0" w:color="70AD47" w:themeColor="accent6"/>
        <w:left w:val="single" w:sz="24" w:space="0" w:color="70AD47" w:themeColor="accent6"/>
        <w:bottom w:val="single" w:sz="24" w:space="0" w:color="70AD47" w:themeColor="accent6"/>
        <w:right w:val="single" w:sz="24" w:space="0" w:color="70AD47" w:themeColor="accent6"/>
      </w:tblBorders>
    </w:tblPr>
    <w:tcPr>
      <w:shd w:val="clear" w:color="auto" w:fill="70AD47" w:themeFill="accent6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63">
    <w:name w:val="List Table 6 Colorful"/>
    <w:basedOn w:val="a4"/>
    <w:uiPriority w:val="51"/>
    <w:rsid w:val="007C6C0E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bCs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6-10">
    <w:name w:val="List Table 6 Colorful Accent 1"/>
    <w:basedOn w:val="a4"/>
    <w:uiPriority w:val="51"/>
    <w:rsid w:val="007C6C0E"/>
    <w:pPr>
      <w:spacing w:line="240" w:lineRule="auto"/>
    </w:pPr>
    <w:rPr>
      <w:color w:val="2E74B5" w:themeColor="accent1" w:themeShade="BF"/>
    </w:r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bCs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6-20">
    <w:name w:val="List Table 6 Colorful Accent 2"/>
    <w:basedOn w:val="a4"/>
    <w:uiPriority w:val="51"/>
    <w:rsid w:val="007C6C0E"/>
    <w:pPr>
      <w:spacing w:line="240" w:lineRule="auto"/>
    </w:pPr>
    <w:rPr>
      <w:color w:val="BF0000" w:themeColor="accent2" w:themeShade="BF"/>
    </w:rPr>
    <w:tblPr>
      <w:tblStyleRowBandSize w:val="1"/>
      <w:tblStyleColBandSize w:val="1"/>
      <w:tblBorders>
        <w:top w:val="single" w:sz="4" w:space="0" w:color="FF0000" w:themeColor="accent2"/>
        <w:bottom w:val="single" w:sz="4" w:space="0" w:color="FF0000" w:themeColor="accent2"/>
      </w:tblBorders>
    </w:tblPr>
    <w:tblStylePr w:type="firstRow">
      <w:rPr>
        <w:b/>
        <w:bCs/>
      </w:rPr>
      <w:tblPr/>
      <w:tcPr>
        <w:tcBorders>
          <w:bottom w:val="single" w:sz="4" w:space="0" w:color="FF0000" w:themeColor="accent2"/>
        </w:tcBorders>
      </w:tcPr>
    </w:tblStylePr>
    <w:tblStylePr w:type="lastRow">
      <w:rPr>
        <w:b/>
        <w:bCs/>
      </w:rPr>
      <w:tblPr/>
      <w:tcPr>
        <w:tcBorders>
          <w:top w:val="double" w:sz="4" w:space="0" w:color="FF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CCC" w:themeFill="accent2" w:themeFillTint="33"/>
      </w:tcPr>
    </w:tblStylePr>
    <w:tblStylePr w:type="band1Horz">
      <w:tblPr/>
      <w:tcPr>
        <w:shd w:val="clear" w:color="auto" w:fill="FFCCCC" w:themeFill="accent2" w:themeFillTint="33"/>
      </w:tcPr>
    </w:tblStylePr>
  </w:style>
  <w:style w:type="table" w:styleId="6-30">
    <w:name w:val="List Table 6 Colorful Accent 3"/>
    <w:basedOn w:val="a4"/>
    <w:uiPriority w:val="51"/>
    <w:rsid w:val="007C6C0E"/>
    <w:pPr>
      <w:spacing w:line="240" w:lineRule="auto"/>
    </w:pPr>
    <w:rPr>
      <w:color w:val="7B7B7B" w:themeColor="accent3" w:themeShade="BF"/>
    </w:rPr>
    <w:tblPr>
      <w:tblStyleRowBandSize w:val="1"/>
      <w:tblStyleColBandSize w:val="1"/>
      <w:tblBorders>
        <w:top w:val="single" w:sz="4" w:space="0" w:color="A5A5A5" w:themeColor="accent3"/>
        <w:bottom w:val="single" w:sz="4" w:space="0" w:color="A5A5A5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A5A5A5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table" w:styleId="6-40">
    <w:name w:val="List Table 6 Colorful Accent 4"/>
    <w:basedOn w:val="a4"/>
    <w:uiPriority w:val="51"/>
    <w:rsid w:val="007C6C0E"/>
    <w:pPr>
      <w:spacing w:line="240" w:lineRule="auto"/>
    </w:pPr>
    <w:rPr>
      <w:color w:val="BF8F00" w:themeColor="accent4" w:themeShade="BF"/>
    </w:rPr>
    <w:tblPr>
      <w:tblStyleRowBandSize w:val="1"/>
      <w:tblStyleColBandSize w:val="1"/>
      <w:tblBorders>
        <w:top w:val="single" w:sz="4" w:space="0" w:color="FFC000" w:themeColor="accent4"/>
        <w:bottom w:val="single" w:sz="4" w:space="0" w:color="FFC000" w:themeColor="accent4"/>
      </w:tblBorders>
    </w:tblPr>
    <w:tblStylePr w:type="firstRow">
      <w:rPr>
        <w:b/>
        <w:bCs/>
      </w:rPr>
      <w:tblPr/>
      <w:tcPr>
        <w:tcBorders>
          <w:bottom w:val="single" w:sz="4" w:space="0" w:color="FFC000" w:themeColor="accent4"/>
        </w:tcBorders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styleId="6-50">
    <w:name w:val="List Table 6 Colorful Accent 5"/>
    <w:basedOn w:val="a4"/>
    <w:uiPriority w:val="51"/>
    <w:rsid w:val="007C6C0E"/>
    <w:pPr>
      <w:spacing w:line="240" w:lineRule="auto"/>
    </w:pPr>
    <w:rPr>
      <w:color w:val="204173" w:themeColor="accent5" w:themeShade="BF"/>
    </w:rPr>
    <w:tblPr>
      <w:tblStyleRowBandSize w:val="1"/>
      <w:tblStyleColBandSize w:val="1"/>
      <w:tblBorders>
        <w:top w:val="single" w:sz="4" w:space="0" w:color="2B579A" w:themeColor="accent5"/>
        <w:bottom w:val="single" w:sz="4" w:space="0" w:color="2B579A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2B579A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2B579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EDBF1" w:themeFill="accent5" w:themeFillTint="33"/>
      </w:tcPr>
    </w:tblStylePr>
    <w:tblStylePr w:type="band1Horz">
      <w:tblPr/>
      <w:tcPr>
        <w:shd w:val="clear" w:color="auto" w:fill="CEDBF1" w:themeFill="accent5" w:themeFillTint="33"/>
      </w:tcPr>
    </w:tblStylePr>
  </w:style>
  <w:style w:type="table" w:styleId="6-60">
    <w:name w:val="List Table 6 Colorful Accent 6"/>
    <w:basedOn w:val="a4"/>
    <w:uiPriority w:val="51"/>
    <w:rsid w:val="007C6C0E"/>
    <w:pPr>
      <w:spacing w:line="240" w:lineRule="auto"/>
    </w:pPr>
    <w:rPr>
      <w:color w:val="538135" w:themeColor="accent6" w:themeShade="BF"/>
    </w:rPr>
    <w:tblPr>
      <w:tblStyleRowBandSize w:val="1"/>
      <w:tblStyleColBandSize w:val="1"/>
      <w:tblBorders>
        <w:top w:val="single" w:sz="4" w:space="0" w:color="70AD47" w:themeColor="accent6"/>
        <w:bottom w:val="single" w:sz="4" w:space="0" w:color="70AD47" w:themeColor="accent6"/>
      </w:tblBorders>
    </w:tblPr>
    <w:tblStylePr w:type="firstRow">
      <w:rPr>
        <w:b/>
        <w:bCs/>
      </w:rPr>
      <w:tblPr/>
      <w:tcPr>
        <w:tcBorders>
          <w:bottom w:val="single" w:sz="4" w:space="0" w:color="70AD47" w:themeColor="accent6"/>
        </w:tcBorders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  <w:style w:type="table" w:styleId="73">
    <w:name w:val="List Table 7 Colorful"/>
    <w:basedOn w:val="a4"/>
    <w:uiPriority w:val="52"/>
    <w:rsid w:val="007C6C0E"/>
    <w:pPr>
      <w:spacing w:line="240" w:lineRule="auto"/>
    </w:pPr>
    <w:rPr>
      <w:color w:val="000000" w:themeColor="text1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000000" w:themeColor="tex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000000" w:themeColor="tex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000000" w:themeColor="tex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000000" w:themeColor="text1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7-10">
    <w:name w:val="List Table 7 Colorful Accent 1"/>
    <w:basedOn w:val="a4"/>
    <w:uiPriority w:val="52"/>
    <w:rsid w:val="007C6C0E"/>
    <w:pPr>
      <w:spacing w:line="240" w:lineRule="auto"/>
    </w:pPr>
    <w:rPr>
      <w:color w:val="2E74B5" w:themeColor="accent1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5B9BD5" w:themeColor="accent1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5B9BD5" w:themeColor="accent1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5B9BD5" w:themeColor="accent1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5B9BD5" w:themeColor="accent1"/>
        </w:tcBorders>
        <w:shd w:val="clear" w:color="auto" w:fill="FFFFFF" w:themeFill="background1"/>
      </w:tc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7-20">
    <w:name w:val="List Table 7 Colorful Accent 2"/>
    <w:basedOn w:val="a4"/>
    <w:uiPriority w:val="52"/>
    <w:rsid w:val="007C6C0E"/>
    <w:pPr>
      <w:spacing w:line="240" w:lineRule="auto"/>
    </w:pPr>
    <w:rPr>
      <w:color w:val="BF0000" w:themeColor="accent2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F0000" w:themeColor="accent2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F0000" w:themeColor="accent2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F0000" w:themeColor="accent2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F0000" w:themeColor="accent2"/>
        </w:tcBorders>
        <w:shd w:val="clear" w:color="auto" w:fill="FFFFFF" w:themeFill="background1"/>
      </w:tcPr>
    </w:tblStylePr>
    <w:tblStylePr w:type="band1Vert">
      <w:tblPr/>
      <w:tcPr>
        <w:shd w:val="clear" w:color="auto" w:fill="FFCCCC" w:themeFill="accent2" w:themeFillTint="33"/>
      </w:tcPr>
    </w:tblStylePr>
    <w:tblStylePr w:type="band1Horz">
      <w:tblPr/>
      <w:tcPr>
        <w:shd w:val="clear" w:color="auto" w:fill="FFCCCC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7-30">
    <w:name w:val="List Table 7 Colorful Accent 3"/>
    <w:basedOn w:val="a4"/>
    <w:uiPriority w:val="52"/>
    <w:rsid w:val="007C6C0E"/>
    <w:pPr>
      <w:spacing w:line="240" w:lineRule="auto"/>
    </w:pPr>
    <w:rPr>
      <w:color w:val="7B7B7B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A5A5A5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A5A5A5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A5A5A5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A5A5A5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7-40">
    <w:name w:val="List Table 7 Colorful Accent 4"/>
    <w:basedOn w:val="a4"/>
    <w:uiPriority w:val="52"/>
    <w:rsid w:val="007C6C0E"/>
    <w:pPr>
      <w:spacing w:line="240" w:lineRule="auto"/>
    </w:pPr>
    <w:rPr>
      <w:color w:val="BF8F00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FC000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FC000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FC000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FC000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7-50">
    <w:name w:val="List Table 7 Colorful Accent 5"/>
    <w:basedOn w:val="a4"/>
    <w:uiPriority w:val="52"/>
    <w:rsid w:val="007C6C0E"/>
    <w:pPr>
      <w:spacing w:line="240" w:lineRule="auto"/>
    </w:pPr>
    <w:rPr>
      <w:color w:val="204173" w:themeColor="accent5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2B579A" w:themeColor="accent5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2B579A" w:themeColor="accent5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2B579A" w:themeColor="accent5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2B579A" w:themeColor="accent5"/>
        </w:tcBorders>
        <w:shd w:val="clear" w:color="auto" w:fill="FFFFFF" w:themeFill="background1"/>
      </w:tcPr>
    </w:tblStylePr>
    <w:tblStylePr w:type="band1Vert">
      <w:tblPr/>
      <w:tcPr>
        <w:shd w:val="clear" w:color="auto" w:fill="CEDBF1" w:themeFill="accent5" w:themeFillTint="33"/>
      </w:tcPr>
    </w:tblStylePr>
    <w:tblStylePr w:type="band1Horz">
      <w:tblPr/>
      <w:tcPr>
        <w:shd w:val="clear" w:color="auto" w:fill="CEDBF1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7-60">
    <w:name w:val="List Table 7 Colorful Accent 6"/>
    <w:basedOn w:val="a4"/>
    <w:uiPriority w:val="52"/>
    <w:rsid w:val="007C6C0E"/>
    <w:pPr>
      <w:spacing w:line="240" w:lineRule="auto"/>
    </w:pPr>
    <w:rPr>
      <w:color w:val="538135" w:themeColor="accent6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0AD47" w:themeColor="accent6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0AD47" w:themeColor="accent6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0AD47" w:themeColor="accent6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0AD47" w:themeColor="accent6"/>
        </w:tcBorders>
        <w:shd w:val="clear" w:color="auto" w:fill="FFFFFF" w:themeFill="background1"/>
      </w:tc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afffb">
    <w:name w:val="macro"/>
    <w:link w:val="afffc"/>
    <w:uiPriority w:val="99"/>
    <w:semiHidden/>
    <w:unhideWhenUsed/>
    <w:rsid w:val="007C6C0E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Meiryo UI" w:eastAsia="Meiryo UI" w:hAnsi="Meiryo UI"/>
      <w:szCs w:val="20"/>
    </w:rPr>
  </w:style>
  <w:style w:type="character" w:customStyle="1" w:styleId="afffc">
    <w:name w:val="マクロ文字列 (文字)"/>
    <w:basedOn w:val="a3"/>
    <w:link w:val="afffb"/>
    <w:uiPriority w:val="99"/>
    <w:semiHidden/>
    <w:rsid w:val="007C6C0E"/>
    <w:rPr>
      <w:rFonts w:ascii="Meiryo UI" w:eastAsia="Meiryo UI" w:hAnsi="Meiryo UI"/>
      <w:szCs w:val="20"/>
    </w:rPr>
  </w:style>
  <w:style w:type="table" w:styleId="82">
    <w:name w:val="Medium Grid 1"/>
    <w:basedOn w:val="a4"/>
    <w:uiPriority w:val="67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83">
    <w:name w:val="Medium Grid 1 Accent 1"/>
    <w:basedOn w:val="a4"/>
    <w:uiPriority w:val="67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84B3DF" w:themeColor="accent1" w:themeTint="BF"/>
        <w:left w:val="single" w:sz="8" w:space="0" w:color="84B3DF" w:themeColor="accent1" w:themeTint="BF"/>
        <w:bottom w:val="single" w:sz="8" w:space="0" w:color="84B3DF" w:themeColor="accent1" w:themeTint="BF"/>
        <w:right w:val="single" w:sz="8" w:space="0" w:color="84B3DF" w:themeColor="accent1" w:themeTint="BF"/>
        <w:insideH w:val="single" w:sz="8" w:space="0" w:color="84B3DF" w:themeColor="accent1" w:themeTint="BF"/>
        <w:insideV w:val="single" w:sz="8" w:space="0" w:color="84B3DF" w:themeColor="accent1" w:themeTint="BF"/>
      </w:tblBorders>
    </w:tblPr>
    <w:tcPr>
      <w:shd w:val="clear" w:color="auto" w:fill="D6E6F4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84B3DF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shd w:val="clear" w:color="auto" w:fill="ADCCEA" w:themeFill="accent1" w:themeFillTint="7F"/>
      </w:tcPr>
    </w:tblStylePr>
  </w:style>
  <w:style w:type="table" w:styleId="84">
    <w:name w:val="Medium Grid 1 Accent 2"/>
    <w:basedOn w:val="a4"/>
    <w:uiPriority w:val="67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FF4040" w:themeColor="accent2" w:themeTint="BF"/>
        <w:left w:val="single" w:sz="8" w:space="0" w:color="FF4040" w:themeColor="accent2" w:themeTint="BF"/>
        <w:bottom w:val="single" w:sz="8" w:space="0" w:color="FF4040" w:themeColor="accent2" w:themeTint="BF"/>
        <w:right w:val="single" w:sz="8" w:space="0" w:color="FF4040" w:themeColor="accent2" w:themeTint="BF"/>
        <w:insideH w:val="single" w:sz="8" w:space="0" w:color="FF4040" w:themeColor="accent2" w:themeTint="BF"/>
        <w:insideV w:val="single" w:sz="8" w:space="0" w:color="FF4040" w:themeColor="accent2" w:themeTint="BF"/>
      </w:tblBorders>
    </w:tblPr>
    <w:tcPr>
      <w:shd w:val="clear" w:color="auto" w:fill="FFC0C0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4040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8080" w:themeFill="accent2" w:themeFillTint="7F"/>
      </w:tcPr>
    </w:tblStylePr>
    <w:tblStylePr w:type="band1Horz">
      <w:tblPr/>
      <w:tcPr>
        <w:shd w:val="clear" w:color="auto" w:fill="FF8080" w:themeFill="accent2" w:themeFillTint="7F"/>
      </w:tcPr>
    </w:tblStylePr>
  </w:style>
  <w:style w:type="table" w:styleId="85">
    <w:name w:val="Medium Grid 1 Accent 3"/>
    <w:basedOn w:val="a4"/>
    <w:uiPriority w:val="67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BBBBBB" w:themeColor="accent3" w:themeTint="BF"/>
        <w:left w:val="single" w:sz="8" w:space="0" w:color="BBBBBB" w:themeColor="accent3" w:themeTint="BF"/>
        <w:bottom w:val="single" w:sz="8" w:space="0" w:color="BBBBBB" w:themeColor="accent3" w:themeTint="BF"/>
        <w:right w:val="single" w:sz="8" w:space="0" w:color="BBBBBB" w:themeColor="accent3" w:themeTint="BF"/>
        <w:insideH w:val="single" w:sz="8" w:space="0" w:color="BBBBBB" w:themeColor="accent3" w:themeTint="BF"/>
        <w:insideV w:val="single" w:sz="8" w:space="0" w:color="BBBBBB" w:themeColor="accent3" w:themeTint="BF"/>
      </w:tblBorders>
    </w:tblPr>
    <w:tcPr>
      <w:shd w:val="clear" w:color="auto" w:fill="E8E8E8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BBBBB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shd w:val="clear" w:color="auto" w:fill="D2D2D2" w:themeFill="accent3" w:themeFillTint="7F"/>
      </w:tcPr>
    </w:tblStylePr>
  </w:style>
  <w:style w:type="table" w:styleId="86">
    <w:name w:val="Medium Grid 1 Accent 4"/>
    <w:basedOn w:val="a4"/>
    <w:uiPriority w:val="67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  <w:insideV w:val="single" w:sz="8" w:space="0" w:color="FFCF40" w:themeColor="accent4" w:themeTint="BF"/>
      </w:tblBorders>
    </w:tblPr>
    <w:tcPr>
      <w:shd w:val="clear" w:color="auto" w:fill="FFEFC0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FCF40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shd w:val="clear" w:color="auto" w:fill="FFDF80" w:themeFill="accent4" w:themeFillTint="7F"/>
      </w:tcPr>
    </w:tblStylePr>
  </w:style>
  <w:style w:type="table" w:styleId="87">
    <w:name w:val="Medium Grid 1 Accent 5"/>
    <w:basedOn w:val="a4"/>
    <w:uiPriority w:val="67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477BCB" w:themeColor="accent5" w:themeTint="BF"/>
        <w:left w:val="single" w:sz="8" w:space="0" w:color="477BCB" w:themeColor="accent5" w:themeTint="BF"/>
        <w:bottom w:val="single" w:sz="8" w:space="0" w:color="477BCB" w:themeColor="accent5" w:themeTint="BF"/>
        <w:right w:val="single" w:sz="8" w:space="0" w:color="477BCB" w:themeColor="accent5" w:themeTint="BF"/>
        <w:insideH w:val="single" w:sz="8" w:space="0" w:color="477BCB" w:themeColor="accent5" w:themeTint="BF"/>
        <w:insideV w:val="single" w:sz="8" w:space="0" w:color="477BCB" w:themeColor="accent5" w:themeTint="BF"/>
      </w:tblBorders>
    </w:tblPr>
    <w:tcPr>
      <w:shd w:val="clear" w:color="auto" w:fill="C2D3EE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77BCB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5A7DD" w:themeFill="accent5" w:themeFillTint="7F"/>
      </w:tcPr>
    </w:tblStylePr>
    <w:tblStylePr w:type="band1Horz">
      <w:tblPr/>
      <w:tcPr>
        <w:shd w:val="clear" w:color="auto" w:fill="85A7DD" w:themeFill="accent5" w:themeFillTint="7F"/>
      </w:tcPr>
    </w:tblStylePr>
  </w:style>
  <w:style w:type="table" w:styleId="88">
    <w:name w:val="Medium Grid 1 Accent 6"/>
    <w:basedOn w:val="a4"/>
    <w:uiPriority w:val="67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93C571" w:themeColor="accent6" w:themeTint="BF"/>
        <w:left w:val="single" w:sz="8" w:space="0" w:color="93C571" w:themeColor="accent6" w:themeTint="BF"/>
        <w:bottom w:val="single" w:sz="8" w:space="0" w:color="93C571" w:themeColor="accent6" w:themeTint="BF"/>
        <w:right w:val="single" w:sz="8" w:space="0" w:color="93C571" w:themeColor="accent6" w:themeTint="BF"/>
        <w:insideH w:val="single" w:sz="8" w:space="0" w:color="93C571" w:themeColor="accent6" w:themeTint="BF"/>
        <w:insideV w:val="single" w:sz="8" w:space="0" w:color="93C571" w:themeColor="accent6" w:themeTint="BF"/>
      </w:tblBorders>
    </w:tblPr>
    <w:tcPr>
      <w:shd w:val="clear" w:color="auto" w:fill="DBEB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3C571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shd w:val="clear" w:color="auto" w:fill="B7D8A0" w:themeFill="accent6" w:themeFillTint="7F"/>
      </w:tcPr>
    </w:tblStylePr>
  </w:style>
  <w:style w:type="table" w:styleId="92">
    <w:name w:val="Medium Grid 2"/>
    <w:basedOn w:val="a4"/>
    <w:uiPriority w:val="68"/>
    <w:semiHidden/>
    <w:unhideWhenUsed/>
    <w:rsid w:val="007C6C0E"/>
    <w:pPr>
      <w:spacing w:before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3">
    <w:name w:val="Medium Grid 2 Accent 1"/>
    <w:basedOn w:val="a4"/>
    <w:uiPriority w:val="68"/>
    <w:semiHidden/>
    <w:unhideWhenUsed/>
    <w:rsid w:val="007C6C0E"/>
    <w:pPr>
      <w:spacing w:before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  <w:insideH w:val="single" w:sz="8" w:space="0" w:color="5B9BD5" w:themeColor="accent1"/>
        <w:insideV w:val="single" w:sz="8" w:space="0" w:color="5B9BD5" w:themeColor="accent1"/>
      </w:tblBorders>
    </w:tblPr>
    <w:tcPr>
      <w:shd w:val="clear" w:color="auto" w:fill="D6E6F4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EF5FB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EEAF6" w:themeFill="accent1" w:themeFillTint="33"/>
      </w:tcPr>
    </w:tblStylePr>
    <w:tblStylePr w:type="band1Vert">
      <w:tblPr/>
      <w:tcPr>
        <w:shd w:val="clear" w:color="auto" w:fill="ADCCEA" w:themeFill="accent1" w:themeFillTint="7F"/>
      </w:tcPr>
    </w:tblStylePr>
    <w:tblStylePr w:type="band1Horz">
      <w:tblPr/>
      <w:tcPr>
        <w:tcBorders>
          <w:insideH w:val="single" w:sz="6" w:space="0" w:color="5B9BD5" w:themeColor="accent1"/>
          <w:insideV w:val="single" w:sz="6" w:space="0" w:color="5B9BD5" w:themeColor="accent1"/>
        </w:tcBorders>
        <w:shd w:val="clear" w:color="auto" w:fill="ADCCEA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4">
    <w:name w:val="Medium Grid 2 Accent 2"/>
    <w:basedOn w:val="a4"/>
    <w:uiPriority w:val="68"/>
    <w:semiHidden/>
    <w:unhideWhenUsed/>
    <w:rsid w:val="007C6C0E"/>
    <w:pPr>
      <w:spacing w:before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FF0000" w:themeColor="accent2"/>
        <w:left w:val="single" w:sz="8" w:space="0" w:color="FF0000" w:themeColor="accent2"/>
        <w:bottom w:val="single" w:sz="8" w:space="0" w:color="FF0000" w:themeColor="accent2"/>
        <w:right w:val="single" w:sz="8" w:space="0" w:color="FF0000" w:themeColor="accent2"/>
        <w:insideH w:val="single" w:sz="8" w:space="0" w:color="FF0000" w:themeColor="accent2"/>
        <w:insideV w:val="single" w:sz="8" w:space="0" w:color="FF0000" w:themeColor="accent2"/>
      </w:tblBorders>
    </w:tblPr>
    <w:tcPr>
      <w:shd w:val="clear" w:color="auto" w:fill="FFC0C0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FE6E6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CCCC" w:themeFill="accent2" w:themeFillTint="33"/>
      </w:tcPr>
    </w:tblStylePr>
    <w:tblStylePr w:type="band1Vert">
      <w:tblPr/>
      <w:tcPr>
        <w:shd w:val="clear" w:color="auto" w:fill="FF8080" w:themeFill="accent2" w:themeFillTint="7F"/>
      </w:tcPr>
    </w:tblStylePr>
    <w:tblStylePr w:type="band1Horz">
      <w:tblPr/>
      <w:tcPr>
        <w:tcBorders>
          <w:insideH w:val="single" w:sz="6" w:space="0" w:color="FF0000" w:themeColor="accent2"/>
          <w:insideV w:val="single" w:sz="6" w:space="0" w:color="FF0000" w:themeColor="accent2"/>
        </w:tcBorders>
        <w:shd w:val="clear" w:color="auto" w:fill="FF8080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5">
    <w:name w:val="Medium Grid 2 Accent 3"/>
    <w:basedOn w:val="a4"/>
    <w:uiPriority w:val="68"/>
    <w:semiHidden/>
    <w:unhideWhenUsed/>
    <w:rsid w:val="007C6C0E"/>
    <w:pPr>
      <w:spacing w:before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  <w:insideH w:val="single" w:sz="8" w:space="0" w:color="A5A5A5" w:themeColor="accent3"/>
        <w:insideV w:val="single" w:sz="8" w:space="0" w:color="A5A5A5" w:themeColor="accent3"/>
      </w:tblBorders>
    </w:tblPr>
    <w:tcPr>
      <w:shd w:val="clear" w:color="auto" w:fill="E8E8E8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6F6F6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DEDED" w:themeFill="accent3" w:themeFillTint="33"/>
      </w:tcPr>
    </w:tblStylePr>
    <w:tblStylePr w:type="band1Vert">
      <w:tblPr/>
      <w:tcPr>
        <w:shd w:val="clear" w:color="auto" w:fill="D2D2D2" w:themeFill="accent3" w:themeFillTint="7F"/>
      </w:tcPr>
    </w:tblStylePr>
    <w:tblStylePr w:type="band1Horz">
      <w:tblPr/>
      <w:tcPr>
        <w:tcBorders>
          <w:insideH w:val="single" w:sz="6" w:space="0" w:color="A5A5A5" w:themeColor="accent3"/>
          <w:insideV w:val="single" w:sz="6" w:space="0" w:color="A5A5A5" w:themeColor="accent3"/>
        </w:tcBorders>
        <w:shd w:val="clear" w:color="auto" w:fill="D2D2D2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6">
    <w:name w:val="Medium Grid 2 Accent 4"/>
    <w:basedOn w:val="a4"/>
    <w:uiPriority w:val="68"/>
    <w:semiHidden/>
    <w:unhideWhenUsed/>
    <w:rsid w:val="007C6C0E"/>
    <w:pPr>
      <w:spacing w:before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  <w:insideH w:val="single" w:sz="8" w:space="0" w:color="FFC000" w:themeColor="accent4"/>
        <w:insideV w:val="single" w:sz="8" w:space="0" w:color="FFC000" w:themeColor="accent4"/>
      </w:tblBorders>
    </w:tblPr>
    <w:tcPr>
      <w:shd w:val="clear" w:color="auto" w:fill="FFEFC0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FF8E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2CC" w:themeFill="accent4" w:themeFillTint="33"/>
      </w:tcPr>
    </w:tblStylePr>
    <w:tblStylePr w:type="band1Vert">
      <w:tblPr/>
      <w:tcPr>
        <w:shd w:val="clear" w:color="auto" w:fill="FFDF80" w:themeFill="accent4" w:themeFillTint="7F"/>
      </w:tcPr>
    </w:tblStylePr>
    <w:tblStylePr w:type="band1Horz">
      <w:tblPr/>
      <w:tcPr>
        <w:tcBorders>
          <w:insideH w:val="single" w:sz="6" w:space="0" w:color="FFC000" w:themeColor="accent4"/>
          <w:insideV w:val="single" w:sz="6" w:space="0" w:color="FFC000" w:themeColor="accent4"/>
        </w:tcBorders>
        <w:shd w:val="clear" w:color="auto" w:fill="FFDF8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7">
    <w:name w:val="Medium Grid 2 Accent 5"/>
    <w:basedOn w:val="a4"/>
    <w:uiPriority w:val="68"/>
    <w:semiHidden/>
    <w:unhideWhenUsed/>
    <w:rsid w:val="007C6C0E"/>
    <w:pPr>
      <w:spacing w:before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2B579A" w:themeColor="accent5"/>
        <w:left w:val="single" w:sz="8" w:space="0" w:color="2B579A" w:themeColor="accent5"/>
        <w:bottom w:val="single" w:sz="8" w:space="0" w:color="2B579A" w:themeColor="accent5"/>
        <w:right w:val="single" w:sz="8" w:space="0" w:color="2B579A" w:themeColor="accent5"/>
        <w:insideH w:val="single" w:sz="8" w:space="0" w:color="2B579A" w:themeColor="accent5"/>
        <w:insideV w:val="single" w:sz="8" w:space="0" w:color="2B579A" w:themeColor="accent5"/>
      </w:tblBorders>
    </w:tblPr>
    <w:tcPr>
      <w:shd w:val="clear" w:color="auto" w:fill="C2D3EE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6EDF8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EDBF1" w:themeFill="accent5" w:themeFillTint="33"/>
      </w:tcPr>
    </w:tblStylePr>
    <w:tblStylePr w:type="band1Vert">
      <w:tblPr/>
      <w:tcPr>
        <w:shd w:val="clear" w:color="auto" w:fill="85A7DD" w:themeFill="accent5" w:themeFillTint="7F"/>
      </w:tcPr>
    </w:tblStylePr>
    <w:tblStylePr w:type="band1Horz">
      <w:tblPr/>
      <w:tcPr>
        <w:tcBorders>
          <w:insideH w:val="single" w:sz="6" w:space="0" w:color="2B579A" w:themeColor="accent5"/>
          <w:insideV w:val="single" w:sz="6" w:space="0" w:color="2B579A" w:themeColor="accent5"/>
        </w:tcBorders>
        <w:shd w:val="clear" w:color="auto" w:fill="85A7DD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98">
    <w:name w:val="Medium Grid 2 Accent 6"/>
    <w:basedOn w:val="a4"/>
    <w:uiPriority w:val="68"/>
    <w:semiHidden/>
    <w:unhideWhenUsed/>
    <w:rsid w:val="007C6C0E"/>
    <w:pPr>
      <w:spacing w:before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  <w:insideH w:val="single" w:sz="8" w:space="0" w:color="70AD47" w:themeColor="accent6"/>
        <w:insideV w:val="single" w:sz="8" w:space="0" w:color="70AD47" w:themeColor="accent6"/>
      </w:tblBorders>
    </w:tblPr>
    <w:tcPr>
      <w:shd w:val="clear" w:color="auto" w:fill="DBEB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0F7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2EFD9" w:themeFill="accent6" w:themeFillTint="33"/>
      </w:tcPr>
    </w:tblStylePr>
    <w:tblStylePr w:type="band1Vert">
      <w:tblPr/>
      <w:tcPr>
        <w:shd w:val="clear" w:color="auto" w:fill="B7D8A0" w:themeFill="accent6" w:themeFillTint="7F"/>
      </w:tcPr>
    </w:tblStylePr>
    <w:tblStylePr w:type="band1Horz">
      <w:tblPr/>
      <w:tcPr>
        <w:tcBorders>
          <w:insideH w:val="single" w:sz="6" w:space="0" w:color="70AD47" w:themeColor="accent6"/>
          <w:insideV w:val="single" w:sz="6" w:space="0" w:color="70AD47" w:themeColor="accent6"/>
        </w:tcBorders>
        <w:shd w:val="clear" w:color="auto" w:fill="B7D8A0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100">
    <w:name w:val="Medium Grid 3"/>
    <w:basedOn w:val="a4"/>
    <w:uiPriority w:val="69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101">
    <w:name w:val="Medium Grid 3 Accent 1"/>
    <w:basedOn w:val="a4"/>
    <w:uiPriority w:val="69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6E6F4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9BD5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5B9BD5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5B9BD5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DCCEA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DCCEA" w:themeFill="accent1" w:themeFillTint="7F"/>
      </w:tcPr>
    </w:tblStylePr>
  </w:style>
  <w:style w:type="table" w:styleId="102">
    <w:name w:val="Medium Grid 3 Accent 2"/>
    <w:basedOn w:val="a4"/>
    <w:uiPriority w:val="69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C0C0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0000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0000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F0000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F0000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8080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8080" w:themeFill="accent2" w:themeFillTint="7F"/>
      </w:tcPr>
    </w:tblStylePr>
  </w:style>
  <w:style w:type="table" w:styleId="103">
    <w:name w:val="Medium Grid 3 Accent 3"/>
    <w:basedOn w:val="a4"/>
    <w:uiPriority w:val="69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8E8E8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5A5A5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5A5A5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2D2D2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2D2D2" w:themeFill="accent3" w:themeFillTint="7F"/>
      </w:tcPr>
    </w:tblStylePr>
  </w:style>
  <w:style w:type="table" w:styleId="104">
    <w:name w:val="Medium Grid 3 Accent 4"/>
    <w:basedOn w:val="a4"/>
    <w:uiPriority w:val="69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FEFC0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C000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FC000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FDF8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FDF80" w:themeFill="accent4" w:themeFillTint="7F"/>
      </w:tcPr>
    </w:tblStylePr>
  </w:style>
  <w:style w:type="table" w:styleId="105">
    <w:name w:val="Medium Grid 3 Accent 5"/>
    <w:basedOn w:val="a4"/>
    <w:uiPriority w:val="69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2D3EE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B579A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2B579A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2B579A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2B579A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5A7DD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5A7DD" w:themeFill="accent5" w:themeFillTint="7F"/>
      </w:tcPr>
    </w:tblStylePr>
  </w:style>
  <w:style w:type="table" w:styleId="106">
    <w:name w:val="Medium Grid 3 Accent 6"/>
    <w:basedOn w:val="a4"/>
    <w:uiPriority w:val="69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BEB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70AD47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7D8A0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7D8A0" w:themeFill="accent6" w:themeFillTint="7F"/>
      </w:tcPr>
    </w:tblStylePr>
  </w:style>
  <w:style w:type="table" w:styleId="64">
    <w:name w:val="Medium List 1"/>
    <w:basedOn w:val="a4"/>
    <w:uiPriority w:val="65"/>
    <w:semiHidden/>
    <w:unhideWhenUsed/>
    <w:rsid w:val="007C6C0E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65">
    <w:name w:val="Medium List 1 Accent 1"/>
    <w:basedOn w:val="a4"/>
    <w:uiPriority w:val="65"/>
    <w:semiHidden/>
    <w:unhideWhenUsed/>
    <w:rsid w:val="007C6C0E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5B9BD5" w:themeColor="accent1"/>
        <w:bottom w:val="single" w:sz="8" w:space="0" w:color="5B9BD5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5B9BD5" w:themeColor="accent1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5B9BD5" w:themeColor="accent1"/>
          <w:bottom w:val="single" w:sz="8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5B9BD5" w:themeColor="accent1"/>
          <w:bottom w:val="single" w:sz="8" w:space="0" w:color="5B9BD5" w:themeColor="accent1"/>
        </w:tcBorders>
      </w:tcPr>
    </w:tblStylePr>
    <w:tblStylePr w:type="band1Vert">
      <w:tblPr/>
      <w:tcPr>
        <w:shd w:val="clear" w:color="auto" w:fill="D6E6F4" w:themeFill="accent1" w:themeFillTint="3F"/>
      </w:tcPr>
    </w:tblStylePr>
    <w:tblStylePr w:type="band1Horz">
      <w:tblPr/>
      <w:tcPr>
        <w:shd w:val="clear" w:color="auto" w:fill="D6E6F4" w:themeFill="accent1" w:themeFillTint="3F"/>
      </w:tcPr>
    </w:tblStylePr>
  </w:style>
  <w:style w:type="table" w:styleId="66">
    <w:name w:val="Medium List 1 Accent 2"/>
    <w:basedOn w:val="a4"/>
    <w:uiPriority w:val="65"/>
    <w:semiHidden/>
    <w:unhideWhenUsed/>
    <w:rsid w:val="007C6C0E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F0000" w:themeColor="accent2"/>
        <w:bottom w:val="single" w:sz="8" w:space="0" w:color="FF0000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F0000" w:themeColor="accent2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FF0000" w:themeColor="accent2"/>
          <w:bottom w:val="single" w:sz="8" w:space="0" w:color="FF0000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F0000" w:themeColor="accent2"/>
          <w:bottom w:val="single" w:sz="8" w:space="0" w:color="FF0000" w:themeColor="accent2"/>
        </w:tcBorders>
      </w:tcPr>
    </w:tblStylePr>
    <w:tblStylePr w:type="band1Vert">
      <w:tblPr/>
      <w:tcPr>
        <w:shd w:val="clear" w:color="auto" w:fill="FFC0C0" w:themeFill="accent2" w:themeFillTint="3F"/>
      </w:tcPr>
    </w:tblStylePr>
    <w:tblStylePr w:type="band1Horz">
      <w:tblPr/>
      <w:tcPr>
        <w:shd w:val="clear" w:color="auto" w:fill="FFC0C0" w:themeFill="accent2" w:themeFillTint="3F"/>
      </w:tcPr>
    </w:tblStylePr>
  </w:style>
  <w:style w:type="table" w:styleId="67">
    <w:name w:val="Medium List 1 Accent 3"/>
    <w:basedOn w:val="a4"/>
    <w:uiPriority w:val="65"/>
    <w:semiHidden/>
    <w:unhideWhenUsed/>
    <w:rsid w:val="007C6C0E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A5A5A5" w:themeColor="accent3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A5A5A5" w:themeColor="accent3"/>
          <w:bottom w:val="single" w:sz="8" w:space="0" w:color="A5A5A5" w:themeColor="accent3"/>
        </w:tcBorders>
      </w:tc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shd w:val="clear" w:color="auto" w:fill="E8E8E8" w:themeFill="accent3" w:themeFillTint="3F"/>
      </w:tcPr>
    </w:tblStylePr>
  </w:style>
  <w:style w:type="table" w:styleId="68">
    <w:name w:val="Medium List 1 Accent 4"/>
    <w:basedOn w:val="a4"/>
    <w:uiPriority w:val="65"/>
    <w:semiHidden/>
    <w:unhideWhenUsed/>
    <w:rsid w:val="007C6C0E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FC000" w:themeColor="accent4"/>
        <w:bottom w:val="single" w:sz="8" w:space="0" w:color="FFC000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FC000" w:themeColor="accent4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FFC000" w:themeColor="accent4"/>
          <w:bottom w:val="single" w:sz="8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FC000" w:themeColor="accent4"/>
          <w:bottom w:val="single" w:sz="8" w:space="0" w:color="FFC000" w:themeColor="accent4"/>
        </w:tcBorders>
      </w:tc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shd w:val="clear" w:color="auto" w:fill="FFEFC0" w:themeFill="accent4" w:themeFillTint="3F"/>
      </w:tcPr>
    </w:tblStylePr>
  </w:style>
  <w:style w:type="table" w:styleId="69">
    <w:name w:val="Medium List 1 Accent 5"/>
    <w:basedOn w:val="a4"/>
    <w:uiPriority w:val="65"/>
    <w:semiHidden/>
    <w:unhideWhenUsed/>
    <w:rsid w:val="007C6C0E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2B579A" w:themeColor="accent5"/>
        <w:bottom w:val="single" w:sz="8" w:space="0" w:color="2B579A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2B579A" w:themeColor="accent5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2B579A" w:themeColor="accent5"/>
          <w:bottom w:val="single" w:sz="8" w:space="0" w:color="2B579A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2B579A" w:themeColor="accent5"/>
          <w:bottom w:val="single" w:sz="8" w:space="0" w:color="2B579A" w:themeColor="accent5"/>
        </w:tcBorders>
      </w:tcPr>
    </w:tblStylePr>
    <w:tblStylePr w:type="band1Vert">
      <w:tblPr/>
      <w:tcPr>
        <w:shd w:val="clear" w:color="auto" w:fill="C2D3EE" w:themeFill="accent5" w:themeFillTint="3F"/>
      </w:tcPr>
    </w:tblStylePr>
    <w:tblStylePr w:type="band1Horz">
      <w:tblPr/>
      <w:tcPr>
        <w:shd w:val="clear" w:color="auto" w:fill="C2D3EE" w:themeFill="accent5" w:themeFillTint="3F"/>
      </w:tcPr>
    </w:tblStylePr>
  </w:style>
  <w:style w:type="table" w:styleId="6a">
    <w:name w:val="Medium List 1 Accent 6"/>
    <w:basedOn w:val="a4"/>
    <w:uiPriority w:val="65"/>
    <w:semiHidden/>
    <w:unhideWhenUsed/>
    <w:rsid w:val="007C6C0E"/>
    <w:pPr>
      <w:spacing w:before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70AD47" w:themeColor="accent6"/>
        <w:bottom w:val="single" w:sz="8" w:space="0" w:color="70AD47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70AD47" w:themeColor="accent6"/>
        </w:tcBorders>
      </w:tcPr>
    </w:tblStylePr>
    <w:tblStylePr w:type="lastRow">
      <w:rPr>
        <w:b/>
        <w:bCs/>
        <w:color w:val="44546A" w:themeColor="text2"/>
      </w:rPr>
      <w:tblPr/>
      <w:tcPr>
        <w:tcBorders>
          <w:top w:val="single" w:sz="8" w:space="0" w:color="70AD47" w:themeColor="accent6"/>
          <w:bottom w:val="single" w:sz="8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70AD47" w:themeColor="accent6"/>
          <w:bottom w:val="single" w:sz="8" w:space="0" w:color="70AD47" w:themeColor="accent6"/>
        </w:tcBorders>
      </w:tcPr>
    </w:tblStylePr>
    <w:tblStylePr w:type="band1Vert">
      <w:tblPr/>
      <w:tcPr>
        <w:shd w:val="clear" w:color="auto" w:fill="DBEBD0" w:themeFill="accent6" w:themeFillTint="3F"/>
      </w:tcPr>
    </w:tblStylePr>
    <w:tblStylePr w:type="band1Horz">
      <w:tblPr/>
      <w:tcPr>
        <w:shd w:val="clear" w:color="auto" w:fill="DBEBD0" w:themeFill="accent6" w:themeFillTint="3F"/>
      </w:tcPr>
    </w:tblStylePr>
  </w:style>
  <w:style w:type="table" w:styleId="74">
    <w:name w:val="Medium List 2"/>
    <w:basedOn w:val="a4"/>
    <w:uiPriority w:val="66"/>
    <w:semiHidden/>
    <w:unhideWhenUsed/>
    <w:rsid w:val="007C6C0E"/>
    <w:pPr>
      <w:spacing w:before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5">
    <w:name w:val="Medium List 2 Accent 1"/>
    <w:basedOn w:val="a4"/>
    <w:uiPriority w:val="66"/>
    <w:semiHidden/>
    <w:unhideWhenUsed/>
    <w:rsid w:val="007C6C0E"/>
    <w:pPr>
      <w:spacing w:before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5B9BD5" w:themeColor="accent1"/>
        <w:left w:val="single" w:sz="8" w:space="0" w:color="5B9BD5" w:themeColor="accent1"/>
        <w:bottom w:val="single" w:sz="8" w:space="0" w:color="5B9BD5" w:themeColor="accent1"/>
        <w:right w:val="single" w:sz="8" w:space="0" w:color="5B9BD5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5B9BD5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5B9BD5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5B9BD5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6E6F4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6E6F4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6">
    <w:name w:val="Medium List 2 Accent 2"/>
    <w:basedOn w:val="a4"/>
    <w:uiPriority w:val="66"/>
    <w:semiHidden/>
    <w:unhideWhenUsed/>
    <w:rsid w:val="007C6C0E"/>
    <w:pPr>
      <w:spacing w:before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FF0000" w:themeColor="accent2"/>
        <w:left w:val="single" w:sz="8" w:space="0" w:color="FF0000" w:themeColor="accent2"/>
        <w:bottom w:val="single" w:sz="8" w:space="0" w:color="FF0000" w:themeColor="accent2"/>
        <w:right w:val="single" w:sz="8" w:space="0" w:color="FF0000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F0000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F0000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F0000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C0C0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C0C0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7">
    <w:name w:val="Medium List 2 Accent 3"/>
    <w:basedOn w:val="a4"/>
    <w:uiPriority w:val="66"/>
    <w:semiHidden/>
    <w:unhideWhenUsed/>
    <w:rsid w:val="007C6C0E"/>
    <w:pPr>
      <w:spacing w:before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A5A5A5" w:themeColor="accent3"/>
        <w:left w:val="single" w:sz="8" w:space="0" w:color="A5A5A5" w:themeColor="accent3"/>
        <w:bottom w:val="single" w:sz="8" w:space="0" w:color="A5A5A5" w:themeColor="accent3"/>
        <w:right w:val="single" w:sz="8" w:space="0" w:color="A5A5A5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A5A5A5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A5A5A5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A5A5A5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8E8E8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8">
    <w:name w:val="Medium List 2 Accent 4"/>
    <w:basedOn w:val="a4"/>
    <w:uiPriority w:val="66"/>
    <w:semiHidden/>
    <w:unhideWhenUsed/>
    <w:rsid w:val="007C6C0E"/>
    <w:pPr>
      <w:spacing w:before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FFC000" w:themeColor="accent4"/>
        <w:left w:val="single" w:sz="8" w:space="0" w:color="FFC000" w:themeColor="accent4"/>
        <w:bottom w:val="single" w:sz="8" w:space="0" w:color="FFC000" w:themeColor="accent4"/>
        <w:right w:val="single" w:sz="8" w:space="0" w:color="FFC000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FC000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FC000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FC000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FEFC0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FEFC0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9">
    <w:name w:val="Medium List 2 Accent 5"/>
    <w:basedOn w:val="a4"/>
    <w:uiPriority w:val="66"/>
    <w:semiHidden/>
    <w:unhideWhenUsed/>
    <w:rsid w:val="007C6C0E"/>
    <w:pPr>
      <w:spacing w:before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2B579A" w:themeColor="accent5"/>
        <w:left w:val="single" w:sz="8" w:space="0" w:color="2B579A" w:themeColor="accent5"/>
        <w:bottom w:val="single" w:sz="8" w:space="0" w:color="2B579A" w:themeColor="accent5"/>
        <w:right w:val="single" w:sz="8" w:space="0" w:color="2B579A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2B579A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2B579A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2B579A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2D3EE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2D3EE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7a">
    <w:name w:val="Medium List 2 Accent 6"/>
    <w:basedOn w:val="a4"/>
    <w:uiPriority w:val="66"/>
    <w:semiHidden/>
    <w:unhideWhenUsed/>
    <w:rsid w:val="007C6C0E"/>
    <w:pPr>
      <w:spacing w:before="0" w:line="240" w:lineRule="auto"/>
    </w:pPr>
    <w:rPr>
      <w:rFonts w:cstheme="majorBidi"/>
      <w:color w:val="000000" w:themeColor="text1"/>
    </w:rPr>
    <w:tblPr>
      <w:tblStyleRowBandSize w:val="1"/>
      <w:tblStyleColBandSize w:val="1"/>
      <w:tblBorders>
        <w:top w:val="single" w:sz="8" w:space="0" w:color="70AD47" w:themeColor="accent6"/>
        <w:left w:val="single" w:sz="8" w:space="0" w:color="70AD47" w:themeColor="accent6"/>
        <w:bottom w:val="single" w:sz="8" w:space="0" w:color="70AD47" w:themeColor="accent6"/>
        <w:right w:val="single" w:sz="8" w:space="0" w:color="70AD47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70AD47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70AD47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70AD47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BEB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48">
    <w:name w:val="Medium Shading 1"/>
    <w:basedOn w:val="a4"/>
    <w:uiPriority w:val="63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49">
    <w:name w:val="Medium Shading 1 Accent 1"/>
    <w:basedOn w:val="a4"/>
    <w:uiPriority w:val="63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84B3DF" w:themeColor="accent1" w:themeTint="BF"/>
        <w:left w:val="single" w:sz="8" w:space="0" w:color="84B3DF" w:themeColor="accent1" w:themeTint="BF"/>
        <w:bottom w:val="single" w:sz="8" w:space="0" w:color="84B3DF" w:themeColor="accent1" w:themeTint="BF"/>
        <w:right w:val="single" w:sz="8" w:space="0" w:color="84B3DF" w:themeColor="accent1" w:themeTint="BF"/>
        <w:insideH w:val="single" w:sz="8" w:space="0" w:color="84B3DF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84B3DF" w:themeColor="accent1" w:themeTint="BF"/>
          <w:left w:val="single" w:sz="8" w:space="0" w:color="84B3DF" w:themeColor="accent1" w:themeTint="BF"/>
          <w:bottom w:val="single" w:sz="8" w:space="0" w:color="84B3DF" w:themeColor="accent1" w:themeTint="BF"/>
          <w:right w:val="single" w:sz="8" w:space="0" w:color="84B3DF" w:themeColor="accent1" w:themeTint="BF"/>
          <w:insideH w:val="nil"/>
          <w:insideV w:val="nil"/>
        </w:tcBorders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4B3DF" w:themeColor="accent1" w:themeTint="BF"/>
          <w:left w:val="single" w:sz="8" w:space="0" w:color="84B3DF" w:themeColor="accent1" w:themeTint="BF"/>
          <w:bottom w:val="single" w:sz="8" w:space="0" w:color="84B3DF" w:themeColor="accent1" w:themeTint="BF"/>
          <w:right w:val="single" w:sz="8" w:space="0" w:color="84B3DF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6E6F4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6E6F4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4a">
    <w:name w:val="Medium Shading 1 Accent 2"/>
    <w:basedOn w:val="a4"/>
    <w:uiPriority w:val="63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FF4040" w:themeColor="accent2" w:themeTint="BF"/>
        <w:left w:val="single" w:sz="8" w:space="0" w:color="FF4040" w:themeColor="accent2" w:themeTint="BF"/>
        <w:bottom w:val="single" w:sz="8" w:space="0" w:color="FF4040" w:themeColor="accent2" w:themeTint="BF"/>
        <w:right w:val="single" w:sz="8" w:space="0" w:color="FF4040" w:themeColor="accent2" w:themeTint="BF"/>
        <w:insideH w:val="single" w:sz="8" w:space="0" w:color="FF4040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4040" w:themeColor="accent2" w:themeTint="BF"/>
          <w:left w:val="single" w:sz="8" w:space="0" w:color="FF4040" w:themeColor="accent2" w:themeTint="BF"/>
          <w:bottom w:val="single" w:sz="8" w:space="0" w:color="FF4040" w:themeColor="accent2" w:themeTint="BF"/>
          <w:right w:val="single" w:sz="8" w:space="0" w:color="FF4040" w:themeColor="accent2" w:themeTint="BF"/>
          <w:insideH w:val="nil"/>
          <w:insideV w:val="nil"/>
        </w:tcBorders>
        <w:shd w:val="clear" w:color="auto" w:fill="FF0000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4040" w:themeColor="accent2" w:themeTint="BF"/>
          <w:left w:val="single" w:sz="8" w:space="0" w:color="FF4040" w:themeColor="accent2" w:themeTint="BF"/>
          <w:bottom w:val="single" w:sz="8" w:space="0" w:color="FF4040" w:themeColor="accent2" w:themeTint="BF"/>
          <w:right w:val="single" w:sz="8" w:space="0" w:color="FF4040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0C0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C0C0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4b">
    <w:name w:val="Medium Shading 1 Accent 3"/>
    <w:basedOn w:val="a4"/>
    <w:uiPriority w:val="63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BBBBBB" w:themeColor="accent3" w:themeTint="BF"/>
        <w:left w:val="single" w:sz="8" w:space="0" w:color="BBBBBB" w:themeColor="accent3" w:themeTint="BF"/>
        <w:bottom w:val="single" w:sz="8" w:space="0" w:color="BBBBBB" w:themeColor="accent3" w:themeTint="BF"/>
        <w:right w:val="single" w:sz="8" w:space="0" w:color="BBBBBB" w:themeColor="accent3" w:themeTint="BF"/>
        <w:insideH w:val="single" w:sz="8" w:space="0" w:color="BBBBBB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BBBBB" w:themeColor="accent3" w:themeTint="BF"/>
          <w:left w:val="single" w:sz="8" w:space="0" w:color="BBBBBB" w:themeColor="accent3" w:themeTint="BF"/>
          <w:bottom w:val="single" w:sz="8" w:space="0" w:color="BBBBBB" w:themeColor="accent3" w:themeTint="BF"/>
          <w:right w:val="single" w:sz="8" w:space="0" w:color="BBBBBB" w:themeColor="accent3" w:themeTint="BF"/>
          <w:insideH w:val="nil"/>
          <w:insideV w:val="nil"/>
        </w:tcBorders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BBBBB" w:themeColor="accent3" w:themeTint="BF"/>
          <w:left w:val="single" w:sz="8" w:space="0" w:color="BBBBBB" w:themeColor="accent3" w:themeTint="BF"/>
          <w:bottom w:val="single" w:sz="8" w:space="0" w:color="BBBBBB" w:themeColor="accent3" w:themeTint="BF"/>
          <w:right w:val="single" w:sz="8" w:space="0" w:color="BBBBBB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8E8E8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8E8E8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4c">
    <w:name w:val="Medium Shading 1 Accent 4"/>
    <w:basedOn w:val="a4"/>
    <w:uiPriority w:val="63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FFCF40" w:themeColor="accent4" w:themeTint="BF"/>
        <w:left w:val="single" w:sz="8" w:space="0" w:color="FFCF40" w:themeColor="accent4" w:themeTint="BF"/>
        <w:bottom w:val="single" w:sz="8" w:space="0" w:color="FFCF40" w:themeColor="accent4" w:themeTint="BF"/>
        <w:right w:val="single" w:sz="8" w:space="0" w:color="FFCF40" w:themeColor="accent4" w:themeTint="BF"/>
        <w:insideH w:val="single" w:sz="8" w:space="0" w:color="FFCF40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FCF40" w:themeColor="accent4" w:themeTint="BF"/>
          <w:left w:val="single" w:sz="8" w:space="0" w:color="FFCF40" w:themeColor="accent4" w:themeTint="BF"/>
          <w:bottom w:val="single" w:sz="8" w:space="0" w:color="FFCF40" w:themeColor="accent4" w:themeTint="BF"/>
          <w:right w:val="single" w:sz="8" w:space="0" w:color="FFCF40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EFC0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FEFC0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4d">
    <w:name w:val="Medium Shading 1 Accent 5"/>
    <w:basedOn w:val="a4"/>
    <w:uiPriority w:val="63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477BCB" w:themeColor="accent5" w:themeTint="BF"/>
        <w:left w:val="single" w:sz="8" w:space="0" w:color="477BCB" w:themeColor="accent5" w:themeTint="BF"/>
        <w:bottom w:val="single" w:sz="8" w:space="0" w:color="477BCB" w:themeColor="accent5" w:themeTint="BF"/>
        <w:right w:val="single" w:sz="8" w:space="0" w:color="477BCB" w:themeColor="accent5" w:themeTint="BF"/>
        <w:insideH w:val="single" w:sz="8" w:space="0" w:color="477BCB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77BCB" w:themeColor="accent5" w:themeTint="BF"/>
          <w:left w:val="single" w:sz="8" w:space="0" w:color="477BCB" w:themeColor="accent5" w:themeTint="BF"/>
          <w:bottom w:val="single" w:sz="8" w:space="0" w:color="477BCB" w:themeColor="accent5" w:themeTint="BF"/>
          <w:right w:val="single" w:sz="8" w:space="0" w:color="477BCB" w:themeColor="accent5" w:themeTint="BF"/>
          <w:insideH w:val="nil"/>
          <w:insideV w:val="nil"/>
        </w:tcBorders>
        <w:shd w:val="clear" w:color="auto" w:fill="2B579A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77BCB" w:themeColor="accent5" w:themeTint="BF"/>
          <w:left w:val="single" w:sz="8" w:space="0" w:color="477BCB" w:themeColor="accent5" w:themeTint="BF"/>
          <w:bottom w:val="single" w:sz="8" w:space="0" w:color="477BCB" w:themeColor="accent5" w:themeTint="BF"/>
          <w:right w:val="single" w:sz="8" w:space="0" w:color="477BCB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2D3EE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2D3EE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4e">
    <w:name w:val="Medium Shading 1 Accent 6"/>
    <w:basedOn w:val="a4"/>
    <w:uiPriority w:val="63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8" w:space="0" w:color="93C571" w:themeColor="accent6" w:themeTint="BF"/>
        <w:left w:val="single" w:sz="8" w:space="0" w:color="93C571" w:themeColor="accent6" w:themeTint="BF"/>
        <w:bottom w:val="single" w:sz="8" w:space="0" w:color="93C571" w:themeColor="accent6" w:themeTint="BF"/>
        <w:right w:val="single" w:sz="8" w:space="0" w:color="93C571" w:themeColor="accent6" w:themeTint="BF"/>
        <w:insideH w:val="single" w:sz="8" w:space="0" w:color="93C571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3C571" w:themeColor="accent6" w:themeTint="BF"/>
          <w:left w:val="single" w:sz="8" w:space="0" w:color="93C571" w:themeColor="accent6" w:themeTint="BF"/>
          <w:bottom w:val="single" w:sz="8" w:space="0" w:color="93C571" w:themeColor="accent6" w:themeTint="BF"/>
          <w:right w:val="single" w:sz="8" w:space="0" w:color="93C571" w:themeColor="accent6" w:themeTint="BF"/>
          <w:insideH w:val="nil"/>
          <w:insideV w:val="nil"/>
        </w:tcBorders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3C571" w:themeColor="accent6" w:themeTint="BF"/>
          <w:left w:val="single" w:sz="8" w:space="0" w:color="93C571" w:themeColor="accent6" w:themeTint="BF"/>
          <w:bottom w:val="single" w:sz="8" w:space="0" w:color="93C571" w:themeColor="accent6" w:themeTint="BF"/>
          <w:right w:val="single" w:sz="8" w:space="0" w:color="93C571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B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BEB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58">
    <w:name w:val="Medium Shading 2"/>
    <w:basedOn w:val="a4"/>
    <w:uiPriority w:val="64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59">
    <w:name w:val="Medium Shading 2 Accent 1"/>
    <w:basedOn w:val="a4"/>
    <w:uiPriority w:val="64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5B9BD5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5B9BD5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5a">
    <w:name w:val="Medium Shading 2 Accent 2"/>
    <w:basedOn w:val="a4"/>
    <w:uiPriority w:val="64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0000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0000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F0000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5b">
    <w:name w:val="Medium Shading 2 Accent 3"/>
    <w:basedOn w:val="a4"/>
    <w:uiPriority w:val="64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A5A5A5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A5A5A5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5c">
    <w:name w:val="Medium Shading 2 Accent 4"/>
    <w:basedOn w:val="a4"/>
    <w:uiPriority w:val="64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C000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FC000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5d">
    <w:name w:val="Medium Shading 2 Accent 5"/>
    <w:basedOn w:val="a4"/>
    <w:uiPriority w:val="64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2B579A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B579A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2B579A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table" w:styleId="5e">
    <w:name w:val="Medium Shading 2 Accent 6"/>
    <w:basedOn w:val="a4"/>
    <w:uiPriority w:val="64"/>
    <w:semiHidden/>
    <w:unhideWhenUsed/>
    <w:rsid w:val="007C6C0E"/>
    <w:pPr>
      <w:spacing w:before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0AD47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0AD47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nil"/>
          <w:right w:val="nil"/>
          <w:insideH w:val="nil"/>
          <w:insideV w:val="nil"/>
        </w:tcBorders>
      </w:tcPr>
    </w:tblStylePr>
  </w:style>
  <w:style w:type="paragraph" w:styleId="afffd">
    <w:name w:val="Message Header"/>
    <w:basedOn w:val="a2"/>
    <w:link w:val="afffe"/>
    <w:uiPriority w:val="99"/>
    <w:semiHidden/>
    <w:unhideWhenUsed/>
    <w:rsid w:val="007C6C0E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before="0" w:line="240" w:lineRule="auto"/>
      <w:ind w:left="1080" w:hanging="1080"/>
    </w:pPr>
    <w:rPr>
      <w:rFonts w:cstheme="majorBidi"/>
      <w:sz w:val="24"/>
      <w:szCs w:val="24"/>
    </w:rPr>
  </w:style>
  <w:style w:type="character" w:customStyle="1" w:styleId="afffe">
    <w:name w:val="メッセージ見出し (文字)"/>
    <w:basedOn w:val="a3"/>
    <w:link w:val="afffd"/>
    <w:uiPriority w:val="99"/>
    <w:semiHidden/>
    <w:rsid w:val="007C6C0E"/>
    <w:rPr>
      <w:rFonts w:ascii="Meiryo UI" w:eastAsia="Meiryo UI" w:hAnsi="Meiryo UI" w:cstheme="majorBidi"/>
      <w:sz w:val="24"/>
      <w:szCs w:val="24"/>
      <w:shd w:val="pct20" w:color="auto" w:fill="auto"/>
    </w:rPr>
  </w:style>
  <w:style w:type="paragraph" w:styleId="affff">
    <w:name w:val="No Spacing"/>
    <w:uiPriority w:val="1"/>
    <w:unhideWhenUsed/>
    <w:qFormat/>
    <w:rsid w:val="007C6C0E"/>
    <w:pPr>
      <w:spacing w:before="0" w:line="240" w:lineRule="auto"/>
    </w:pPr>
    <w:rPr>
      <w:rFonts w:ascii="Meiryo UI" w:eastAsia="Meiryo UI" w:hAnsi="Meiryo UI"/>
    </w:rPr>
  </w:style>
  <w:style w:type="paragraph" w:styleId="affff0">
    <w:name w:val="Normal Indent"/>
    <w:basedOn w:val="a2"/>
    <w:uiPriority w:val="99"/>
    <w:semiHidden/>
    <w:unhideWhenUsed/>
    <w:rsid w:val="007C6C0E"/>
    <w:pPr>
      <w:ind w:left="720"/>
    </w:pPr>
  </w:style>
  <w:style w:type="paragraph" w:styleId="affff1">
    <w:name w:val="Note Heading"/>
    <w:basedOn w:val="a2"/>
    <w:next w:val="a2"/>
    <w:link w:val="affff2"/>
    <w:uiPriority w:val="99"/>
    <w:semiHidden/>
    <w:unhideWhenUsed/>
    <w:rsid w:val="007C6C0E"/>
    <w:pPr>
      <w:spacing w:before="0" w:line="240" w:lineRule="auto"/>
    </w:pPr>
  </w:style>
  <w:style w:type="character" w:customStyle="1" w:styleId="affff2">
    <w:name w:val="記 (文字)"/>
    <w:basedOn w:val="a3"/>
    <w:link w:val="affff1"/>
    <w:uiPriority w:val="99"/>
    <w:semiHidden/>
    <w:rsid w:val="007C6C0E"/>
    <w:rPr>
      <w:rFonts w:ascii="Meiryo UI" w:eastAsia="Meiryo UI" w:hAnsi="Meiryo UI"/>
    </w:rPr>
  </w:style>
  <w:style w:type="character" w:styleId="affff3">
    <w:name w:val="page number"/>
    <w:basedOn w:val="a3"/>
    <w:uiPriority w:val="99"/>
    <w:semiHidden/>
    <w:unhideWhenUsed/>
    <w:rsid w:val="007C6C0E"/>
    <w:rPr>
      <w:rFonts w:ascii="Meiryo UI" w:eastAsia="Meiryo UI" w:hAnsi="Meiryo UI"/>
    </w:rPr>
  </w:style>
  <w:style w:type="character" w:styleId="affff4">
    <w:name w:val="Placeholder Text"/>
    <w:basedOn w:val="a3"/>
    <w:uiPriority w:val="99"/>
    <w:semiHidden/>
    <w:rsid w:val="007C6C0E"/>
    <w:rPr>
      <w:rFonts w:ascii="Meiryo UI" w:eastAsia="Meiryo UI" w:hAnsi="Meiryo UI"/>
      <w:color w:val="595959" w:themeColor="text1" w:themeTint="A6"/>
    </w:rPr>
  </w:style>
  <w:style w:type="table" w:styleId="1e">
    <w:name w:val="Plain Table 1"/>
    <w:basedOn w:val="a4"/>
    <w:uiPriority w:val="41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2f9">
    <w:name w:val="Plain Table 2"/>
    <w:basedOn w:val="a4"/>
    <w:uiPriority w:val="42"/>
    <w:rsid w:val="007C6C0E"/>
    <w:pPr>
      <w:spacing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3f3">
    <w:name w:val="Plain Table 3"/>
    <w:basedOn w:val="a4"/>
    <w:uiPriority w:val="43"/>
    <w:rsid w:val="007C6C0E"/>
    <w:pPr>
      <w:spacing w:line="240" w:lineRule="auto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4f">
    <w:name w:val="Plain Table 4"/>
    <w:basedOn w:val="a4"/>
    <w:uiPriority w:val="44"/>
    <w:rsid w:val="007C6C0E"/>
    <w:pPr>
      <w:spacing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5f">
    <w:name w:val="Plain Table 5"/>
    <w:basedOn w:val="a4"/>
    <w:uiPriority w:val="45"/>
    <w:rsid w:val="007C6C0E"/>
    <w:pPr>
      <w:spacing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styleId="affff5">
    <w:name w:val="Plain Text"/>
    <w:basedOn w:val="a2"/>
    <w:link w:val="affff6"/>
    <w:uiPriority w:val="99"/>
    <w:semiHidden/>
    <w:unhideWhenUsed/>
    <w:rsid w:val="007C6C0E"/>
    <w:pPr>
      <w:spacing w:before="0" w:line="240" w:lineRule="auto"/>
    </w:pPr>
    <w:rPr>
      <w:szCs w:val="21"/>
    </w:rPr>
  </w:style>
  <w:style w:type="character" w:customStyle="1" w:styleId="affff6">
    <w:name w:val="書式なし (文字)"/>
    <w:basedOn w:val="a3"/>
    <w:link w:val="affff5"/>
    <w:uiPriority w:val="99"/>
    <w:semiHidden/>
    <w:rsid w:val="007C6C0E"/>
    <w:rPr>
      <w:rFonts w:ascii="Meiryo UI" w:eastAsia="Meiryo UI" w:hAnsi="Meiryo UI"/>
      <w:szCs w:val="21"/>
    </w:rPr>
  </w:style>
  <w:style w:type="paragraph" w:styleId="affff7">
    <w:name w:val="Quote"/>
    <w:basedOn w:val="a2"/>
    <w:next w:val="a2"/>
    <w:link w:val="affff8"/>
    <w:uiPriority w:val="29"/>
    <w:unhideWhenUsed/>
    <w:qFormat/>
    <w:rsid w:val="007C6C0E"/>
    <w:pPr>
      <w:spacing w:before="200" w:after="160"/>
      <w:jc w:val="center"/>
    </w:pPr>
    <w:rPr>
      <w:i/>
      <w:iCs/>
      <w:color w:val="404040" w:themeColor="text1" w:themeTint="BF"/>
    </w:rPr>
  </w:style>
  <w:style w:type="character" w:customStyle="1" w:styleId="affff8">
    <w:name w:val="引用文 (文字)"/>
    <w:basedOn w:val="a3"/>
    <w:link w:val="affff7"/>
    <w:uiPriority w:val="29"/>
    <w:rsid w:val="007C6C0E"/>
    <w:rPr>
      <w:rFonts w:ascii="Meiryo UI" w:eastAsia="Meiryo UI" w:hAnsi="Meiryo UI"/>
      <w:i/>
      <w:iCs/>
      <w:color w:val="404040" w:themeColor="text1" w:themeTint="BF"/>
    </w:rPr>
  </w:style>
  <w:style w:type="paragraph" w:styleId="affff9">
    <w:name w:val="Salutation"/>
    <w:basedOn w:val="a2"/>
    <w:next w:val="a2"/>
    <w:link w:val="affffa"/>
    <w:uiPriority w:val="99"/>
    <w:semiHidden/>
    <w:unhideWhenUsed/>
    <w:rsid w:val="007C6C0E"/>
  </w:style>
  <w:style w:type="character" w:customStyle="1" w:styleId="affffa">
    <w:name w:val="挨拶文 (文字)"/>
    <w:basedOn w:val="a3"/>
    <w:link w:val="affff9"/>
    <w:uiPriority w:val="99"/>
    <w:semiHidden/>
    <w:rsid w:val="007C6C0E"/>
    <w:rPr>
      <w:rFonts w:ascii="Meiryo UI" w:eastAsia="Meiryo UI" w:hAnsi="Meiryo UI"/>
    </w:rPr>
  </w:style>
  <w:style w:type="paragraph" w:styleId="affffb">
    <w:name w:val="Signature"/>
    <w:basedOn w:val="a2"/>
    <w:link w:val="affffc"/>
    <w:uiPriority w:val="7"/>
    <w:unhideWhenUsed/>
    <w:qFormat/>
    <w:rsid w:val="007C6C0E"/>
    <w:pPr>
      <w:spacing w:before="0" w:line="240" w:lineRule="auto"/>
      <w:ind w:left="4320"/>
    </w:pPr>
  </w:style>
  <w:style w:type="character" w:customStyle="1" w:styleId="affffc">
    <w:name w:val="署名 (文字)"/>
    <w:basedOn w:val="a3"/>
    <w:link w:val="affffb"/>
    <w:uiPriority w:val="7"/>
    <w:rsid w:val="007C6C0E"/>
    <w:rPr>
      <w:rFonts w:ascii="Meiryo UI" w:eastAsia="Meiryo UI" w:hAnsi="Meiryo UI"/>
    </w:rPr>
  </w:style>
  <w:style w:type="character" w:styleId="affffd">
    <w:name w:val="Subtle Emphasis"/>
    <w:basedOn w:val="a3"/>
    <w:uiPriority w:val="19"/>
    <w:unhideWhenUsed/>
    <w:qFormat/>
    <w:rsid w:val="007C6C0E"/>
    <w:rPr>
      <w:rFonts w:ascii="Meiryo UI" w:eastAsia="Meiryo UI" w:hAnsi="Meiryo UI"/>
      <w:i/>
      <w:iCs/>
      <w:color w:val="404040" w:themeColor="text1" w:themeTint="BF"/>
    </w:rPr>
  </w:style>
  <w:style w:type="character" w:styleId="affffe">
    <w:name w:val="Subtle Reference"/>
    <w:basedOn w:val="a3"/>
    <w:uiPriority w:val="31"/>
    <w:unhideWhenUsed/>
    <w:qFormat/>
    <w:rsid w:val="007C6C0E"/>
    <w:rPr>
      <w:rFonts w:ascii="Meiryo UI" w:eastAsia="Meiryo UI" w:hAnsi="Meiryo UI"/>
      <w:smallCaps/>
      <w:color w:val="5A5A5A" w:themeColor="text1" w:themeTint="A5"/>
    </w:rPr>
  </w:style>
  <w:style w:type="table" w:styleId="3-D1">
    <w:name w:val="Table 3D effects 1"/>
    <w:basedOn w:val="a4"/>
    <w:uiPriority w:val="99"/>
    <w:semiHidden/>
    <w:unhideWhenUsed/>
    <w:rsid w:val="007C6C0E"/>
    <w:tblPr/>
    <w:tcPr>
      <w:shd w:val="solid" w:color="C0C0C0" w:fill="FFFFFF"/>
    </w:tcPr>
    <w:tblStylePr w:type="firstRow">
      <w:rPr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-D2">
    <w:name w:val="Table 3D effects 2"/>
    <w:basedOn w:val="a4"/>
    <w:uiPriority w:val="99"/>
    <w:semiHidden/>
    <w:unhideWhenUsed/>
    <w:rsid w:val="007C6C0E"/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-D3">
    <w:name w:val="Table 3D effects 3"/>
    <w:basedOn w:val="a4"/>
    <w:uiPriority w:val="99"/>
    <w:semiHidden/>
    <w:unhideWhenUsed/>
    <w:rsid w:val="007C6C0E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50" w:color="C0C0C0" w:fill="FFFFFF"/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f">
    <w:name w:val="Table Classic 1"/>
    <w:basedOn w:val="a4"/>
    <w:uiPriority w:val="99"/>
    <w:semiHidden/>
    <w:unhideWhenUsed/>
    <w:rsid w:val="007C6C0E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a">
    <w:name w:val="Table Classic 2"/>
    <w:basedOn w:val="a4"/>
    <w:uiPriority w:val="99"/>
    <w:semiHidden/>
    <w:unhideWhenUsed/>
    <w:rsid w:val="007C6C0E"/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4">
    <w:name w:val="Table Classic 3"/>
    <w:basedOn w:val="a4"/>
    <w:uiPriority w:val="99"/>
    <w:semiHidden/>
    <w:unhideWhenUsed/>
    <w:rsid w:val="007C6C0E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f0">
    <w:name w:val="Table Classic 4"/>
    <w:basedOn w:val="a4"/>
    <w:uiPriority w:val="99"/>
    <w:semiHidden/>
    <w:unhideWhenUsed/>
    <w:rsid w:val="007C6C0E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cPr>
      <w:shd w:val="clear" w:color="auto" w:fill="auto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f0">
    <w:name w:val="Table Colorful 1"/>
    <w:basedOn w:val="a4"/>
    <w:uiPriority w:val="99"/>
    <w:semiHidden/>
    <w:unhideWhenUsed/>
    <w:rsid w:val="007C6C0E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b">
    <w:name w:val="Table Colorful 2"/>
    <w:basedOn w:val="a4"/>
    <w:uiPriority w:val="99"/>
    <w:semiHidden/>
    <w:unhideWhenUsed/>
    <w:rsid w:val="007C6C0E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5">
    <w:name w:val="Table Colorful 3"/>
    <w:basedOn w:val="a4"/>
    <w:uiPriority w:val="99"/>
    <w:semiHidden/>
    <w:unhideWhenUsed/>
    <w:rsid w:val="007C6C0E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f1">
    <w:name w:val="Table Columns 1"/>
    <w:basedOn w:val="a4"/>
    <w:uiPriority w:val="99"/>
    <w:semiHidden/>
    <w:unhideWhenUsed/>
    <w:rsid w:val="007C6C0E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c">
    <w:name w:val="Table Columns 2"/>
    <w:basedOn w:val="a4"/>
    <w:uiPriority w:val="99"/>
    <w:semiHidden/>
    <w:unhideWhenUsed/>
    <w:rsid w:val="007C6C0E"/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6">
    <w:name w:val="Table Columns 3"/>
    <w:basedOn w:val="a4"/>
    <w:uiPriority w:val="99"/>
    <w:semiHidden/>
    <w:unhideWhenUsed/>
    <w:rsid w:val="007C6C0E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f1">
    <w:name w:val="Table Columns 4"/>
    <w:basedOn w:val="a4"/>
    <w:uiPriority w:val="99"/>
    <w:semiHidden/>
    <w:unhideWhenUsed/>
    <w:rsid w:val="007C6C0E"/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5f0">
    <w:name w:val="Table Columns 5"/>
    <w:basedOn w:val="a4"/>
    <w:uiPriority w:val="99"/>
    <w:semiHidden/>
    <w:unhideWhenUsed/>
    <w:rsid w:val="007C6C0E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afffff">
    <w:name w:val="Table Contemporary"/>
    <w:basedOn w:val="a4"/>
    <w:uiPriority w:val="99"/>
    <w:semiHidden/>
    <w:unhideWhenUsed/>
    <w:rsid w:val="007C6C0E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afffff0">
    <w:name w:val="Table Elegant"/>
    <w:basedOn w:val="a4"/>
    <w:uiPriority w:val="99"/>
    <w:semiHidden/>
    <w:unhideWhenUsed/>
    <w:rsid w:val="007C6C0E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f2">
    <w:name w:val="Table Grid 1"/>
    <w:basedOn w:val="a4"/>
    <w:uiPriority w:val="99"/>
    <w:semiHidden/>
    <w:unhideWhenUsed/>
    <w:rsid w:val="007C6C0E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d">
    <w:name w:val="Table Grid 2"/>
    <w:basedOn w:val="a4"/>
    <w:uiPriority w:val="99"/>
    <w:semiHidden/>
    <w:unhideWhenUsed/>
    <w:rsid w:val="007C6C0E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7">
    <w:name w:val="Table Grid 3"/>
    <w:basedOn w:val="a4"/>
    <w:uiPriority w:val="99"/>
    <w:semiHidden/>
    <w:unhideWhenUsed/>
    <w:rsid w:val="007C6C0E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f2">
    <w:name w:val="Table Grid 4"/>
    <w:basedOn w:val="a4"/>
    <w:uiPriority w:val="99"/>
    <w:semiHidden/>
    <w:unhideWhenUsed/>
    <w:rsid w:val="007C6C0E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5f1">
    <w:name w:val="Table Grid 5"/>
    <w:basedOn w:val="a4"/>
    <w:uiPriority w:val="99"/>
    <w:semiHidden/>
    <w:unhideWhenUsed/>
    <w:rsid w:val="007C6C0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6b">
    <w:name w:val="Table Grid 6"/>
    <w:basedOn w:val="a4"/>
    <w:uiPriority w:val="99"/>
    <w:semiHidden/>
    <w:unhideWhenUsed/>
    <w:rsid w:val="007C6C0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b">
    <w:name w:val="Table Grid 7"/>
    <w:basedOn w:val="a4"/>
    <w:uiPriority w:val="99"/>
    <w:semiHidden/>
    <w:unhideWhenUsed/>
    <w:rsid w:val="007C6C0E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89">
    <w:name w:val="Table Grid 8"/>
    <w:basedOn w:val="a4"/>
    <w:uiPriority w:val="99"/>
    <w:semiHidden/>
    <w:unhideWhenUsed/>
    <w:rsid w:val="007C6C0E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fff1">
    <w:name w:val="Grid Table Light"/>
    <w:basedOn w:val="a4"/>
    <w:uiPriority w:val="40"/>
    <w:rsid w:val="007C6C0E"/>
    <w:pPr>
      <w:spacing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1f3">
    <w:name w:val="Table List 1"/>
    <w:basedOn w:val="a4"/>
    <w:uiPriority w:val="99"/>
    <w:semiHidden/>
    <w:unhideWhenUsed/>
    <w:rsid w:val="007C6C0E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e">
    <w:name w:val="Table List 2"/>
    <w:basedOn w:val="a4"/>
    <w:uiPriority w:val="99"/>
    <w:semiHidden/>
    <w:unhideWhenUsed/>
    <w:rsid w:val="007C6C0E"/>
    <w:tblPr>
      <w:tblStyleRowBandSize w:val="2"/>
      <w:tblBorders>
        <w:bottom w:val="single" w:sz="12" w:space="0" w:color="808080"/>
      </w:tblBorders>
    </w:tblPr>
    <w:tblStylePr w:type="firstRow">
      <w:rPr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8">
    <w:name w:val="Table List 3"/>
    <w:basedOn w:val="a4"/>
    <w:uiPriority w:val="99"/>
    <w:semiHidden/>
    <w:unhideWhenUsed/>
    <w:rsid w:val="007C6C0E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f3">
    <w:name w:val="Table List 4"/>
    <w:basedOn w:val="a4"/>
    <w:uiPriority w:val="99"/>
    <w:semiHidden/>
    <w:unhideWhenUsed/>
    <w:rsid w:val="007C6C0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5f2">
    <w:name w:val="Table List 5"/>
    <w:basedOn w:val="a4"/>
    <w:uiPriority w:val="99"/>
    <w:semiHidden/>
    <w:unhideWhenUsed/>
    <w:rsid w:val="007C6C0E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6c">
    <w:name w:val="Table List 6"/>
    <w:basedOn w:val="a4"/>
    <w:uiPriority w:val="99"/>
    <w:semiHidden/>
    <w:unhideWhenUsed/>
    <w:rsid w:val="007C6C0E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7c">
    <w:name w:val="Table List 7"/>
    <w:basedOn w:val="a4"/>
    <w:uiPriority w:val="99"/>
    <w:semiHidden/>
    <w:unhideWhenUsed/>
    <w:rsid w:val="007C6C0E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8a">
    <w:name w:val="Table List 8"/>
    <w:basedOn w:val="a4"/>
    <w:uiPriority w:val="99"/>
    <w:semiHidden/>
    <w:unhideWhenUsed/>
    <w:rsid w:val="007C6C0E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paragraph" w:styleId="afffff2">
    <w:name w:val="table of authorities"/>
    <w:basedOn w:val="a2"/>
    <w:next w:val="a2"/>
    <w:uiPriority w:val="99"/>
    <w:semiHidden/>
    <w:unhideWhenUsed/>
    <w:rsid w:val="007C6C0E"/>
    <w:pPr>
      <w:ind w:left="220" w:hanging="220"/>
    </w:pPr>
  </w:style>
  <w:style w:type="paragraph" w:styleId="afffff3">
    <w:name w:val="table of figures"/>
    <w:basedOn w:val="a2"/>
    <w:next w:val="a2"/>
    <w:uiPriority w:val="99"/>
    <w:semiHidden/>
    <w:unhideWhenUsed/>
    <w:rsid w:val="007C6C0E"/>
  </w:style>
  <w:style w:type="table" w:styleId="afffff4">
    <w:name w:val="Table Professional"/>
    <w:basedOn w:val="a4"/>
    <w:uiPriority w:val="99"/>
    <w:semiHidden/>
    <w:unhideWhenUsed/>
    <w:rsid w:val="007C6C0E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f4">
    <w:name w:val="Table Simple 1"/>
    <w:basedOn w:val="a4"/>
    <w:uiPriority w:val="99"/>
    <w:semiHidden/>
    <w:unhideWhenUsed/>
    <w:rsid w:val="007C6C0E"/>
    <w:tblPr>
      <w:tblBorders>
        <w:top w:val="single" w:sz="12" w:space="0" w:color="008000"/>
        <w:bottom w:val="single" w:sz="12" w:space="0" w:color="008000"/>
      </w:tblBorders>
    </w:tblPr>
    <w:tcPr>
      <w:shd w:val="clear" w:color="auto" w:fill="auto"/>
    </w:tcPr>
    <w:tblStylePr w:type="firstRow"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2ff">
    <w:name w:val="Table Simple 2"/>
    <w:basedOn w:val="a4"/>
    <w:uiPriority w:val="99"/>
    <w:semiHidden/>
    <w:unhideWhenUsed/>
    <w:rsid w:val="007C6C0E"/>
    <w:tblPr/>
    <w:tblStylePr w:type="firstRow">
      <w:rPr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f9">
    <w:name w:val="Table Simple 3"/>
    <w:basedOn w:val="a4"/>
    <w:uiPriority w:val="99"/>
    <w:semiHidden/>
    <w:unhideWhenUsed/>
    <w:rsid w:val="007C6C0E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f5">
    <w:name w:val="Table Subtle 1"/>
    <w:basedOn w:val="a4"/>
    <w:uiPriority w:val="99"/>
    <w:semiHidden/>
    <w:unhideWhenUsed/>
    <w:rsid w:val="007C6C0E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f0">
    <w:name w:val="Table Subtle 2"/>
    <w:basedOn w:val="a4"/>
    <w:uiPriority w:val="99"/>
    <w:semiHidden/>
    <w:unhideWhenUsed/>
    <w:rsid w:val="007C6C0E"/>
    <w:tblPr>
      <w:tblBorders>
        <w:left w:val="single" w:sz="6" w:space="0" w:color="000000"/>
        <w:right w:val="single" w:sz="6" w:space="0" w:color="000000"/>
      </w:tblBorders>
    </w:tbl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fff5">
    <w:name w:val="Table Theme"/>
    <w:basedOn w:val="a4"/>
    <w:uiPriority w:val="99"/>
    <w:semiHidden/>
    <w:unhideWhenUsed/>
    <w:rsid w:val="007C6C0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Web1">
    <w:name w:val="Table Web 1"/>
    <w:basedOn w:val="a4"/>
    <w:uiPriority w:val="99"/>
    <w:semiHidden/>
    <w:unhideWhenUsed/>
    <w:rsid w:val="007C6C0E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Web2">
    <w:name w:val="Table Web 2"/>
    <w:basedOn w:val="a4"/>
    <w:uiPriority w:val="99"/>
    <w:semiHidden/>
    <w:unhideWhenUsed/>
    <w:rsid w:val="007C6C0E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Web3">
    <w:name w:val="Table Web 3"/>
    <w:basedOn w:val="a4"/>
    <w:uiPriority w:val="99"/>
    <w:semiHidden/>
    <w:unhideWhenUsed/>
    <w:rsid w:val="007C6C0E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ffff6">
    <w:name w:val="toa heading"/>
    <w:basedOn w:val="a2"/>
    <w:next w:val="a2"/>
    <w:uiPriority w:val="99"/>
    <w:semiHidden/>
    <w:unhideWhenUsed/>
    <w:rsid w:val="007C6C0E"/>
    <w:pPr>
      <w:spacing w:before="120"/>
    </w:pPr>
    <w:rPr>
      <w:rFonts w:cstheme="majorBidi"/>
      <w:b/>
      <w:bCs/>
      <w:sz w:val="24"/>
      <w:szCs w:val="24"/>
    </w:rPr>
  </w:style>
  <w:style w:type="paragraph" w:styleId="1f6">
    <w:name w:val="toc 1"/>
    <w:basedOn w:val="a2"/>
    <w:next w:val="a2"/>
    <w:autoRedefine/>
    <w:uiPriority w:val="39"/>
    <w:semiHidden/>
    <w:unhideWhenUsed/>
    <w:rsid w:val="007C6C0E"/>
    <w:pPr>
      <w:spacing w:after="100"/>
    </w:pPr>
  </w:style>
  <w:style w:type="paragraph" w:styleId="2ff1">
    <w:name w:val="toc 2"/>
    <w:basedOn w:val="a2"/>
    <w:next w:val="a2"/>
    <w:autoRedefine/>
    <w:uiPriority w:val="39"/>
    <w:semiHidden/>
    <w:unhideWhenUsed/>
    <w:rsid w:val="007C6C0E"/>
    <w:pPr>
      <w:spacing w:after="100"/>
      <w:ind w:left="220"/>
    </w:pPr>
  </w:style>
  <w:style w:type="paragraph" w:styleId="3fa">
    <w:name w:val="toc 3"/>
    <w:basedOn w:val="a2"/>
    <w:next w:val="a2"/>
    <w:autoRedefine/>
    <w:uiPriority w:val="39"/>
    <w:semiHidden/>
    <w:unhideWhenUsed/>
    <w:rsid w:val="007C6C0E"/>
    <w:pPr>
      <w:spacing w:after="100"/>
      <w:ind w:left="440"/>
    </w:pPr>
  </w:style>
  <w:style w:type="paragraph" w:styleId="4f4">
    <w:name w:val="toc 4"/>
    <w:basedOn w:val="a2"/>
    <w:next w:val="a2"/>
    <w:autoRedefine/>
    <w:uiPriority w:val="39"/>
    <w:semiHidden/>
    <w:unhideWhenUsed/>
    <w:rsid w:val="007C6C0E"/>
    <w:pPr>
      <w:spacing w:after="100"/>
      <w:ind w:left="660"/>
    </w:pPr>
  </w:style>
  <w:style w:type="paragraph" w:styleId="5f3">
    <w:name w:val="toc 5"/>
    <w:basedOn w:val="a2"/>
    <w:next w:val="a2"/>
    <w:autoRedefine/>
    <w:uiPriority w:val="39"/>
    <w:semiHidden/>
    <w:unhideWhenUsed/>
    <w:rsid w:val="007C6C0E"/>
    <w:pPr>
      <w:spacing w:after="100"/>
      <w:ind w:left="880"/>
    </w:pPr>
  </w:style>
  <w:style w:type="paragraph" w:styleId="6d">
    <w:name w:val="toc 6"/>
    <w:basedOn w:val="a2"/>
    <w:next w:val="a2"/>
    <w:autoRedefine/>
    <w:uiPriority w:val="39"/>
    <w:semiHidden/>
    <w:unhideWhenUsed/>
    <w:rsid w:val="007C6C0E"/>
    <w:pPr>
      <w:spacing w:after="100"/>
      <w:ind w:left="1100"/>
    </w:pPr>
  </w:style>
  <w:style w:type="paragraph" w:styleId="7d">
    <w:name w:val="toc 7"/>
    <w:basedOn w:val="a2"/>
    <w:next w:val="a2"/>
    <w:autoRedefine/>
    <w:uiPriority w:val="39"/>
    <w:semiHidden/>
    <w:unhideWhenUsed/>
    <w:rsid w:val="007C6C0E"/>
    <w:pPr>
      <w:spacing w:after="100"/>
      <w:ind w:left="1320"/>
    </w:pPr>
  </w:style>
  <w:style w:type="paragraph" w:styleId="8b">
    <w:name w:val="toc 8"/>
    <w:basedOn w:val="a2"/>
    <w:next w:val="a2"/>
    <w:autoRedefine/>
    <w:uiPriority w:val="39"/>
    <w:semiHidden/>
    <w:unhideWhenUsed/>
    <w:rsid w:val="007C6C0E"/>
    <w:pPr>
      <w:spacing w:after="100"/>
      <w:ind w:left="1540"/>
    </w:pPr>
  </w:style>
  <w:style w:type="paragraph" w:styleId="99">
    <w:name w:val="toc 9"/>
    <w:basedOn w:val="a2"/>
    <w:next w:val="a2"/>
    <w:autoRedefine/>
    <w:uiPriority w:val="39"/>
    <w:semiHidden/>
    <w:unhideWhenUsed/>
    <w:rsid w:val="007C6C0E"/>
    <w:pPr>
      <w:spacing w:after="100"/>
      <w:ind w:left="1760"/>
    </w:pPr>
  </w:style>
  <w:style w:type="character" w:styleId="afffff7">
    <w:name w:val="Mention"/>
    <w:basedOn w:val="a3"/>
    <w:uiPriority w:val="99"/>
    <w:semiHidden/>
    <w:unhideWhenUsed/>
    <w:rsid w:val="007C6C0E"/>
    <w:rPr>
      <w:rFonts w:ascii="Meiryo UI" w:eastAsia="Meiryo UI" w:hAnsi="Meiryo UI"/>
      <w:color w:val="2B579A"/>
      <w:shd w:val="clear" w:color="auto" w:fill="E1DFDD"/>
    </w:rPr>
  </w:style>
  <w:style w:type="numbering" w:styleId="111111">
    <w:name w:val="Outline List 2"/>
    <w:basedOn w:val="a5"/>
    <w:uiPriority w:val="99"/>
    <w:semiHidden/>
    <w:unhideWhenUsed/>
    <w:rsid w:val="007C6C0E"/>
    <w:pPr>
      <w:numPr>
        <w:numId w:val="19"/>
      </w:numPr>
    </w:pPr>
  </w:style>
  <w:style w:type="numbering" w:styleId="1ai">
    <w:name w:val="Outline List 1"/>
    <w:basedOn w:val="a5"/>
    <w:uiPriority w:val="99"/>
    <w:semiHidden/>
    <w:unhideWhenUsed/>
    <w:rsid w:val="007C6C0E"/>
    <w:pPr>
      <w:numPr>
        <w:numId w:val="20"/>
      </w:numPr>
    </w:pPr>
  </w:style>
  <w:style w:type="character" w:styleId="afffff8">
    <w:name w:val="Hashtag"/>
    <w:basedOn w:val="a3"/>
    <w:uiPriority w:val="99"/>
    <w:semiHidden/>
    <w:unhideWhenUsed/>
    <w:rsid w:val="007C6C0E"/>
    <w:rPr>
      <w:rFonts w:ascii="Meiryo UI" w:eastAsia="Meiryo UI" w:hAnsi="Meiryo UI"/>
      <w:color w:val="2B579A"/>
      <w:shd w:val="clear" w:color="auto" w:fill="E1DFDD"/>
    </w:rPr>
  </w:style>
  <w:style w:type="numbering" w:styleId="a1">
    <w:name w:val="Outline List 3"/>
    <w:basedOn w:val="a5"/>
    <w:uiPriority w:val="99"/>
    <w:semiHidden/>
    <w:unhideWhenUsed/>
    <w:rsid w:val="007C6C0E"/>
    <w:pPr>
      <w:numPr>
        <w:numId w:val="21"/>
      </w:numPr>
    </w:pPr>
  </w:style>
  <w:style w:type="character" w:styleId="afffff9">
    <w:name w:val="Smart Hyperlink"/>
    <w:basedOn w:val="a3"/>
    <w:uiPriority w:val="99"/>
    <w:semiHidden/>
    <w:unhideWhenUsed/>
    <w:rsid w:val="007C6C0E"/>
    <w:rPr>
      <w:rFonts w:ascii="Meiryo UI" w:eastAsia="Meiryo UI" w:hAnsi="Meiryo UI"/>
      <w:u w:val="dotted"/>
    </w:rPr>
  </w:style>
  <w:style w:type="character" w:styleId="afffffa">
    <w:name w:val="Unresolved Mention"/>
    <w:basedOn w:val="a3"/>
    <w:uiPriority w:val="99"/>
    <w:semiHidden/>
    <w:unhideWhenUsed/>
    <w:rsid w:val="007C6C0E"/>
    <w:rPr>
      <w:rFonts w:ascii="Meiryo UI" w:eastAsia="Meiryo UI" w:hAnsi="Meiryo UI"/>
      <w:color w:val="605E5C"/>
      <w:shd w:val="clear" w:color="auto" w:fill="E1DFDD"/>
    </w:rPr>
  </w:style>
  <w:style w:type="paragraph" w:customStyle="1" w:styleId="afffffb">
    <w:name w:val="ロゴ"/>
    <w:basedOn w:val="a2"/>
    <w:next w:val="a2"/>
    <w:link w:val="afffffc"/>
    <w:qFormat/>
    <w:rsid w:val="007E6A40"/>
    <w:pPr>
      <w:spacing w:before="0" w:line="192" w:lineRule="auto"/>
      <w:ind w:left="-180" w:right="-24"/>
      <w:jc w:val="center"/>
    </w:pPr>
    <w:rPr>
      <w:rFonts w:asciiTheme="minorHAnsi" w:hAnsi="Calibri"/>
      <w:b/>
      <w:bCs/>
      <w:color w:val="FFFFFF" w:themeColor="background1"/>
      <w:spacing w:val="120"/>
      <w:kern w:val="24"/>
      <w:sz w:val="44"/>
      <w:szCs w:val="48"/>
    </w:rPr>
  </w:style>
  <w:style w:type="character" w:customStyle="1" w:styleId="afffffc">
    <w:name w:val="ロゴの文字"/>
    <w:basedOn w:val="a3"/>
    <w:link w:val="afffffb"/>
    <w:rsid w:val="007E6A40"/>
    <w:rPr>
      <w:rFonts w:eastAsia="Meiryo UI" w:hAnsi="Calibri"/>
      <w:b/>
      <w:bCs/>
      <w:color w:val="FFFFFF" w:themeColor="background1"/>
      <w:spacing w:val="120"/>
      <w:kern w:val="24"/>
      <w:sz w:val="44"/>
      <w:szCs w:val="48"/>
    </w:rPr>
  </w:style>
  <w:style w:type="numbering" w:customStyle="1" w:styleId="1f7">
    <w:name w:val="リストなし1"/>
    <w:next w:val="a5"/>
    <w:uiPriority w:val="99"/>
    <w:semiHidden/>
    <w:unhideWhenUsed/>
    <w:rsid w:val="0069689E"/>
  </w:style>
  <w:style w:type="table" w:customStyle="1" w:styleId="1f8">
    <w:name w:val="表 (格子)1"/>
    <w:basedOn w:val="a4"/>
    <w:next w:val="ac"/>
    <w:uiPriority w:val="39"/>
    <w:rsid w:val="0069689E"/>
    <w:pPr>
      <w:spacing w:before="0" w:line="240" w:lineRule="auto"/>
    </w:pPr>
    <w:rPr>
      <w:rFonts w:eastAsia="游明朝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1.png"/><Relationship Id="rId42" Type="http://schemas.openxmlformats.org/officeDocument/2006/relationships/image" Target="media/image28.png"/><Relationship Id="rId47" Type="http://schemas.openxmlformats.org/officeDocument/2006/relationships/image" Target="media/image33.png"/><Relationship Id="rId63" Type="http://schemas.openxmlformats.org/officeDocument/2006/relationships/hyperlink" Target="#&#22833;&#25943;&#12375;&#12383;&#65281;&#65311;"/><Relationship Id="rId68" Type="http://schemas.openxmlformats.org/officeDocument/2006/relationships/image" Target="media/image53.png"/><Relationship Id="rId84" Type="http://schemas.openxmlformats.org/officeDocument/2006/relationships/diagramColors" Target="diagrams/colors3.xml"/><Relationship Id="rId89" Type="http://schemas.openxmlformats.org/officeDocument/2006/relationships/diagramColors" Target="diagrams/colors4.xml"/><Relationship Id="rId112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8.png"/><Relationship Id="rId107" Type="http://schemas.openxmlformats.org/officeDocument/2006/relationships/image" Target="media/image66.png"/><Relationship Id="rId11" Type="http://schemas.openxmlformats.org/officeDocument/2006/relationships/image" Target="media/image2.png"/><Relationship Id="rId24" Type="http://schemas.openxmlformats.org/officeDocument/2006/relationships/image" Target="media/image14.png"/><Relationship Id="rId32" Type="http://schemas.openxmlformats.org/officeDocument/2006/relationships/hyperlink" Target="https://www.ice.or.jp/nc/sien/sakuhin" TargetMode="External"/><Relationship Id="rId37" Type="http://schemas.openxmlformats.org/officeDocument/2006/relationships/image" Target="media/image23.png"/><Relationship Id="rId40" Type="http://schemas.openxmlformats.org/officeDocument/2006/relationships/image" Target="media/image26.png"/><Relationship Id="rId45" Type="http://schemas.openxmlformats.org/officeDocument/2006/relationships/image" Target="media/image31.png"/><Relationship Id="rId53" Type="http://schemas.openxmlformats.org/officeDocument/2006/relationships/image" Target="media/image39.png"/><Relationship Id="rId58" Type="http://schemas.openxmlformats.org/officeDocument/2006/relationships/image" Target="media/image44.jpeg"/><Relationship Id="rId66" Type="http://schemas.openxmlformats.org/officeDocument/2006/relationships/image" Target="media/image51.wmf"/><Relationship Id="rId74" Type="http://schemas.openxmlformats.org/officeDocument/2006/relationships/diagramColors" Target="diagrams/colors1.xml"/><Relationship Id="rId79" Type="http://schemas.openxmlformats.org/officeDocument/2006/relationships/diagramColors" Target="diagrams/colors2.xml"/><Relationship Id="rId87" Type="http://schemas.openxmlformats.org/officeDocument/2006/relationships/diagramLayout" Target="diagrams/layout4.xml"/><Relationship Id="rId102" Type="http://schemas.openxmlformats.org/officeDocument/2006/relationships/image" Target="media/image61.png"/><Relationship Id="rId110" Type="http://schemas.openxmlformats.org/officeDocument/2006/relationships/footer" Target="footer3.xml"/><Relationship Id="rId5" Type="http://schemas.openxmlformats.org/officeDocument/2006/relationships/styles" Target="styles.xml"/><Relationship Id="rId61" Type="http://schemas.openxmlformats.org/officeDocument/2006/relationships/image" Target="media/image47.jpeg"/><Relationship Id="rId82" Type="http://schemas.openxmlformats.org/officeDocument/2006/relationships/diagramLayout" Target="diagrams/layout3.xml"/><Relationship Id="rId90" Type="http://schemas.microsoft.com/office/2007/relationships/diagramDrawing" Target="diagrams/drawing4.xml"/><Relationship Id="rId95" Type="http://schemas.microsoft.com/office/2007/relationships/diagramDrawing" Target="diagrams/drawing5.xml"/><Relationship Id="rId19" Type="http://schemas.openxmlformats.org/officeDocument/2006/relationships/image" Target="media/image9.png"/><Relationship Id="rId14" Type="http://schemas.openxmlformats.org/officeDocument/2006/relationships/image" Target="media/image5.png"/><Relationship Id="rId22" Type="http://schemas.openxmlformats.org/officeDocument/2006/relationships/image" Target="media/image12.png"/><Relationship Id="rId27" Type="http://schemas.openxmlformats.org/officeDocument/2006/relationships/image" Target="media/image16.png"/><Relationship Id="rId30" Type="http://schemas.openxmlformats.org/officeDocument/2006/relationships/hyperlink" Target="https://www.ice.or.jp/nc/sien/sakuhin" TargetMode="External"/><Relationship Id="rId35" Type="http://schemas.openxmlformats.org/officeDocument/2006/relationships/image" Target="media/image21.png"/><Relationship Id="rId43" Type="http://schemas.openxmlformats.org/officeDocument/2006/relationships/image" Target="media/image29.png"/><Relationship Id="rId48" Type="http://schemas.openxmlformats.org/officeDocument/2006/relationships/image" Target="media/image34.png"/><Relationship Id="rId56" Type="http://schemas.openxmlformats.org/officeDocument/2006/relationships/image" Target="media/image42.jpeg"/><Relationship Id="rId64" Type="http://schemas.openxmlformats.org/officeDocument/2006/relationships/image" Target="media/image49.wmf"/><Relationship Id="rId69" Type="http://schemas.openxmlformats.org/officeDocument/2006/relationships/image" Target="media/image54.png"/><Relationship Id="rId77" Type="http://schemas.openxmlformats.org/officeDocument/2006/relationships/diagramLayout" Target="diagrams/layout2.xml"/><Relationship Id="rId100" Type="http://schemas.openxmlformats.org/officeDocument/2006/relationships/image" Target="media/image59.png"/><Relationship Id="rId105" Type="http://schemas.openxmlformats.org/officeDocument/2006/relationships/image" Target="media/image64.emf"/><Relationship Id="rId8" Type="http://schemas.openxmlformats.org/officeDocument/2006/relationships/footnotes" Target="footnotes.xml"/><Relationship Id="rId51" Type="http://schemas.openxmlformats.org/officeDocument/2006/relationships/image" Target="media/image37.png"/><Relationship Id="rId72" Type="http://schemas.openxmlformats.org/officeDocument/2006/relationships/diagramLayout" Target="diagrams/layout1.xml"/><Relationship Id="rId80" Type="http://schemas.microsoft.com/office/2007/relationships/diagramDrawing" Target="diagrams/drawing2.xml"/><Relationship Id="rId85" Type="http://schemas.microsoft.com/office/2007/relationships/diagramDrawing" Target="diagrams/drawing3.xml"/><Relationship Id="rId93" Type="http://schemas.openxmlformats.org/officeDocument/2006/relationships/diagramQuickStyle" Target="diagrams/quickStyle5.xml"/><Relationship Id="rId98" Type="http://schemas.openxmlformats.org/officeDocument/2006/relationships/image" Target="media/image58.png"/><Relationship Id="rId3" Type="http://schemas.openxmlformats.org/officeDocument/2006/relationships/customXml" Target="../customXml/item3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footer" Target="footer2.xml"/><Relationship Id="rId33" Type="http://schemas.openxmlformats.org/officeDocument/2006/relationships/hyperlink" Target="https://www.ice.or.jp/nc/sien/sakuhin" TargetMode="External"/><Relationship Id="rId38" Type="http://schemas.openxmlformats.org/officeDocument/2006/relationships/image" Target="media/image24.png"/><Relationship Id="rId46" Type="http://schemas.openxmlformats.org/officeDocument/2006/relationships/image" Target="media/image32.png"/><Relationship Id="rId59" Type="http://schemas.openxmlformats.org/officeDocument/2006/relationships/image" Target="media/image45.jpeg"/><Relationship Id="rId67" Type="http://schemas.openxmlformats.org/officeDocument/2006/relationships/image" Target="media/image52.wmf"/><Relationship Id="rId103" Type="http://schemas.openxmlformats.org/officeDocument/2006/relationships/image" Target="media/image62.png"/><Relationship Id="rId108" Type="http://schemas.openxmlformats.org/officeDocument/2006/relationships/image" Target="media/image67.png"/><Relationship Id="rId20" Type="http://schemas.openxmlformats.org/officeDocument/2006/relationships/image" Target="media/image10.png"/><Relationship Id="rId41" Type="http://schemas.openxmlformats.org/officeDocument/2006/relationships/image" Target="media/image27.png"/><Relationship Id="rId54" Type="http://schemas.openxmlformats.org/officeDocument/2006/relationships/image" Target="media/image40.jpeg"/><Relationship Id="rId62" Type="http://schemas.openxmlformats.org/officeDocument/2006/relationships/image" Target="media/image48.jpeg"/><Relationship Id="rId70" Type="http://schemas.openxmlformats.org/officeDocument/2006/relationships/image" Target="media/image55.png"/><Relationship Id="rId75" Type="http://schemas.microsoft.com/office/2007/relationships/diagramDrawing" Target="diagrams/drawing1.xml"/><Relationship Id="rId83" Type="http://schemas.openxmlformats.org/officeDocument/2006/relationships/diagramQuickStyle" Target="diagrams/quickStyle3.xml"/><Relationship Id="rId88" Type="http://schemas.openxmlformats.org/officeDocument/2006/relationships/diagramQuickStyle" Target="diagrams/quickStyle4.xml"/><Relationship Id="rId91" Type="http://schemas.openxmlformats.org/officeDocument/2006/relationships/diagramData" Target="diagrams/data5.xml"/><Relationship Id="rId96" Type="http://schemas.openxmlformats.org/officeDocument/2006/relationships/chart" Target="charts/chart1.xml"/><Relationship Id="rId11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footer" Target="footer1.xml"/><Relationship Id="rId23" Type="http://schemas.openxmlformats.org/officeDocument/2006/relationships/image" Target="media/image13.png"/><Relationship Id="rId28" Type="http://schemas.openxmlformats.org/officeDocument/2006/relationships/image" Target="media/image17.png"/><Relationship Id="rId36" Type="http://schemas.openxmlformats.org/officeDocument/2006/relationships/image" Target="media/image22.png"/><Relationship Id="rId49" Type="http://schemas.openxmlformats.org/officeDocument/2006/relationships/image" Target="media/image35.png"/><Relationship Id="rId57" Type="http://schemas.openxmlformats.org/officeDocument/2006/relationships/image" Target="media/image43.jpeg"/><Relationship Id="rId106" Type="http://schemas.openxmlformats.org/officeDocument/2006/relationships/image" Target="media/image65.png"/><Relationship Id="rId10" Type="http://schemas.openxmlformats.org/officeDocument/2006/relationships/image" Target="media/image1.png"/><Relationship Id="rId31" Type="http://schemas.openxmlformats.org/officeDocument/2006/relationships/image" Target="media/image19.png"/><Relationship Id="rId44" Type="http://schemas.openxmlformats.org/officeDocument/2006/relationships/image" Target="media/image30.png"/><Relationship Id="rId52" Type="http://schemas.openxmlformats.org/officeDocument/2006/relationships/image" Target="media/image38.png"/><Relationship Id="rId60" Type="http://schemas.openxmlformats.org/officeDocument/2006/relationships/image" Target="media/image46.jpeg"/><Relationship Id="rId65" Type="http://schemas.openxmlformats.org/officeDocument/2006/relationships/image" Target="media/image50.wmf"/><Relationship Id="rId73" Type="http://schemas.openxmlformats.org/officeDocument/2006/relationships/diagramQuickStyle" Target="diagrams/quickStyle1.xml"/><Relationship Id="rId78" Type="http://schemas.openxmlformats.org/officeDocument/2006/relationships/diagramQuickStyle" Target="diagrams/quickStyle2.xml"/><Relationship Id="rId81" Type="http://schemas.openxmlformats.org/officeDocument/2006/relationships/diagramData" Target="diagrams/data3.xml"/><Relationship Id="rId86" Type="http://schemas.openxmlformats.org/officeDocument/2006/relationships/diagramData" Target="diagrams/data4.xml"/><Relationship Id="rId94" Type="http://schemas.openxmlformats.org/officeDocument/2006/relationships/diagramColors" Target="diagrams/colors5.xml"/><Relationship Id="rId99" Type="http://schemas.openxmlformats.org/officeDocument/2006/relationships/chart" Target="charts/chart2.xml"/><Relationship Id="rId101" Type="http://schemas.openxmlformats.org/officeDocument/2006/relationships/image" Target="media/image60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8.png"/><Relationship Id="rId39" Type="http://schemas.openxmlformats.org/officeDocument/2006/relationships/image" Target="media/image25.png"/><Relationship Id="rId109" Type="http://schemas.openxmlformats.org/officeDocument/2006/relationships/image" Target="media/image68.png"/><Relationship Id="rId34" Type="http://schemas.openxmlformats.org/officeDocument/2006/relationships/image" Target="media/image20.png"/><Relationship Id="rId50" Type="http://schemas.openxmlformats.org/officeDocument/2006/relationships/image" Target="media/image36.tmp"/><Relationship Id="rId55" Type="http://schemas.openxmlformats.org/officeDocument/2006/relationships/image" Target="media/image41.jpeg"/><Relationship Id="rId76" Type="http://schemas.openxmlformats.org/officeDocument/2006/relationships/diagramData" Target="diagrams/data2.xml"/><Relationship Id="rId97" Type="http://schemas.openxmlformats.org/officeDocument/2006/relationships/image" Target="media/image57.png"/><Relationship Id="rId104" Type="http://schemas.openxmlformats.org/officeDocument/2006/relationships/image" Target="media/image63.png"/><Relationship Id="rId7" Type="http://schemas.openxmlformats.org/officeDocument/2006/relationships/webSettings" Target="webSettings.xml"/><Relationship Id="rId71" Type="http://schemas.openxmlformats.org/officeDocument/2006/relationships/diagramData" Target="diagrams/data1.xml"/><Relationship Id="rId92" Type="http://schemas.openxmlformats.org/officeDocument/2006/relationships/diagramLayout" Target="diagrams/layout5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.andu28\AppData\Local\Microsoft\Office\16.0\DTS\ja-JP%7bCFE437A9-2602-4B89-BD23-AFBA7906DF0D%7d\%7bF9C867B8-463F-411D-BF43-40F9019EAFB6%7dtf10002117_win32.dotx" TargetMode="Externa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oleObject" Target="Book1" TargetMode="Externa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Book2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ja-JP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Sheet1!$A$5</c:f>
              <c:strCache>
                <c:ptCount val="1"/>
                <c:pt idx="0">
                  <c:v>なし</c:v>
                </c:pt>
              </c:strCache>
            </c:strRef>
          </c:tx>
          <c:spPr>
            <a:ln w="28575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cat>
            <c:strRef>
              <c:f>Sheet1!$B$1:$D$1</c:f>
              <c:strCache>
                <c:ptCount val="3"/>
                <c:pt idx="0">
                  <c:v>0(はじめ)</c:v>
                </c:pt>
                <c:pt idx="1">
                  <c:v>10</c:v>
                </c:pt>
                <c:pt idx="2">
                  <c:v>20</c:v>
                </c:pt>
              </c:strCache>
            </c:strRef>
          </c:cat>
          <c:val>
            <c:numRef>
              <c:f>Sheet1!$B$5:$D$5</c:f>
              <c:numCache>
                <c:formatCode>General</c:formatCode>
                <c:ptCount val="3"/>
                <c:pt idx="0">
                  <c:v>27</c:v>
                </c:pt>
                <c:pt idx="1">
                  <c:v>28.6</c:v>
                </c:pt>
                <c:pt idx="2">
                  <c:v>29.4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DC5D-4732-A91A-5C67D187301E}"/>
            </c:ext>
          </c:extLst>
        </c:ser>
        <c:ser>
          <c:idx val="1"/>
          <c:order val="1"/>
          <c:tx>
            <c:strRef>
              <c:f>Sheet1!$A$2</c:f>
              <c:strCache>
                <c:ptCount val="1"/>
                <c:pt idx="0">
                  <c:v>赤</c:v>
                </c:pt>
              </c:strCache>
            </c:strRef>
          </c:tx>
          <c:spPr>
            <a:ln w="28575" cap="rnd">
              <a:solidFill>
                <a:srgbClr val="FF0000"/>
              </a:solidFill>
              <a:round/>
            </a:ln>
            <a:effectLst/>
          </c:spPr>
          <c:marker>
            <c:symbol val="none"/>
          </c:marker>
          <c:cat>
            <c:strRef>
              <c:f>Sheet1!$B$1:$D$1</c:f>
              <c:strCache>
                <c:ptCount val="3"/>
                <c:pt idx="0">
                  <c:v>0(はじめ)</c:v>
                </c:pt>
                <c:pt idx="1">
                  <c:v>10</c:v>
                </c:pt>
                <c:pt idx="2">
                  <c:v>20</c:v>
                </c:pt>
              </c:strCache>
            </c:strRef>
          </c:cat>
          <c:val>
            <c:numRef>
              <c:f>Sheet1!$B$2:$D$2</c:f>
              <c:numCache>
                <c:formatCode>General</c:formatCode>
                <c:ptCount val="3"/>
                <c:pt idx="0">
                  <c:v>27</c:v>
                </c:pt>
                <c:pt idx="1">
                  <c:v>29</c:v>
                </c:pt>
                <c:pt idx="2">
                  <c:v>30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DC5D-4732-A91A-5C67D187301E}"/>
            </c:ext>
          </c:extLst>
        </c:ser>
        <c:ser>
          <c:idx val="2"/>
          <c:order val="2"/>
          <c:tx>
            <c:strRef>
              <c:f>Sheet1!$A$3</c:f>
              <c:strCache>
                <c:ptCount val="1"/>
                <c:pt idx="0">
                  <c:v>白</c:v>
                </c:pt>
              </c:strCache>
            </c:strRef>
          </c:tx>
          <c:spPr>
            <a:ln w="28575" cap="rnd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cat>
            <c:strRef>
              <c:f>Sheet1!$B$1:$D$1</c:f>
              <c:strCache>
                <c:ptCount val="3"/>
                <c:pt idx="0">
                  <c:v>0(はじめ)</c:v>
                </c:pt>
                <c:pt idx="1">
                  <c:v>10</c:v>
                </c:pt>
                <c:pt idx="2">
                  <c:v>20</c:v>
                </c:pt>
              </c:strCache>
            </c:strRef>
          </c:cat>
          <c:val>
            <c:numRef>
              <c:f>Sheet1!$B$3:$D$3</c:f>
              <c:numCache>
                <c:formatCode>General</c:formatCode>
                <c:ptCount val="3"/>
                <c:pt idx="0">
                  <c:v>27</c:v>
                </c:pt>
                <c:pt idx="1">
                  <c:v>28</c:v>
                </c:pt>
                <c:pt idx="2">
                  <c:v>28.5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DC5D-4732-A91A-5C67D187301E}"/>
            </c:ext>
          </c:extLst>
        </c:ser>
        <c:ser>
          <c:idx val="3"/>
          <c:order val="3"/>
          <c:tx>
            <c:strRef>
              <c:f>Sheet1!$A$4</c:f>
              <c:strCache>
                <c:ptCount val="1"/>
                <c:pt idx="0">
                  <c:v>黒</c:v>
                </c:pt>
              </c:strCache>
            </c:strRef>
          </c:tx>
          <c:spPr>
            <a:ln w="28575" cap="rnd">
              <a:solidFill>
                <a:schemeClr val="tx2"/>
              </a:solidFill>
              <a:round/>
            </a:ln>
            <a:effectLst/>
          </c:spPr>
          <c:marker>
            <c:symbol val="none"/>
          </c:marker>
          <c:cat>
            <c:strRef>
              <c:f>Sheet1!$B$1:$D$1</c:f>
              <c:strCache>
                <c:ptCount val="3"/>
                <c:pt idx="0">
                  <c:v>0(はじめ)</c:v>
                </c:pt>
                <c:pt idx="1">
                  <c:v>10</c:v>
                </c:pt>
                <c:pt idx="2">
                  <c:v>20</c:v>
                </c:pt>
              </c:strCache>
            </c:strRef>
          </c:cat>
          <c:val>
            <c:numRef>
              <c:f>Sheet1!$B$4:$D$4</c:f>
              <c:numCache>
                <c:formatCode>General</c:formatCode>
                <c:ptCount val="3"/>
                <c:pt idx="0">
                  <c:v>27</c:v>
                </c:pt>
                <c:pt idx="1">
                  <c:v>30</c:v>
                </c:pt>
                <c:pt idx="2">
                  <c:v>31.5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DC5D-4732-A91A-5C67D187301E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smooth val="0"/>
        <c:axId val="1458458016"/>
        <c:axId val="1458460896"/>
      </c:lineChart>
      <c:catAx>
        <c:axId val="1458458016"/>
        <c:scaling>
          <c:orientation val="minMax"/>
        </c:scaling>
        <c:delete val="0"/>
        <c:axPos val="b"/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ja-JP" altLang="en-US"/>
                  <a:t>時間</a:t>
                </a:r>
                <a:r>
                  <a:rPr lang="en-US" altLang="ja-JP"/>
                  <a:t>〔</a:t>
                </a:r>
                <a:r>
                  <a:rPr lang="ja-JP" altLang="en-US"/>
                  <a:t>分</a:t>
                </a:r>
                <a:r>
                  <a:rPr lang="en-US" altLang="ja-JP"/>
                  <a:t>〕</a:t>
                </a:r>
                <a:endParaRPr lang="ja-JP" alt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ja-JP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  <c:crossAx val="1458460896"/>
        <c:crosses val="autoZero"/>
        <c:auto val="1"/>
        <c:lblAlgn val="ctr"/>
        <c:lblOffset val="100"/>
        <c:noMultiLvlLbl val="0"/>
      </c:catAx>
      <c:valAx>
        <c:axId val="1458460896"/>
        <c:scaling>
          <c:orientation val="minMax"/>
          <c:min val="26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ja-JP" altLang="en-US"/>
                  <a:t>温度</a:t>
                </a:r>
                <a:r>
                  <a:rPr lang="en-US" altLang="ja-JP"/>
                  <a:t>〔</a:t>
                </a:r>
                <a:r>
                  <a:rPr lang="ja-JP" altLang="en-US"/>
                  <a:t>℃</a:t>
                </a:r>
                <a:r>
                  <a:rPr lang="en-US" altLang="ja-JP"/>
                  <a:t>〕</a:t>
                </a:r>
                <a:endParaRPr lang="ja-JP" altLang="en-US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ja-JP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ja-JP"/>
          </a:p>
        </c:txPr>
        <c:crossAx val="1458458016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ja-JP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ja-JP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ja-JP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9999321959755034"/>
          <c:y val="3.759259259259258E-2"/>
          <c:w val="0.5833468941382326"/>
          <c:h val="0.96240740740740738"/>
        </c:manualLayout>
      </c:layout>
      <c:pie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>
                <a:noFill/>
              </a:ln>
              <a:effectLst>
                <a:outerShdw blurRad="317500" algn="ctr" rotWithShape="0">
                  <a:prstClr val="black">
                    <a:alpha val="25000"/>
                  </a:prst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1-349C-4FC0-8774-1E802A39B8A3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>
                <a:noFill/>
              </a:ln>
              <a:effectLst>
                <a:outerShdw blurRad="317500" algn="ctr" rotWithShape="0">
                  <a:prstClr val="black">
                    <a:alpha val="25000"/>
                  </a:prst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3-349C-4FC0-8774-1E802A39B8A3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>
                <a:noFill/>
              </a:ln>
              <a:effectLst>
                <a:outerShdw blurRad="317500" algn="ctr" rotWithShape="0">
                  <a:prstClr val="black">
                    <a:alpha val="25000"/>
                  </a:prst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5-349C-4FC0-8774-1E802A39B8A3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>
                <a:noFill/>
              </a:ln>
              <a:effectLst>
                <a:outerShdw blurRad="317500" algn="ctr" rotWithShape="0">
                  <a:prstClr val="black">
                    <a:alpha val="25000"/>
                  </a:prst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7-349C-4FC0-8774-1E802A39B8A3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>
                <a:noFill/>
              </a:ln>
              <a:effectLst>
                <a:outerShdw blurRad="317500" algn="ctr" rotWithShape="0">
                  <a:prstClr val="black">
                    <a:alpha val="25000"/>
                  </a:prstClr>
                </a:outerShdw>
              </a:effectLst>
            </c:spPr>
            <c:extLst>
              <c:ext xmlns:c16="http://schemas.microsoft.com/office/drawing/2014/chart" uri="{C3380CC4-5D6E-409C-BE32-E72D297353CC}">
                <c16:uniqueId val="{00000009-349C-4FC0-8774-1E802A39B8A3}"/>
              </c:ext>
            </c:extLst>
          </c:dPt>
          <c:dLbls>
            <c:dLbl>
              <c:idx val="2"/>
              <c:dLblPos val="inEnd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2029452475157019"/>
                      <c:h val="0.33048550893163664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5-349C-4FC0-8774-1E802A39B8A3}"/>
                </c:ext>
              </c:extLst>
            </c:dLbl>
            <c:dLbl>
              <c:idx val="3"/>
              <c:layout>
                <c:manualLayout>
                  <c:x val="0.21770924576592102"/>
                  <c:y val="0.21760857918867743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noAutofit/>
                </a:bodyPr>
                <a:lstStyle/>
                <a:p>
                  <a:pPr>
                    <a:defRPr sz="800" b="1" i="0" u="none" strike="noStrike" kern="1200" baseline="0">
                      <a:solidFill>
                        <a:schemeClr val="lt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ja-JP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6098673300165831"/>
                      <c:h val="0.2301898180448963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7-349C-4FC0-8774-1E802A39B8A3}"/>
                </c:ext>
              </c:extLst>
            </c:dLbl>
            <c:dLbl>
              <c:idx val="4"/>
              <c:layout>
                <c:manualLayout>
                  <c:x val="0.11700030033559237"/>
                  <c:y val="5.7221723866795124E-2"/>
                </c:manualLayout>
              </c:layout>
              <c:spPr>
                <a:noFill/>
                <a:ln>
                  <a:noFill/>
                </a:ln>
                <a:effectLst/>
              </c:spPr>
              <c:txPr>
                <a:bodyPr rot="0" spcFirstLastPara="1" vertOverflow="ellipsis" vert="horz" wrap="square" lIns="38100" tIns="19050" rIns="38100" bIns="19050" anchor="ctr" anchorCtr="1">
                  <a:spAutoFit/>
                </a:bodyPr>
                <a:lstStyle/>
                <a:p>
                  <a:pPr>
                    <a:defRPr sz="800" b="1" i="0" u="none" strike="noStrike" kern="1200" baseline="0">
                      <a:solidFill>
                        <a:schemeClr val="lt1"/>
                      </a:solidFill>
                      <a:latin typeface="+mn-lt"/>
                      <a:ea typeface="+mn-ea"/>
                      <a:cs typeface="+mn-cs"/>
                    </a:defRPr>
                  </a:pPr>
                  <a:endParaRPr lang="ja-JP"/>
                </a:p>
              </c:txPr>
              <c:dLblPos val="bestFit"/>
              <c:showLegendKey val="0"/>
              <c:showVal val="0"/>
              <c:showCatName val="1"/>
              <c:showSerName val="0"/>
              <c:showPercent val="1"/>
              <c:showBubbleSize val="0"/>
              <c:extLst>
                <c:ext xmlns:c15="http://schemas.microsoft.com/office/drawing/2012/chart" uri="{CE6537A1-D6FC-4f65-9D91-7224C49458BB}">
                  <c15:layout>
                    <c:manualLayout>
                      <c:w val="0.22864842454394693"/>
                      <c:h val="0.24616764676567326"/>
                    </c:manualLayout>
                  </c15:layout>
                </c:ext>
                <c:ext xmlns:c16="http://schemas.microsoft.com/office/drawing/2014/chart" uri="{C3380CC4-5D6E-409C-BE32-E72D297353CC}">
                  <c16:uniqueId val="{00000009-349C-4FC0-8774-1E802A39B8A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1100" b="1" i="0" u="none" strike="noStrike" kern="1200" baseline="0">
                    <a:solidFill>
                      <a:schemeClr val="lt1"/>
                    </a:solidFill>
                    <a:latin typeface="+mn-lt"/>
                    <a:ea typeface="+mn-ea"/>
                    <a:cs typeface="+mn-cs"/>
                  </a:defRPr>
                </a:pPr>
                <a:endParaRPr lang="ja-JP"/>
              </a:p>
            </c:txPr>
            <c:dLblPos val="inEnd"/>
            <c:showLegendKey val="0"/>
            <c:showVal val="0"/>
            <c:showCatName val="1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chemeClr val="dk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Sheet1!$A$1:$A$5</c:f>
              <c:strCache>
                <c:ptCount val="5"/>
                <c:pt idx="0">
                  <c:v>アブラゼミ</c:v>
                </c:pt>
                <c:pt idx="1">
                  <c:v>ニイニイゼミ</c:v>
                </c:pt>
                <c:pt idx="2">
                  <c:v>ヒグラシ</c:v>
                </c:pt>
                <c:pt idx="3">
                  <c:v>ツクツクボウシ</c:v>
                </c:pt>
                <c:pt idx="4">
                  <c:v>ミンミンゼミ</c:v>
                </c:pt>
              </c:strCache>
            </c:strRef>
          </c:cat>
          <c:val>
            <c:numRef>
              <c:f>Sheet1!$B$1:$B$5</c:f>
              <c:numCache>
                <c:formatCode>0%</c:formatCode>
                <c:ptCount val="5"/>
                <c:pt idx="0">
                  <c:v>0.44</c:v>
                </c:pt>
                <c:pt idx="1">
                  <c:v>0.13</c:v>
                </c:pt>
                <c:pt idx="2">
                  <c:v>0.23</c:v>
                </c:pt>
                <c:pt idx="3">
                  <c:v>0.13</c:v>
                </c:pt>
                <c:pt idx="4">
                  <c:v>7.0000000000000007E-2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349C-4FC0-8774-1E802A39B8A3}"/>
            </c:ext>
          </c:extLst>
        </c:ser>
        <c:dLbls>
          <c:dLblPos val="inEnd"/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pattFill prst="dkDnDiag">
      <a:fgClr>
        <a:schemeClr val="lt1">
          <a:lumMod val="95000"/>
        </a:schemeClr>
      </a:fgClr>
      <a:bgClr>
        <a:schemeClr val="lt1"/>
      </a:bgClr>
    </a:patt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ja-JP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2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solidFill>
        <a:schemeClr val="phClr"/>
      </a:solidFill>
    </cs:spPr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65000"/>
          <a:lumOff val="35000"/>
        </a:schemeClr>
      </a:solidFill>
      <a:ln w="9525">
        <a:solidFill>
          <a:schemeClr val="tx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75000"/>
            <a:lumOff val="25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15000"/>
            <a:lumOff val="85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61">
  <cs:axisTitle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categoryAxis>
  <cs:chartArea>
    <cs:lnRef idx="0"/>
    <cs:fillRef idx="0"/>
    <cs:effectRef idx="0"/>
    <cs:fontRef idx="minor">
      <a:schemeClr val="dk1"/>
    </cs:fontRef>
    <cs:spPr>
      <a:pattFill prst="dkDnDiag">
        <a:fgClr>
          <a:schemeClr val="lt1">
            <a:lumMod val="95000"/>
          </a:schemeClr>
        </a:fgClr>
        <a:bgClr>
          <a:schemeClr val="lt1"/>
        </a:bgClr>
      </a:patt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lt1"/>
    </cs:fontRef>
    <cs:defRPr sz="900" b="1" i="0" u="none" strike="noStrike" kern="1200" baseline="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>
          <a:alpha val="75000"/>
        </a:schemeClr>
      </a:solidFill>
      <a:ln w="9525"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317500" algn="ctr" rotWithShape="0">
          <a:prstClr val="black">
            <a:alpha val="25000"/>
          </a:prstClr>
        </a:out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effectLst>
        <a:outerShdw blurRad="88900" sx="102000" sy="102000" algn="ctr" rotWithShape="0">
          <a:prstClr val="black">
            <a:alpha val="20000"/>
          </a:prstClr>
        </a:outerShdw>
      </a:effectLst>
      <a:scene3d>
        <a:camera prst="orthographicFront"/>
        <a:lightRig rig="threePt" dir="t"/>
      </a:scene3d>
      <a:sp3d prstMaterial="matte"/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65000"/>
        <a:lumOff val="35000"/>
      </a:schemeClr>
    </cs:fontRef>
    <cs:spPr>
      <a:noFill/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dk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>
          <a:alpha val="78000"/>
        </a:schemeClr>
      </a:solidFill>
    </cs:spPr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dk1">
        <a:lumMod val="65000"/>
        <a:lumOff val="35000"/>
      </a:schemeClr>
    </cs:fontRef>
    <cs:defRPr sz="1800" b="1" kern="120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89A1FEF-211F-41B0-AF3B-7EE091332DB1}" type="doc">
      <dgm:prSet loTypeId="urn:microsoft.com/office/officeart/2005/8/layout/default" loCatId="list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kumimoji="1" lang="ja-JP" altLang="en-US"/>
        </a:p>
      </dgm:t>
    </dgm:pt>
    <dgm:pt modelId="{8155FB35-2218-4D44-B1FB-2C46E6D84802}">
      <dgm:prSet phldrT="[テキスト]"/>
      <dgm:spPr>
        <a:xfrm>
          <a:off x="1107" y="119286"/>
          <a:ext cx="878885" cy="527331"/>
        </a:xfrm>
        <a:prstGeom prst="rect">
          <a:avLst/>
        </a:prstGeom>
        <a:solidFill>
          <a:srgbClr val="FF5050"/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pPr>
            <a:buNone/>
          </a:pPr>
          <a:r>
            <a:rPr kumimoji="1" lang="ja-JP" altLang="en-US" b="1">
              <a:solidFill>
                <a:srgbClr val="FF5050"/>
              </a:solidFill>
              <a:latin typeface="游明朝" panose="02110004020202020204"/>
              <a:ea typeface="游明朝" panose="02020400000000000000" pitchFamily="18" charset="-128"/>
              <a:cs typeface="+mn-cs"/>
            </a:rPr>
            <a:t>図</a:t>
          </a:r>
        </a:p>
      </dgm:t>
    </dgm:pt>
    <dgm:pt modelId="{C9D9AC24-575D-46CC-B18E-DA7F6B5AD422}" type="parTrans" cxnId="{0257852F-1F6A-4849-B810-4083A9644443}">
      <dgm:prSet/>
      <dgm:spPr/>
      <dgm:t>
        <a:bodyPr/>
        <a:lstStyle/>
        <a:p>
          <a:endParaRPr kumimoji="1" lang="ja-JP" altLang="en-US"/>
        </a:p>
      </dgm:t>
    </dgm:pt>
    <dgm:pt modelId="{D7B6E86C-365C-4486-A6A0-8C7C67EC681C}" type="sibTrans" cxnId="{0257852F-1F6A-4849-B810-4083A9644443}">
      <dgm:prSet/>
      <dgm:spPr/>
      <dgm:t>
        <a:bodyPr/>
        <a:lstStyle/>
        <a:p>
          <a:endParaRPr kumimoji="1" lang="ja-JP" altLang="en-US"/>
        </a:p>
      </dgm:t>
    </dgm:pt>
    <dgm:pt modelId="{5C2B8783-B114-4A5A-9302-E2AB672E676C}">
      <dgm:prSet phldrT="[テキスト]"/>
      <dgm:spPr>
        <a:xfrm>
          <a:off x="967882" y="119286"/>
          <a:ext cx="878885" cy="527331"/>
        </a:xfrm>
        <a:prstGeom prst="rect">
          <a:avLst/>
        </a:prstGeom>
        <a:solidFill>
          <a:srgbClr val="FF5050"/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pPr>
            <a:buNone/>
          </a:pPr>
          <a:r>
            <a:rPr kumimoji="1" lang="ja-JP" altLang="en-US" b="1">
              <a:solidFill>
                <a:srgbClr val="FF5050"/>
              </a:solidFill>
              <a:latin typeface="UD デジタル 教科書体 NK-B" panose="02020700000000000000" pitchFamily="18" charset="-128"/>
              <a:ea typeface="UD デジタル 教科書体 NK-B" panose="02020700000000000000" pitchFamily="18" charset="-128"/>
              <a:cs typeface="+mn-cs"/>
            </a:rPr>
            <a:t>写真</a:t>
          </a:r>
        </a:p>
      </dgm:t>
    </dgm:pt>
    <dgm:pt modelId="{C4E1D9D0-FB03-4410-8CCE-4B37951D8A4A}" type="parTrans" cxnId="{A03C9C09-0F92-4595-8441-98FDA2956B35}">
      <dgm:prSet/>
      <dgm:spPr/>
      <dgm:t>
        <a:bodyPr/>
        <a:lstStyle/>
        <a:p>
          <a:endParaRPr kumimoji="1" lang="ja-JP" altLang="en-US"/>
        </a:p>
      </dgm:t>
    </dgm:pt>
    <dgm:pt modelId="{D6CE1DC1-3DEB-41E8-8428-474A3B3E4595}" type="sibTrans" cxnId="{A03C9C09-0F92-4595-8441-98FDA2956B35}">
      <dgm:prSet/>
      <dgm:spPr/>
      <dgm:t>
        <a:bodyPr/>
        <a:lstStyle/>
        <a:p>
          <a:endParaRPr kumimoji="1" lang="ja-JP" altLang="en-US"/>
        </a:p>
      </dgm:t>
    </dgm:pt>
    <dgm:pt modelId="{68E1F99C-1681-44F2-ACB8-DAA43A04FEA4}">
      <dgm:prSet phldrT="[テキスト]"/>
      <dgm:spPr>
        <a:xfrm>
          <a:off x="1107" y="734506"/>
          <a:ext cx="878885" cy="527331"/>
        </a:xfrm>
        <a:prstGeom prst="rect">
          <a:avLst/>
        </a:prstGeom>
        <a:solidFill>
          <a:srgbClr val="FF5050"/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pPr>
            <a:buNone/>
          </a:pPr>
          <a:endParaRPr kumimoji="1" lang="ja-JP" altLang="en-US" b="1">
            <a:solidFill>
              <a:srgbClr val="FF5050"/>
            </a:solidFill>
            <a:latin typeface="游明朝" panose="02110004020202020204"/>
            <a:ea typeface="游明朝" panose="02020400000000000000" pitchFamily="18" charset="-128"/>
            <a:cs typeface="+mn-cs"/>
          </a:endParaRPr>
        </a:p>
      </dgm:t>
    </dgm:pt>
    <dgm:pt modelId="{AF48F733-C946-4922-B4D2-ABE3710C4769}" type="parTrans" cxnId="{22404CFC-8EC8-43D6-9EA4-719198A4A757}">
      <dgm:prSet/>
      <dgm:spPr/>
      <dgm:t>
        <a:bodyPr/>
        <a:lstStyle/>
        <a:p>
          <a:endParaRPr kumimoji="1" lang="ja-JP" altLang="en-US"/>
        </a:p>
      </dgm:t>
    </dgm:pt>
    <dgm:pt modelId="{4DBC04D3-1581-43D4-B0B6-82F44ECCB073}" type="sibTrans" cxnId="{22404CFC-8EC8-43D6-9EA4-719198A4A757}">
      <dgm:prSet/>
      <dgm:spPr/>
      <dgm:t>
        <a:bodyPr/>
        <a:lstStyle/>
        <a:p>
          <a:endParaRPr kumimoji="1" lang="ja-JP" altLang="en-US"/>
        </a:p>
      </dgm:t>
    </dgm:pt>
    <dgm:pt modelId="{5C3D87ED-7C6F-47E8-AD77-FD73AF18F1F7}">
      <dgm:prSet phldrT="[テキスト]"/>
      <dgm:spPr>
        <a:xfrm>
          <a:off x="967882" y="734506"/>
          <a:ext cx="878885" cy="527331"/>
        </a:xfrm>
        <a:prstGeom prst="rect">
          <a:avLst/>
        </a:prstGeom>
        <a:solidFill>
          <a:srgbClr val="FF5050"/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pPr>
            <a:buNone/>
          </a:pPr>
          <a:r>
            <a:rPr kumimoji="1" lang="ja-JP" altLang="en-US" b="1">
              <a:solidFill>
                <a:sysClr val="window" lastClr="FFFFFF"/>
              </a:solidFill>
              <a:latin typeface="UD デジタル 教科書体 NK-B" panose="02020700000000000000" pitchFamily="18" charset="-128"/>
              <a:ea typeface="UD デジタル 教科書体 NK-B" panose="02020700000000000000" pitchFamily="18" charset="-128"/>
              <a:cs typeface="+mn-cs"/>
            </a:rPr>
            <a:t>グラフ</a:t>
          </a:r>
        </a:p>
      </dgm:t>
    </dgm:pt>
    <dgm:pt modelId="{E81F8C2A-2960-4EBE-9919-E7B87179FF78}" type="parTrans" cxnId="{406F0BDC-A98F-471C-8708-3157BBDAC650}">
      <dgm:prSet/>
      <dgm:spPr/>
      <dgm:t>
        <a:bodyPr/>
        <a:lstStyle/>
        <a:p>
          <a:endParaRPr kumimoji="1" lang="ja-JP" altLang="en-US"/>
        </a:p>
      </dgm:t>
    </dgm:pt>
    <dgm:pt modelId="{D3275F9E-56DE-465C-B540-6D2FF2112A43}" type="sibTrans" cxnId="{406F0BDC-A98F-471C-8708-3157BBDAC650}">
      <dgm:prSet/>
      <dgm:spPr/>
      <dgm:t>
        <a:bodyPr/>
        <a:lstStyle/>
        <a:p>
          <a:endParaRPr kumimoji="1" lang="ja-JP" altLang="en-US"/>
        </a:p>
      </dgm:t>
    </dgm:pt>
    <dgm:pt modelId="{C67F3015-876E-4029-BBFF-BB15C12F6506}">
      <dgm:prSet phldrT="[テキスト]"/>
      <dgm:spPr>
        <a:xfrm>
          <a:off x="1934656" y="734506"/>
          <a:ext cx="878885" cy="527331"/>
        </a:xfrm>
        <a:prstGeom prst="rect">
          <a:avLst/>
        </a:prstGeom>
        <a:solidFill>
          <a:srgbClr val="FF5050"/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pPr>
            <a:buNone/>
          </a:pPr>
          <a:r>
            <a:rPr kumimoji="1" lang="ja-JP" altLang="en-US" b="1">
              <a:solidFill>
                <a:sysClr val="window" lastClr="FFFFFF"/>
              </a:solidFill>
              <a:latin typeface="UD デジタル 教科書体 NK-B" panose="02020700000000000000" pitchFamily="18" charset="-128"/>
              <a:ea typeface="UD デジタル 教科書体 NK-B" panose="02020700000000000000" pitchFamily="18" charset="-128"/>
              <a:cs typeface="+mn-cs"/>
            </a:rPr>
            <a:t>ことば</a:t>
          </a:r>
        </a:p>
      </dgm:t>
    </dgm:pt>
    <dgm:pt modelId="{FCF6664A-B2E4-42F3-A8C6-B909C79D0B1A}" type="parTrans" cxnId="{D4406FCE-E283-4194-A827-7780511CCF25}">
      <dgm:prSet/>
      <dgm:spPr/>
      <dgm:t>
        <a:bodyPr/>
        <a:lstStyle/>
        <a:p>
          <a:endParaRPr kumimoji="1" lang="ja-JP" altLang="en-US"/>
        </a:p>
      </dgm:t>
    </dgm:pt>
    <dgm:pt modelId="{40FE7309-C0E9-4A3D-A859-D722A2E33068}" type="sibTrans" cxnId="{D4406FCE-E283-4194-A827-7780511CCF25}">
      <dgm:prSet/>
      <dgm:spPr/>
      <dgm:t>
        <a:bodyPr/>
        <a:lstStyle/>
        <a:p>
          <a:endParaRPr kumimoji="1" lang="ja-JP" altLang="en-US"/>
        </a:p>
      </dgm:t>
    </dgm:pt>
    <dgm:pt modelId="{E29ABC8A-4BB9-4670-92F5-2CFEACA60659}">
      <dgm:prSet phldrT="[テキスト]"/>
      <dgm:spPr>
        <a:xfrm>
          <a:off x="1934656" y="119286"/>
          <a:ext cx="878885" cy="527331"/>
        </a:xfrm>
        <a:prstGeom prst="rect">
          <a:avLst/>
        </a:prstGeom>
        <a:solidFill>
          <a:srgbClr val="FF5050"/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pPr>
            <a:buNone/>
          </a:pPr>
          <a:r>
            <a:rPr kumimoji="1" lang="ja-JP" altLang="en-US" b="1">
              <a:solidFill>
                <a:sysClr val="window" lastClr="FFFFFF"/>
              </a:solidFill>
              <a:latin typeface="UD デジタル 教科書体 NK-B" panose="02020700000000000000" pitchFamily="18" charset="-128"/>
              <a:ea typeface="UD デジタル 教科書体 NK-B" panose="02020700000000000000" pitchFamily="18" charset="-128"/>
              <a:cs typeface="+mn-cs"/>
            </a:rPr>
            <a:t>スケッチ</a:t>
          </a:r>
        </a:p>
      </dgm:t>
    </dgm:pt>
    <dgm:pt modelId="{591659EA-601B-4411-8677-33A920D2BF58}" type="parTrans" cxnId="{DEBF2B6B-4388-414B-8C95-DE7F41945269}">
      <dgm:prSet/>
      <dgm:spPr/>
      <dgm:t>
        <a:bodyPr/>
        <a:lstStyle/>
        <a:p>
          <a:endParaRPr kumimoji="1" lang="ja-JP" altLang="en-US"/>
        </a:p>
      </dgm:t>
    </dgm:pt>
    <dgm:pt modelId="{02A485C7-AD21-45E7-9608-2726CE84F49B}" type="sibTrans" cxnId="{DEBF2B6B-4388-414B-8C95-DE7F41945269}">
      <dgm:prSet/>
      <dgm:spPr/>
      <dgm:t>
        <a:bodyPr/>
        <a:lstStyle/>
        <a:p>
          <a:endParaRPr kumimoji="1" lang="ja-JP" altLang="en-US"/>
        </a:p>
      </dgm:t>
    </dgm:pt>
    <dgm:pt modelId="{C989ED46-7CB4-461F-8C84-C7B46A5BB75F}">
      <dgm:prSet phldrT="[テキスト]"/>
      <dgm:spPr>
        <a:xfrm>
          <a:off x="2901431" y="734506"/>
          <a:ext cx="878885" cy="527331"/>
        </a:xfrm>
        <a:prstGeom prst="rect">
          <a:avLst/>
        </a:prstGeom>
        <a:solidFill>
          <a:srgbClr val="FF5050"/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pPr>
            <a:buNone/>
          </a:pPr>
          <a:endParaRPr kumimoji="1" lang="ja-JP" altLang="en-US" b="1">
            <a:solidFill>
              <a:srgbClr val="FF5050"/>
            </a:solidFill>
            <a:latin typeface="游明朝" panose="02110004020202020204"/>
            <a:ea typeface="游明朝" panose="02020400000000000000" pitchFamily="18" charset="-128"/>
            <a:cs typeface="+mn-cs"/>
          </a:endParaRPr>
        </a:p>
      </dgm:t>
    </dgm:pt>
    <dgm:pt modelId="{18CF5093-2C25-488A-8F23-D1980D645F0F}" type="parTrans" cxnId="{A9465D5A-6A6F-4EE9-B097-674BDB052F49}">
      <dgm:prSet/>
      <dgm:spPr/>
      <dgm:t>
        <a:bodyPr/>
        <a:lstStyle/>
        <a:p>
          <a:endParaRPr kumimoji="1" lang="ja-JP" altLang="en-US"/>
        </a:p>
      </dgm:t>
    </dgm:pt>
    <dgm:pt modelId="{7EE49BEE-1F4A-45E7-9871-506B8CC8DCAB}" type="sibTrans" cxnId="{A9465D5A-6A6F-4EE9-B097-674BDB052F49}">
      <dgm:prSet/>
      <dgm:spPr/>
      <dgm:t>
        <a:bodyPr/>
        <a:lstStyle/>
        <a:p>
          <a:endParaRPr kumimoji="1" lang="ja-JP" altLang="en-US"/>
        </a:p>
      </dgm:t>
    </dgm:pt>
    <dgm:pt modelId="{4BB1CF18-D4AF-4742-85F5-C95E3E63E0BB}">
      <dgm:prSet phldrT="[テキスト]"/>
      <dgm:spPr>
        <a:xfrm>
          <a:off x="2901431" y="119286"/>
          <a:ext cx="878885" cy="527331"/>
        </a:xfrm>
        <a:prstGeom prst="rect">
          <a:avLst/>
        </a:prstGeom>
        <a:solidFill>
          <a:srgbClr val="FF5050"/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pPr>
            <a:buNone/>
          </a:pPr>
          <a:r>
            <a:rPr kumimoji="1" lang="ja-JP" altLang="en-US" b="1">
              <a:solidFill>
                <a:srgbClr val="FF5050"/>
              </a:solidFill>
              <a:latin typeface="UD デジタル 教科書体 NK-B" panose="02020700000000000000" pitchFamily="18" charset="-128"/>
              <a:ea typeface="UD デジタル 教科書体 NK-B" panose="02020700000000000000" pitchFamily="18" charset="-128"/>
              <a:cs typeface="+mn-cs"/>
            </a:rPr>
            <a:t>標本</a:t>
          </a:r>
        </a:p>
      </dgm:t>
    </dgm:pt>
    <dgm:pt modelId="{B57A6DC0-DBF6-45DA-A549-F832323E8945}" type="parTrans" cxnId="{8CEC05A3-6331-4621-A8C5-E0B3081B47B1}">
      <dgm:prSet/>
      <dgm:spPr/>
      <dgm:t>
        <a:bodyPr/>
        <a:lstStyle/>
        <a:p>
          <a:endParaRPr kumimoji="1" lang="ja-JP" altLang="en-US"/>
        </a:p>
      </dgm:t>
    </dgm:pt>
    <dgm:pt modelId="{B0878A70-6E9F-43A2-A4EA-A080F52679F1}" type="sibTrans" cxnId="{8CEC05A3-6331-4621-A8C5-E0B3081B47B1}">
      <dgm:prSet/>
      <dgm:spPr/>
      <dgm:t>
        <a:bodyPr/>
        <a:lstStyle/>
        <a:p>
          <a:endParaRPr kumimoji="1" lang="ja-JP" altLang="en-US"/>
        </a:p>
      </dgm:t>
    </dgm:pt>
    <dgm:pt modelId="{1E75A401-B560-4495-8BEC-8EAAD3FC453B}" type="pres">
      <dgm:prSet presAssocID="{989A1FEF-211F-41B0-AF3B-7EE091332DB1}" presName="diagram" presStyleCnt="0">
        <dgm:presLayoutVars>
          <dgm:dir/>
          <dgm:resizeHandles val="exact"/>
        </dgm:presLayoutVars>
      </dgm:prSet>
      <dgm:spPr/>
    </dgm:pt>
    <dgm:pt modelId="{8346E452-21C4-4C62-BBE6-2131785411B7}" type="pres">
      <dgm:prSet presAssocID="{8155FB35-2218-4D44-B1FB-2C46E6D84802}" presName="node" presStyleLbl="node1" presStyleIdx="0" presStyleCnt="8">
        <dgm:presLayoutVars>
          <dgm:bulletEnabled val="1"/>
        </dgm:presLayoutVars>
      </dgm:prSet>
      <dgm:spPr/>
    </dgm:pt>
    <dgm:pt modelId="{A51EA1FB-FCBF-4D96-BE8B-2B9C5D04C71C}" type="pres">
      <dgm:prSet presAssocID="{D7B6E86C-365C-4486-A6A0-8C7C67EC681C}" presName="sibTrans" presStyleCnt="0"/>
      <dgm:spPr/>
    </dgm:pt>
    <dgm:pt modelId="{C724F58F-122D-4335-92A7-97B9F52EDD42}" type="pres">
      <dgm:prSet presAssocID="{5C2B8783-B114-4A5A-9302-E2AB672E676C}" presName="node" presStyleLbl="node1" presStyleIdx="1" presStyleCnt="8">
        <dgm:presLayoutVars>
          <dgm:bulletEnabled val="1"/>
        </dgm:presLayoutVars>
      </dgm:prSet>
      <dgm:spPr/>
    </dgm:pt>
    <dgm:pt modelId="{7856B4C3-C613-40F2-9417-F33C98338A12}" type="pres">
      <dgm:prSet presAssocID="{D6CE1DC1-3DEB-41E8-8428-474A3B3E4595}" presName="sibTrans" presStyleCnt="0"/>
      <dgm:spPr/>
    </dgm:pt>
    <dgm:pt modelId="{0CD3722B-8952-4885-9415-D6A77A89A765}" type="pres">
      <dgm:prSet presAssocID="{E29ABC8A-4BB9-4670-92F5-2CFEACA60659}" presName="node" presStyleLbl="node1" presStyleIdx="2" presStyleCnt="8">
        <dgm:presLayoutVars>
          <dgm:bulletEnabled val="1"/>
        </dgm:presLayoutVars>
      </dgm:prSet>
      <dgm:spPr/>
    </dgm:pt>
    <dgm:pt modelId="{0D4EF156-DCA2-4D4E-B9A0-60F808F80338}" type="pres">
      <dgm:prSet presAssocID="{02A485C7-AD21-45E7-9608-2726CE84F49B}" presName="sibTrans" presStyleCnt="0"/>
      <dgm:spPr/>
    </dgm:pt>
    <dgm:pt modelId="{67351FA1-E12F-405C-9DAE-BBF4917BB293}" type="pres">
      <dgm:prSet presAssocID="{4BB1CF18-D4AF-4742-85F5-C95E3E63E0BB}" presName="node" presStyleLbl="node1" presStyleIdx="3" presStyleCnt="8">
        <dgm:presLayoutVars>
          <dgm:bulletEnabled val="1"/>
        </dgm:presLayoutVars>
      </dgm:prSet>
      <dgm:spPr/>
    </dgm:pt>
    <dgm:pt modelId="{537507E0-F487-45BE-A4F8-7B39272289F7}" type="pres">
      <dgm:prSet presAssocID="{B0878A70-6E9F-43A2-A4EA-A080F52679F1}" presName="sibTrans" presStyleCnt="0"/>
      <dgm:spPr/>
    </dgm:pt>
    <dgm:pt modelId="{D3EF8826-CF1C-4637-9420-682F7469FC84}" type="pres">
      <dgm:prSet presAssocID="{68E1F99C-1681-44F2-ACB8-DAA43A04FEA4}" presName="node" presStyleLbl="node1" presStyleIdx="4" presStyleCnt="8">
        <dgm:presLayoutVars>
          <dgm:bulletEnabled val="1"/>
        </dgm:presLayoutVars>
      </dgm:prSet>
      <dgm:spPr/>
    </dgm:pt>
    <dgm:pt modelId="{5F2DD08A-AA5A-417C-81F1-01D4FBAFE109}" type="pres">
      <dgm:prSet presAssocID="{4DBC04D3-1581-43D4-B0B6-82F44ECCB073}" presName="sibTrans" presStyleCnt="0"/>
      <dgm:spPr/>
    </dgm:pt>
    <dgm:pt modelId="{D0E06CB8-34D5-4D31-ACA5-B162B272FC75}" type="pres">
      <dgm:prSet presAssocID="{5C3D87ED-7C6F-47E8-AD77-FD73AF18F1F7}" presName="node" presStyleLbl="node1" presStyleIdx="5" presStyleCnt="8">
        <dgm:presLayoutVars>
          <dgm:bulletEnabled val="1"/>
        </dgm:presLayoutVars>
      </dgm:prSet>
      <dgm:spPr/>
    </dgm:pt>
    <dgm:pt modelId="{63C7C379-B5DD-40EE-A24F-9D9A798082D4}" type="pres">
      <dgm:prSet presAssocID="{D3275F9E-56DE-465C-B540-6D2FF2112A43}" presName="sibTrans" presStyleCnt="0"/>
      <dgm:spPr/>
    </dgm:pt>
    <dgm:pt modelId="{098D2BE9-76BB-43DC-A114-1511CD77BE53}" type="pres">
      <dgm:prSet presAssocID="{C67F3015-876E-4029-BBFF-BB15C12F6506}" presName="node" presStyleLbl="node1" presStyleIdx="6" presStyleCnt="8">
        <dgm:presLayoutVars>
          <dgm:bulletEnabled val="1"/>
        </dgm:presLayoutVars>
      </dgm:prSet>
      <dgm:spPr/>
    </dgm:pt>
    <dgm:pt modelId="{F6FF2F37-FDEF-435A-BE7D-3A4BB055A5B3}" type="pres">
      <dgm:prSet presAssocID="{40FE7309-C0E9-4A3D-A859-D722A2E33068}" presName="sibTrans" presStyleCnt="0"/>
      <dgm:spPr/>
    </dgm:pt>
    <dgm:pt modelId="{0CC53148-8BB7-4122-9497-ADE2904923A8}" type="pres">
      <dgm:prSet presAssocID="{C989ED46-7CB4-461F-8C84-C7B46A5BB75F}" presName="node" presStyleLbl="node1" presStyleIdx="7" presStyleCnt="8">
        <dgm:presLayoutVars>
          <dgm:bulletEnabled val="1"/>
        </dgm:presLayoutVars>
      </dgm:prSet>
      <dgm:spPr/>
    </dgm:pt>
  </dgm:ptLst>
  <dgm:cxnLst>
    <dgm:cxn modelId="{A03C9C09-0F92-4595-8441-98FDA2956B35}" srcId="{989A1FEF-211F-41B0-AF3B-7EE091332DB1}" destId="{5C2B8783-B114-4A5A-9302-E2AB672E676C}" srcOrd="1" destOrd="0" parTransId="{C4E1D9D0-FB03-4410-8CCE-4B37951D8A4A}" sibTransId="{D6CE1DC1-3DEB-41E8-8428-474A3B3E4595}"/>
    <dgm:cxn modelId="{A7D7DC09-86ED-445F-872F-FB2329E557F7}" type="presOf" srcId="{C989ED46-7CB4-461F-8C84-C7B46A5BB75F}" destId="{0CC53148-8BB7-4122-9497-ADE2904923A8}" srcOrd="0" destOrd="0" presId="urn:microsoft.com/office/officeart/2005/8/layout/default"/>
    <dgm:cxn modelId="{0257852F-1F6A-4849-B810-4083A9644443}" srcId="{989A1FEF-211F-41B0-AF3B-7EE091332DB1}" destId="{8155FB35-2218-4D44-B1FB-2C46E6D84802}" srcOrd="0" destOrd="0" parTransId="{C9D9AC24-575D-46CC-B18E-DA7F6B5AD422}" sibTransId="{D7B6E86C-365C-4486-A6A0-8C7C67EC681C}"/>
    <dgm:cxn modelId="{8E7C883B-DD44-4733-933F-793C475339F4}" type="presOf" srcId="{5C3D87ED-7C6F-47E8-AD77-FD73AF18F1F7}" destId="{D0E06CB8-34D5-4D31-ACA5-B162B272FC75}" srcOrd="0" destOrd="0" presId="urn:microsoft.com/office/officeart/2005/8/layout/default"/>
    <dgm:cxn modelId="{7AC1625E-44AC-46C7-87A6-D530947445CF}" type="presOf" srcId="{4BB1CF18-D4AF-4742-85F5-C95E3E63E0BB}" destId="{67351FA1-E12F-405C-9DAE-BBF4917BB293}" srcOrd="0" destOrd="0" presId="urn:microsoft.com/office/officeart/2005/8/layout/default"/>
    <dgm:cxn modelId="{99A2326A-E995-4C28-94F8-C77B28DD74A3}" type="presOf" srcId="{8155FB35-2218-4D44-B1FB-2C46E6D84802}" destId="{8346E452-21C4-4C62-BBE6-2131785411B7}" srcOrd="0" destOrd="0" presId="urn:microsoft.com/office/officeart/2005/8/layout/default"/>
    <dgm:cxn modelId="{DEBF2B6B-4388-414B-8C95-DE7F41945269}" srcId="{989A1FEF-211F-41B0-AF3B-7EE091332DB1}" destId="{E29ABC8A-4BB9-4670-92F5-2CFEACA60659}" srcOrd="2" destOrd="0" parTransId="{591659EA-601B-4411-8677-33A920D2BF58}" sibTransId="{02A485C7-AD21-45E7-9608-2726CE84F49B}"/>
    <dgm:cxn modelId="{9A5D3370-0975-4777-B319-3E6FBDB4767A}" type="presOf" srcId="{989A1FEF-211F-41B0-AF3B-7EE091332DB1}" destId="{1E75A401-B560-4495-8BEC-8EAAD3FC453B}" srcOrd="0" destOrd="0" presId="urn:microsoft.com/office/officeart/2005/8/layout/default"/>
    <dgm:cxn modelId="{A9465D5A-6A6F-4EE9-B097-674BDB052F49}" srcId="{989A1FEF-211F-41B0-AF3B-7EE091332DB1}" destId="{C989ED46-7CB4-461F-8C84-C7B46A5BB75F}" srcOrd="7" destOrd="0" parTransId="{18CF5093-2C25-488A-8F23-D1980D645F0F}" sibTransId="{7EE49BEE-1F4A-45E7-9871-506B8CC8DCAB}"/>
    <dgm:cxn modelId="{8FDF139D-3870-4C8C-A2A4-9B60E325AD30}" type="presOf" srcId="{C67F3015-876E-4029-BBFF-BB15C12F6506}" destId="{098D2BE9-76BB-43DC-A114-1511CD77BE53}" srcOrd="0" destOrd="0" presId="urn:microsoft.com/office/officeart/2005/8/layout/default"/>
    <dgm:cxn modelId="{8CEC05A3-6331-4621-A8C5-E0B3081B47B1}" srcId="{989A1FEF-211F-41B0-AF3B-7EE091332DB1}" destId="{4BB1CF18-D4AF-4742-85F5-C95E3E63E0BB}" srcOrd="3" destOrd="0" parTransId="{B57A6DC0-DBF6-45DA-A549-F832323E8945}" sibTransId="{B0878A70-6E9F-43A2-A4EA-A080F52679F1}"/>
    <dgm:cxn modelId="{451205B4-3FFE-42C6-9C03-511182A84A61}" type="presOf" srcId="{5C2B8783-B114-4A5A-9302-E2AB672E676C}" destId="{C724F58F-122D-4335-92A7-97B9F52EDD42}" srcOrd="0" destOrd="0" presId="urn:microsoft.com/office/officeart/2005/8/layout/default"/>
    <dgm:cxn modelId="{EE4FF3B9-40FB-4F0E-B9EA-6349181E708B}" type="presOf" srcId="{E29ABC8A-4BB9-4670-92F5-2CFEACA60659}" destId="{0CD3722B-8952-4885-9415-D6A77A89A765}" srcOrd="0" destOrd="0" presId="urn:microsoft.com/office/officeart/2005/8/layout/default"/>
    <dgm:cxn modelId="{F40A04C1-9DA5-4BDB-AAE5-E88B615B2E71}" type="presOf" srcId="{68E1F99C-1681-44F2-ACB8-DAA43A04FEA4}" destId="{D3EF8826-CF1C-4637-9420-682F7469FC84}" srcOrd="0" destOrd="0" presId="urn:microsoft.com/office/officeart/2005/8/layout/default"/>
    <dgm:cxn modelId="{D4406FCE-E283-4194-A827-7780511CCF25}" srcId="{989A1FEF-211F-41B0-AF3B-7EE091332DB1}" destId="{C67F3015-876E-4029-BBFF-BB15C12F6506}" srcOrd="6" destOrd="0" parTransId="{FCF6664A-B2E4-42F3-A8C6-B909C79D0B1A}" sibTransId="{40FE7309-C0E9-4A3D-A859-D722A2E33068}"/>
    <dgm:cxn modelId="{406F0BDC-A98F-471C-8708-3157BBDAC650}" srcId="{989A1FEF-211F-41B0-AF3B-7EE091332DB1}" destId="{5C3D87ED-7C6F-47E8-AD77-FD73AF18F1F7}" srcOrd="5" destOrd="0" parTransId="{E81F8C2A-2960-4EBE-9919-E7B87179FF78}" sibTransId="{D3275F9E-56DE-465C-B540-6D2FF2112A43}"/>
    <dgm:cxn modelId="{22404CFC-8EC8-43D6-9EA4-719198A4A757}" srcId="{989A1FEF-211F-41B0-AF3B-7EE091332DB1}" destId="{68E1F99C-1681-44F2-ACB8-DAA43A04FEA4}" srcOrd="4" destOrd="0" parTransId="{AF48F733-C946-4922-B4D2-ABE3710C4769}" sibTransId="{4DBC04D3-1581-43D4-B0B6-82F44ECCB073}"/>
    <dgm:cxn modelId="{F4CD30A4-C37E-4BFF-96A9-7087EAD44EFC}" type="presParOf" srcId="{1E75A401-B560-4495-8BEC-8EAAD3FC453B}" destId="{8346E452-21C4-4C62-BBE6-2131785411B7}" srcOrd="0" destOrd="0" presId="urn:microsoft.com/office/officeart/2005/8/layout/default"/>
    <dgm:cxn modelId="{12D59E19-C46C-43A0-89BB-C4CEC6FF9AA3}" type="presParOf" srcId="{1E75A401-B560-4495-8BEC-8EAAD3FC453B}" destId="{A51EA1FB-FCBF-4D96-BE8B-2B9C5D04C71C}" srcOrd="1" destOrd="0" presId="urn:microsoft.com/office/officeart/2005/8/layout/default"/>
    <dgm:cxn modelId="{F6B98C55-E1B4-464E-9D63-92CA2D05147A}" type="presParOf" srcId="{1E75A401-B560-4495-8BEC-8EAAD3FC453B}" destId="{C724F58F-122D-4335-92A7-97B9F52EDD42}" srcOrd="2" destOrd="0" presId="urn:microsoft.com/office/officeart/2005/8/layout/default"/>
    <dgm:cxn modelId="{8A7A9A41-4A79-4862-A386-1E72907C66A5}" type="presParOf" srcId="{1E75A401-B560-4495-8BEC-8EAAD3FC453B}" destId="{7856B4C3-C613-40F2-9417-F33C98338A12}" srcOrd="3" destOrd="0" presId="urn:microsoft.com/office/officeart/2005/8/layout/default"/>
    <dgm:cxn modelId="{3AD6D383-E83F-4D6E-BF8C-0130C1BCB769}" type="presParOf" srcId="{1E75A401-B560-4495-8BEC-8EAAD3FC453B}" destId="{0CD3722B-8952-4885-9415-D6A77A89A765}" srcOrd="4" destOrd="0" presId="urn:microsoft.com/office/officeart/2005/8/layout/default"/>
    <dgm:cxn modelId="{CB16D02A-6EA1-425F-8BFB-03C14588E705}" type="presParOf" srcId="{1E75A401-B560-4495-8BEC-8EAAD3FC453B}" destId="{0D4EF156-DCA2-4D4E-B9A0-60F808F80338}" srcOrd="5" destOrd="0" presId="urn:microsoft.com/office/officeart/2005/8/layout/default"/>
    <dgm:cxn modelId="{07131C52-B8FD-4B0C-B703-A91FF559902B}" type="presParOf" srcId="{1E75A401-B560-4495-8BEC-8EAAD3FC453B}" destId="{67351FA1-E12F-405C-9DAE-BBF4917BB293}" srcOrd="6" destOrd="0" presId="urn:microsoft.com/office/officeart/2005/8/layout/default"/>
    <dgm:cxn modelId="{CCBA2D6C-A575-4A0D-B261-70188E4C9BB0}" type="presParOf" srcId="{1E75A401-B560-4495-8BEC-8EAAD3FC453B}" destId="{537507E0-F487-45BE-A4F8-7B39272289F7}" srcOrd="7" destOrd="0" presId="urn:microsoft.com/office/officeart/2005/8/layout/default"/>
    <dgm:cxn modelId="{9A4FD6D8-6DF4-4B95-AD04-5113A4558252}" type="presParOf" srcId="{1E75A401-B560-4495-8BEC-8EAAD3FC453B}" destId="{D3EF8826-CF1C-4637-9420-682F7469FC84}" srcOrd="8" destOrd="0" presId="urn:microsoft.com/office/officeart/2005/8/layout/default"/>
    <dgm:cxn modelId="{AC48960B-94D3-4202-A6CB-41AEE063B0C5}" type="presParOf" srcId="{1E75A401-B560-4495-8BEC-8EAAD3FC453B}" destId="{5F2DD08A-AA5A-417C-81F1-01D4FBAFE109}" srcOrd="9" destOrd="0" presId="urn:microsoft.com/office/officeart/2005/8/layout/default"/>
    <dgm:cxn modelId="{E479CE2B-AA09-4A2F-8C27-41A6F394243F}" type="presParOf" srcId="{1E75A401-B560-4495-8BEC-8EAAD3FC453B}" destId="{D0E06CB8-34D5-4D31-ACA5-B162B272FC75}" srcOrd="10" destOrd="0" presId="urn:microsoft.com/office/officeart/2005/8/layout/default"/>
    <dgm:cxn modelId="{1AD71F12-95F1-44F9-8326-820828DB73F5}" type="presParOf" srcId="{1E75A401-B560-4495-8BEC-8EAAD3FC453B}" destId="{63C7C379-B5DD-40EE-A24F-9D9A798082D4}" srcOrd="11" destOrd="0" presId="urn:microsoft.com/office/officeart/2005/8/layout/default"/>
    <dgm:cxn modelId="{7F3D1588-1E78-459D-B8CA-BB216C051B05}" type="presParOf" srcId="{1E75A401-B560-4495-8BEC-8EAAD3FC453B}" destId="{098D2BE9-76BB-43DC-A114-1511CD77BE53}" srcOrd="12" destOrd="0" presId="urn:microsoft.com/office/officeart/2005/8/layout/default"/>
    <dgm:cxn modelId="{D561CCA2-C820-477B-A9B9-F243F775D192}" type="presParOf" srcId="{1E75A401-B560-4495-8BEC-8EAAD3FC453B}" destId="{F6FF2F37-FDEF-435A-BE7D-3A4BB055A5B3}" srcOrd="13" destOrd="0" presId="urn:microsoft.com/office/officeart/2005/8/layout/default"/>
    <dgm:cxn modelId="{FCA5B7B2-C71F-4BAE-A2CC-F4D953BA3C12}" type="presParOf" srcId="{1E75A401-B560-4495-8BEC-8EAAD3FC453B}" destId="{0CC53148-8BB7-4122-9497-ADE2904923A8}" srcOrd="14" destOrd="0" presId="urn:microsoft.com/office/officeart/2005/8/layout/default"/>
  </dgm:cxnLst>
  <dgm:bg>
    <a:noFill/>
  </dgm:bg>
  <dgm:whole/>
  <dgm:extLst>
    <a:ext uri="http://schemas.microsoft.com/office/drawing/2008/diagram">
      <dsp:dataModelExt xmlns:dsp="http://schemas.microsoft.com/office/drawing/2008/diagram" relId="rId75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989A1FEF-211F-41B0-AF3B-7EE091332DB1}" type="doc">
      <dgm:prSet loTypeId="urn:microsoft.com/office/officeart/2005/8/layout/default" loCatId="list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kumimoji="1" lang="ja-JP" altLang="en-US"/>
        </a:p>
      </dgm:t>
    </dgm:pt>
    <dgm:pt modelId="{8155FB35-2218-4D44-B1FB-2C46E6D84802}">
      <dgm:prSet phldrT="[テキスト]" custT="1"/>
      <dgm:spPr>
        <a:xfrm>
          <a:off x="52842" y="25"/>
          <a:ext cx="482513" cy="289508"/>
        </a:xfrm>
        <a:prstGeom prst="rect">
          <a:avLst/>
        </a:prstGeom>
        <a:solidFill>
          <a:srgbClr val="FF5050"/>
        </a:solidFill>
        <a:ln w="15875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pPr>
            <a:buNone/>
          </a:pPr>
          <a:endParaRPr kumimoji="1" lang="ja-JP" altLang="en-US" sz="900">
            <a:solidFill>
              <a:sysClr val="window" lastClr="FFFFFF"/>
            </a:solidFill>
            <a:latin typeface="Tw Cen MT" panose="020B0602020104020603"/>
            <a:ea typeface="メイリオ" panose="020B0604030504040204" pitchFamily="50" charset="-128"/>
            <a:cs typeface="+mn-cs"/>
          </a:endParaRPr>
        </a:p>
      </dgm:t>
    </dgm:pt>
    <dgm:pt modelId="{C9D9AC24-575D-46CC-B18E-DA7F6B5AD422}" type="parTrans" cxnId="{0257852F-1F6A-4849-B810-4083A9644443}">
      <dgm:prSet/>
      <dgm:spPr/>
      <dgm:t>
        <a:bodyPr/>
        <a:lstStyle/>
        <a:p>
          <a:endParaRPr kumimoji="1" lang="ja-JP" altLang="en-US"/>
        </a:p>
      </dgm:t>
    </dgm:pt>
    <dgm:pt modelId="{D7B6E86C-365C-4486-A6A0-8C7C67EC681C}" type="sibTrans" cxnId="{0257852F-1F6A-4849-B810-4083A9644443}">
      <dgm:prSet/>
      <dgm:spPr/>
      <dgm:t>
        <a:bodyPr/>
        <a:lstStyle/>
        <a:p>
          <a:endParaRPr kumimoji="1" lang="ja-JP" altLang="en-US"/>
        </a:p>
      </dgm:t>
    </dgm:pt>
    <dgm:pt modelId="{5C2B8783-B114-4A5A-9302-E2AB672E676C}">
      <dgm:prSet phldrT="[テキスト]"/>
      <dgm:spPr>
        <a:xfrm>
          <a:off x="583608" y="25"/>
          <a:ext cx="482513" cy="289508"/>
        </a:xfrm>
        <a:prstGeom prst="rect">
          <a:avLst/>
        </a:prstGeom>
        <a:solidFill>
          <a:srgbClr val="FF5050"/>
        </a:solidFill>
        <a:ln w="15875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pPr>
            <a:buNone/>
          </a:pPr>
          <a:endParaRPr kumimoji="1" lang="ja-JP" altLang="en-US">
            <a:solidFill>
              <a:sysClr val="window" lastClr="FFFFFF"/>
            </a:solidFill>
            <a:latin typeface="Tw Cen MT" panose="020B0602020104020603"/>
            <a:ea typeface="メイリオ" panose="020B0604030504040204" pitchFamily="50" charset="-128"/>
            <a:cs typeface="+mn-cs"/>
          </a:endParaRPr>
        </a:p>
      </dgm:t>
    </dgm:pt>
    <dgm:pt modelId="{C4E1D9D0-FB03-4410-8CCE-4B37951D8A4A}" type="parTrans" cxnId="{A03C9C09-0F92-4595-8441-98FDA2956B35}">
      <dgm:prSet/>
      <dgm:spPr/>
      <dgm:t>
        <a:bodyPr/>
        <a:lstStyle/>
        <a:p>
          <a:endParaRPr kumimoji="1" lang="ja-JP" altLang="en-US"/>
        </a:p>
      </dgm:t>
    </dgm:pt>
    <dgm:pt modelId="{D6CE1DC1-3DEB-41E8-8428-474A3B3E4595}" type="sibTrans" cxnId="{A03C9C09-0F92-4595-8441-98FDA2956B35}">
      <dgm:prSet/>
      <dgm:spPr/>
      <dgm:t>
        <a:bodyPr/>
        <a:lstStyle/>
        <a:p>
          <a:endParaRPr kumimoji="1" lang="ja-JP" altLang="en-US"/>
        </a:p>
      </dgm:t>
    </dgm:pt>
    <dgm:pt modelId="{E29ABC8A-4BB9-4670-92F5-2CFEACA60659}">
      <dgm:prSet phldrT="[テキスト]"/>
      <dgm:spPr>
        <a:xfrm>
          <a:off x="1114373" y="51"/>
          <a:ext cx="482513" cy="289508"/>
        </a:xfrm>
        <a:prstGeom prst="rect">
          <a:avLst/>
        </a:prstGeom>
        <a:solidFill>
          <a:srgbClr val="FF5050"/>
        </a:solidFill>
        <a:ln w="15875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pPr>
            <a:buNone/>
          </a:pPr>
          <a:r>
            <a:rPr kumimoji="1" lang="ja-JP" altLang="en-US">
              <a:solidFill>
                <a:sysClr val="window" lastClr="FFFFFF"/>
              </a:solidFill>
              <a:latin typeface="UD デジタル 教科書体 N-B" panose="02020700000000000000" pitchFamily="17" charset="-128"/>
              <a:ea typeface="UD デジタル 教科書体 N-B" panose="02020700000000000000" pitchFamily="17" charset="-128"/>
              <a:cs typeface="+mn-cs"/>
            </a:rPr>
            <a:t>グラフ</a:t>
          </a:r>
        </a:p>
      </dgm:t>
    </dgm:pt>
    <dgm:pt modelId="{591659EA-601B-4411-8677-33A920D2BF58}" type="parTrans" cxnId="{DEBF2B6B-4388-414B-8C95-DE7F41945269}">
      <dgm:prSet/>
      <dgm:spPr/>
      <dgm:t>
        <a:bodyPr/>
        <a:lstStyle/>
        <a:p>
          <a:endParaRPr kumimoji="1" lang="ja-JP" altLang="en-US"/>
        </a:p>
      </dgm:t>
    </dgm:pt>
    <dgm:pt modelId="{02A485C7-AD21-45E7-9608-2726CE84F49B}" type="sibTrans" cxnId="{DEBF2B6B-4388-414B-8C95-DE7F41945269}">
      <dgm:prSet/>
      <dgm:spPr/>
      <dgm:t>
        <a:bodyPr/>
        <a:lstStyle/>
        <a:p>
          <a:endParaRPr kumimoji="1" lang="ja-JP" altLang="en-US"/>
        </a:p>
      </dgm:t>
    </dgm:pt>
    <dgm:pt modelId="{1E75A401-B560-4495-8BEC-8EAAD3FC453B}" type="pres">
      <dgm:prSet presAssocID="{989A1FEF-211F-41B0-AF3B-7EE091332DB1}" presName="diagram" presStyleCnt="0">
        <dgm:presLayoutVars>
          <dgm:dir/>
          <dgm:resizeHandles val="exact"/>
        </dgm:presLayoutVars>
      </dgm:prSet>
      <dgm:spPr/>
    </dgm:pt>
    <dgm:pt modelId="{8346E452-21C4-4C62-BBE6-2131785411B7}" type="pres">
      <dgm:prSet presAssocID="{8155FB35-2218-4D44-B1FB-2C46E6D84802}" presName="node" presStyleLbl="node1" presStyleIdx="0" presStyleCnt="3">
        <dgm:presLayoutVars>
          <dgm:bulletEnabled val="1"/>
        </dgm:presLayoutVars>
      </dgm:prSet>
      <dgm:spPr/>
    </dgm:pt>
    <dgm:pt modelId="{A51EA1FB-FCBF-4D96-BE8B-2B9C5D04C71C}" type="pres">
      <dgm:prSet presAssocID="{D7B6E86C-365C-4486-A6A0-8C7C67EC681C}" presName="sibTrans" presStyleCnt="0"/>
      <dgm:spPr/>
    </dgm:pt>
    <dgm:pt modelId="{C724F58F-122D-4335-92A7-97B9F52EDD42}" type="pres">
      <dgm:prSet presAssocID="{5C2B8783-B114-4A5A-9302-E2AB672E676C}" presName="node" presStyleLbl="node1" presStyleIdx="1" presStyleCnt="3">
        <dgm:presLayoutVars>
          <dgm:bulletEnabled val="1"/>
        </dgm:presLayoutVars>
      </dgm:prSet>
      <dgm:spPr/>
    </dgm:pt>
    <dgm:pt modelId="{7856B4C3-C613-40F2-9417-F33C98338A12}" type="pres">
      <dgm:prSet presAssocID="{D6CE1DC1-3DEB-41E8-8428-474A3B3E4595}" presName="sibTrans" presStyleCnt="0"/>
      <dgm:spPr/>
    </dgm:pt>
    <dgm:pt modelId="{0CD3722B-8952-4885-9415-D6A77A89A765}" type="pres">
      <dgm:prSet presAssocID="{E29ABC8A-4BB9-4670-92F5-2CFEACA60659}" presName="node" presStyleLbl="node1" presStyleIdx="2" presStyleCnt="3" custLinFactNeighborY="2641">
        <dgm:presLayoutVars>
          <dgm:bulletEnabled val="1"/>
        </dgm:presLayoutVars>
      </dgm:prSet>
      <dgm:spPr/>
    </dgm:pt>
  </dgm:ptLst>
  <dgm:cxnLst>
    <dgm:cxn modelId="{A03C9C09-0F92-4595-8441-98FDA2956B35}" srcId="{989A1FEF-211F-41B0-AF3B-7EE091332DB1}" destId="{5C2B8783-B114-4A5A-9302-E2AB672E676C}" srcOrd="1" destOrd="0" parTransId="{C4E1D9D0-FB03-4410-8CCE-4B37951D8A4A}" sibTransId="{D6CE1DC1-3DEB-41E8-8428-474A3B3E4595}"/>
    <dgm:cxn modelId="{0257852F-1F6A-4849-B810-4083A9644443}" srcId="{989A1FEF-211F-41B0-AF3B-7EE091332DB1}" destId="{8155FB35-2218-4D44-B1FB-2C46E6D84802}" srcOrd="0" destOrd="0" parTransId="{C9D9AC24-575D-46CC-B18E-DA7F6B5AD422}" sibTransId="{D7B6E86C-365C-4486-A6A0-8C7C67EC681C}"/>
    <dgm:cxn modelId="{99A2326A-E995-4C28-94F8-C77B28DD74A3}" type="presOf" srcId="{8155FB35-2218-4D44-B1FB-2C46E6D84802}" destId="{8346E452-21C4-4C62-BBE6-2131785411B7}" srcOrd="0" destOrd="0" presId="urn:microsoft.com/office/officeart/2005/8/layout/default"/>
    <dgm:cxn modelId="{DEBF2B6B-4388-414B-8C95-DE7F41945269}" srcId="{989A1FEF-211F-41B0-AF3B-7EE091332DB1}" destId="{E29ABC8A-4BB9-4670-92F5-2CFEACA60659}" srcOrd="2" destOrd="0" parTransId="{591659EA-601B-4411-8677-33A920D2BF58}" sibTransId="{02A485C7-AD21-45E7-9608-2726CE84F49B}"/>
    <dgm:cxn modelId="{9A5D3370-0975-4777-B319-3E6FBDB4767A}" type="presOf" srcId="{989A1FEF-211F-41B0-AF3B-7EE091332DB1}" destId="{1E75A401-B560-4495-8BEC-8EAAD3FC453B}" srcOrd="0" destOrd="0" presId="urn:microsoft.com/office/officeart/2005/8/layout/default"/>
    <dgm:cxn modelId="{451205B4-3FFE-42C6-9C03-511182A84A61}" type="presOf" srcId="{5C2B8783-B114-4A5A-9302-E2AB672E676C}" destId="{C724F58F-122D-4335-92A7-97B9F52EDD42}" srcOrd="0" destOrd="0" presId="urn:microsoft.com/office/officeart/2005/8/layout/default"/>
    <dgm:cxn modelId="{EE4FF3B9-40FB-4F0E-B9EA-6349181E708B}" type="presOf" srcId="{E29ABC8A-4BB9-4670-92F5-2CFEACA60659}" destId="{0CD3722B-8952-4885-9415-D6A77A89A765}" srcOrd="0" destOrd="0" presId="urn:microsoft.com/office/officeart/2005/8/layout/default"/>
    <dgm:cxn modelId="{F4CD30A4-C37E-4BFF-96A9-7087EAD44EFC}" type="presParOf" srcId="{1E75A401-B560-4495-8BEC-8EAAD3FC453B}" destId="{8346E452-21C4-4C62-BBE6-2131785411B7}" srcOrd="0" destOrd="0" presId="urn:microsoft.com/office/officeart/2005/8/layout/default"/>
    <dgm:cxn modelId="{12D59E19-C46C-43A0-89BB-C4CEC6FF9AA3}" type="presParOf" srcId="{1E75A401-B560-4495-8BEC-8EAAD3FC453B}" destId="{A51EA1FB-FCBF-4D96-BE8B-2B9C5D04C71C}" srcOrd="1" destOrd="0" presId="urn:microsoft.com/office/officeart/2005/8/layout/default"/>
    <dgm:cxn modelId="{F6B98C55-E1B4-464E-9D63-92CA2D05147A}" type="presParOf" srcId="{1E75A401-B560-4495-8BEC-8EAAD3FC453B}" destId="{C724F58F-122D-4335-92A7-97B9F52EDD42}" srcOrd="2" destOrd="0" presId="urn:microsoft.com/office/officeart/2005/8/layout/default"/>
    <dgm:cxn modelId="{8A7A9A41-4A79-4862-A386-1E72907C66A5}" type="presParOf" srcId="{1E75A401-B560-4495-8BEC-8EAAD3FC453B}" destId="{7856B4C3-C613-40F2-9417-F33C98338A12}" srcOrd="3" destOrd="0" presId="urn:microsoft.com/office/officeart/2005/8/layout/default"/>
    <dgm:cxn modelId="{3AD6D383-E83F-4D6E-BF8C-0130C1BCB769}" type="presParOf" srcId="{1E75A401-B560-4495-8BEC-8EAAD3FC453B}" destId="{0CD3722B-8952-4885-9415-D6A77A89A765}" srcOrd="4" destOrd="0" presId="urn:microsoft.com/office/officeart/2005/8/layout/default"/>
  </dgm:cxnLst>
  <dgm:bg/>
  <dgm:whole/>
  <dgm:extLst>
    <a:ext uri="http://schemas.microsoft.com/office/drawing/2008/diagram">
      <dsp:dataModelExt xmlns:dsp="http://schemas.microsoft.com/office/drawing/2008/diagram" relId="rId80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989A1FEF-211F-41B0-AF3B-7EE091332DB1}" type="doc">
      <dgm:prSet loTypeId="urn:microsoft.com/office/officeart/2005/8/layout/default" loCatId="list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kumimoji="1" lang="ja-JP" altLang="en-US"/>
        </a:p>
      </dgm:t>
    </dgm:pt>
    <dgm:pt modelId="{C989ED46-7CB4-461F-8C84-C7B46A5BB75F}">
      <dgm:prSet phldrT="[テキスト]"/>
      <dgm:spPr>
        <a:xfrm>
          <a:off x="30777" y="178"/>
          <a:ext cx="609004" cy="365402"/>
        </a:xfrm>
        <a:prstGeom prst="rect">
          <a:avLst/>
        </a:prstGeom>
        <a:solidFill>
          <a:srgbClr val="FF5050"/>
        </a:solidFill>
        <a:ln w="15875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pPr>
            <a:buNone/>
          </a:pPr>
          <a:endParaRPr kumimoji="1" lang="ja-JP" altLang="en-US">
            <a:solidFill>
              <a:sysClr val="window" lastClr="FFFFFF"/>
            </a:solidFill>
            <a:latin typeface="Tw Cen MT" panose="020B0602020104020603"/>
            <a:ea typeface="メイリオ" panose="020B0604030504040204" pitchFamily="50" charset="-128"/>
            <a:cs typeface="+mn-cs"/>
          </a:endParaRPr>
        </a:p>
      </dgm:t>
    </dgm:pt>
    <dgm:pt modelId="{18CF5093-2C25-488A-8F23-D1980D645F0F}" type="parTrans" cxnId="{A9465D5A-6A6F-4EE9-B097-674BDB052F49}">
      <dgm:prSet/>
      <dgm:spPr/>
      <dgm:t>
        <a:bodyPr/>
        <a:lstStyle/>
        <a:p>
          <a:endParaRPr kumimoji="1" lang="ja-JP" altLang="en-US"/>
        </a:p>
      </dgm:t>
    </dgm:pt>
    <dgm:pt modelId="{7EE49BEE-1F4A-45E7-9871-506B8CC8DCAB}" type="sibTrans" cxnId="{A9465D5A-6A6F-4EE9-B097-674BDB052F49}">
      <dgm:prSet/>
      <dgm:spPr/>
      <dgm:t>
        <a:bodyPr/>
        <a:lstStyle/>
        <a:p>
          <a:endParaRPr kumimoji="1" lang="ja-JP" altLang="en-US"/>
        </a:p>
      </dgm:t>
    </dgm:pt>
    <dgm:pt modelId="{1E75A401-B560-4495-8BEC-8EAAD3FC453B}" type="pres">
      <dgm:prSet presAssocID="{989A1FEF-211F-41B0-AF3B-7EE091332DB1}" presName="diagram" presStyleCnt="0">
        <dgm:presLayoutVars>
          <dgm:dir/>
          <dgm:resizeHandles val="exact"/>
        </dgm:presLayoutVars>
      </dgm:prSet>
      <dgm:spPr/>
    </dgm:pt>
    <dgm:pt modelId="{0CC53148-8BB7-4122-9497-ADE2904923A8}" type="pres">
      <dgm:prSet presAssocID="{C989ED46-7CB4-461F-8C84-C7B46A5BB75F}" presName="node" presStyleLbl="node1" presStyleIdx="0" presStyleCnt="1">
        <dgm:presLayoutVars>
          <dgm:bulletEnabled val="1"/>
        </dgm:presLayoutVars>
      </dgm:prSet>
      <dgm:spPr/>
    </dgm:pt>
  </dgm:ptLst>
  <dgm:cxnLst>
    <dgm:cxn modelId="{A7D7DC09-86ED-445F-872F-FB2329E557F7}" type="presOf" srcId="{C989ED46-7CB4-461F-8C84-C7B46A5BB75F}" destId="{0CC53148-8BB7-4122-9497-ADE2904923A8}" srcOrd="0" destOrd="0" presId="urn:microsoft.com/office/officeart/2005/8/layout/default"/>
    <dgm:cxn modelId="{9A5D3370-0975-4777-B319-3E6FBDB4767A}" type="presOf" srcId="{989A1FEF-211F-41B0-AF3B-7EE091332DB1}" destId="{1E75A401-B560-4495-8BEC-8EAAD3FC453B}" srcOrd="0" destOrd="0" presId="urn:microsoft.com/office/officeart/2005/8/layout/default"/>
    <dgm:cxn modelId="{A9465D5A-6A6F-4EE9-B097-674BDB052F49}" srcId="{989A1FEF-211F-41B0-AF3B-7EE091332DB1}" destId="{C989ED46-7CB4-461F-8C84-C7B46A5BB75F}" srcOrd="0" destOrd="0" parTransId="{18CF5093-2C25-488A-8F23-D1980D645F0F}" sibTransId="{7EE49BEE-1F4A-45E7-9871-506B8CC8DCAB}"/>
    <dgm:cxn modelId="{FCA5B7B2-C71F-4BAE-A2CC-F4D953BA3C12}" type="presParOf" srcId="{1E75A401-B560-4495-8BEC-8EAAD3FC453B}" destId="{0CC53148-8BB7-4122-9497-ADE2904923A8}" srcOrd="0" destOrd="0" presId="urn:microsoft.com/office/officeart/2005/8/layout/default"/>
  </dgm:cxnLst>
  <dgm:bg/>
  <dgm:whole/>
  <dgm:extLst>
    <a:ext uri="http://schemas.microsoft.com/office/drawing/2008/diagram">
      <dsp:dataModelExt xmlns:dsp="http://schemas.microsoft.com/office/drawing/2008/diagram" relId="rId85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989A1FEF-211F-41B0-AF3B-7EE091332DB1}" type="doc">
      <dgm:prSet loTypeId="urn:microsoft.com/office/officeart/2005/8/layout/default" loCatId="list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kumimoji="1" lang="ja-JP" altLang="en-US"/>
        </a:p>
      </dgm:t>
    </dgm:pt>
    <dgm:pt modelId="{68E1F99C-1681-44F2-ACB8-DAA43A04FEA4}">
      <dgm:prSet phldrT="[テキスト]"/>
      <dgm:spPr>
        <a:xfrm>
          <a:off x="35562" y="0"/>
          <a:ext cx="546095" cy="327657"/>
        </a:xfrm>
        <a:prstGeom prst="rect">
          <a:avLst/>
        </a:prstGeom>
        <a:solidFill>
          <a:srgbClr val="FF5050"/>
        </a:solidFill>
        <a:ln w="15875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pPr algn="ctr">
            <a:buNone/>
          </a:pPr>
          <a:endParaRPr kumimoji="1" lang="ja-JP" altLang="en-US">
            <a:solidFill>
              <a:sysClr val="window" lastClr="FFFFFF"/>
            </a:solidFill>
            <a:latin typeface="Tw Cen MT" panose="020B0602020104020603"/>
            <a:ea typeface="メイリオ" panose="020B0604030504040204" pitchFamily="50" charset="-128"/>
            <a:cs typeface="+mn-cs"/>
          </a:endParaRPr>
        </a:p>
      </dgm:t>
    </dgm:pt>
    <dgm:pt modelId="{AF48F733-C946-4922-B4D2-ABE3710C4769}" type="parTrans" cxnId="{22404CFC-8EC8-43D6-9EA4-719198A4A757}">
      <dgm:prSet/>
      <dgm:spPr/>
      <dgm:t>
        <a:bodyPr/>
        <a:lstStyle/>
        <a:p>
          <a:pPr algn="ctr"/>
          <a:endParaRPr kumimoji="1" lang="ja-JP" altLang="en-US"/>
        </a:p>
      </dgm:t>
    </dgm:pt>
    <dgm:pt modelId="{4DBC04D3-1581-43D4-B0B6-82F44ECCB073}" type="sibTrans" cxnId="{22404CFC-8EC8-43D6-9EA4-719198A4A757}">
      <dgm:prSet/>
      <dgm:spPr/>
      <dgm:t>
        <a:bodyPr/>
        <a:lstStyle/>
        <a:p>
          <a:pPr algn="ctr"/>
          <a:endParaRPr kumimoji="1" lang="ja-JP" altLang="en-US"/>
        </a:p>
      </dgm:t>
    </dgm:pt>
    <dgm:pt modelId="{1E75A401-B560-4495-8BEC-8EAAD3FC453B}" type="pres">
      <dgm:prSet presAssocID="{989A1FEF-211F-41B0-AF3B-7EE091332DB1}" presName="diagram" presStyleCnt="0">
        <dgm:presLayoutVars>
          <dgm:dir/>
          <dgm:resizeHandles val="exact"/>
        </dgm:presLayoutVars>
      </dgm:prSet>
      <dgm:spPr/>
    </dgm:pt>
    <dgm:pt modelId="{D3EF8826-CF1C-4637-9420-682F7469FC84}" type="pres">
      <dgm:prSet presAssocID="{68E1F99C-1681-44F2-ACB8-DAA43A04FEA4}" presName="node" presStyleLbl="node1" presStyleIdx="0" presStyleCnt="1" custLinFactNeighborY="-2326">
        <dgm:presLayoutVars>
          <dgm:bulletEnabled val="1"/>
        </dgm:presLayoutVars>
      </dgm:prSet>
      <dgm:spPr/>
    </dgm:pt>
  </dgm:ptLst>
  <dgm:cxnLst>
    <dgm:cxn modelId="{9A5D3370-0975-4777-B319-3E6FBDB4767A}" type="presOf" srcId="{989A1FEF-211F-41B0-AF3B-7EE091332DB1}" destId="{1E75A401-B560-4495-8BEC-8EAAD3FC453B}" srcOrd="0" destOrd="0" presId="urn:microsoft.com/office/officeart/2005/8/layout/default"/>
    <dgm:cxn modelId="{F40A04C1-9DA5-4BDB-AAE5-E88B615B2E71}" type="presOf" srcId="{68E1F99C-1681-44F2-ACB8-DAA43A04FEA4}" destId="{D3EF8826-CF1C-4637-9420-682F7469FC84}" srcOrd="0" destOrd="0" presId="urn:microsoft.com/office/officeart/2005/8/layout/default"/>
    <dgm:cxn modelId="{22404CFC-8EC8-43D6-9EA4-719198A4A757}" srcId="{989A1FEF-211F-41B0-AF3B-7EE091332DB1}" destId="{68E1F99C-1681-44F2-ACB8-DAA43A04FEA4}" srcOrd="0" destOrd="0" parTransId="{AF48F733-C946-4922-B4D2-ABE3710C4769}" sibTransId="{4DBC04D3-1581-43D4-B0B6-82F44ECCB073}"/>
    <dgm:cxn modelId="{9A4FD6D8-6DF4-4B95-AD04-5113A4558252}" type="presParOf" srcId="{1E75A401-B560-4495-8BEC-8EAAD3FC453B}" destId="{D3EF8826-CF1C-4637-9420-682F7469FC84}" srcOrd="0" destOrd="0" presId="urn:microsoft.com/office/officeart/2005/8/layout/default"/>
  </dgm:cxnLst>
  <dgm:bg/>
  <dgm:whole/>
  <dgm:extLst>
    <a:ext uri="http://schemas.microsoft.com/office/drawing/2008/diagram">
      <dsp:dataModelExt xmlns:dsp="http://schemas.microsoft.com/office/drawing/2008/diagram" relId="rId90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989A1FEF-211F-41B0-AF3B-7EE091332DB1}" type="doc">
      <dgm:prSet loTypeId="urn:microsoft.com/office/officeart/2005/8/layout/default" loCatId="list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kumimoji="1" lang="ja-JP" altLang="en-US"/>
        </a:p>
      </dgm:t>
    </dgm:pt>
    <dgm:pt modelId="{5C3D87ED-7C6F-47E8-AD77-FD73AF18F1F7}">
      <dgm:prSet phldrT="[テキスト]"/>
      <dgm:spPr>
        <a:xfrm>
          <a:off x="0" y="1523"/>
          <a:ext cx="579120" cy="347472"/>
        </a:xfrm>
        <a:prstGeom prst="rect">
          <a:avLst/>
        </a:prstGeom>
        <a:solidFill>
          <a:srgbClr val="FF5050"/>
        </a:solidFill>
        <a:ln w="15875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gm:spPr>
      <dgm:t>
        <a:bodyPr/>
        <a:lstStyle/>
        <a:p>
          <a:pPr algn="ctr">
            <a:buNone/>
          </a:pPr>
          <a:r>
            <a:rPr kumimoji="1" lang="ja-JP" altLang="en-US">
              <a:solidFill>
                <a:sysClr val="window" lastClr="FFFFFF"/>
              </a:solidFill>
              <a:latin typeface="UD デジタル 教科書体 NK-B" panose="02020700000000000000" pitchFamily="18" charset="-128"/>
              <a:ea typeface="UD デジタル 教科書体 NK-B" panose="02020700000000000000" pitchFamily="18" charset="-128"/>
              <a:cs typeface="+mn-cs"/>
            </a:rPr>
            <a:t>グラフ</a:t>
          </a:r>
        </a:p>
      </dgm:t>
    </dgm:pt>
    <dgm:pt modelId="{E81F8C2A-2960-4EBE-9919-E7B87179FF78}" type="parTrans" cxnId="{406F0BDC-A98F-471C-8708-3157BBDAC650}">
      <dgm:prSet/>
      <dgm:spPr/>
      <dgm:t>
        <a:bodyPr/>
        <a:lstStyle/>
        <a:p>
          <a:pPr algn="ctr"/>
          <a:endParaRPr kumimoji="1" lang="ja-JP" altLang="en-US"/>
        </a:p>
      </dgm:t>
    </dgm:pt>
    <dgm:pt modelId="{D3275F9E-56DE-465C-B540-6D2FF2112A43}" type="sibTrans" cxnId="{406F0BDC-A98F-471C-8708-3157BBDAC650}">
      <dgm:prSet/>
      <dgm:spPr/>
      <dgm:t>
        <a:bodyPr/>
        <a:lstStyle/>
        <a:p>
          <a:pPr algn="ctr"/>
          <a:endParaRPr kumimoji="1" lang="ja-JP" altLang="en-US"/>
        </a:p>
      </dgm:t>
    </dgm:pt>
    <dgm:pt modelId="{1E75A401-B560-4495-8BEC-8EAAD3FC453B}" type="pres">
      <dgm:prSet presAssocID="{989A1FEF-211F-41B0-AF3B-7EE091332DB1}" presName="diagram" presStyleCnt="0">
        <dgm:presLayoutVars>
          <dgm:dir/>
          <dgm:resizeHandles val="exact"/>
        </dgm:presLayoutVars>
      </dgm:prSet>
      <dgm:spPr/>
    </dgm:pt>
    <dgm:pt modelId="{D0E06CB8-34D5-4D31-ACA5-B162B272FC75}" type="pres">
      <dgm:prSet presAssocID="{5C3D87ED-7C6F-47E8-AD77-FD73AF18F1F7}" presName="node" presStyleLbl="node1" presStyleIdx="0" presStyleCnt="1">
        <dgm:presLayoutVars>
          <dgm:bulletEnabled val="1"/>
        </dgm:presLayoutVars>
      </dgm:prSet>
      <dgm:spPr/>
    </dgm:pt>
  </dgm:ptLst>
  <dgm:cxnLst>
    <dgm:cxn modelId="{8E7C883B-DD44-4733-933F-793C475339F4}" type="presOf" srcId="{5C3D87ED-7C6F-47E8-AD77-FD73AF18F1F7}" destId="{D0E06CB8-34D5-4D31-ACA5-B162B272FC75}" srcOrd="0" destOrd="0" presId="urn:microsoft.com/office/officeart/2005/8/layout/default"/>
    <dgm:cxn modelId="{9A5D3370-0975-4777-B319-3E6FBDB4767A}" type="presOf" srcId="{989A1FEF-211F-41B0-AF3B-7EE091332DB1}" destId="{1E75A401-B560-4495-8BEC-8EAAD3FC453B}" srcOrd="0" destOrd="0" presId="urn:microsoft.com/office/officeart/2005/8/layout/default"/>
    <dgm:cxn modelId="{406F0BDC-A98F-471C-8708-3157BBDAC650}" srcId="{989A1FEF-211F-41B0-AF3B-7EE091332DB1}" destId="{5C3D87ED-7C6F-47E8-AD77-FD73AF18F1F7}" srcOrd="0" destOrd="0" parTransId="{E81F8C2A-2960-4EBE-9919-E7B87179FF78}" sibTransId="{D3275F9E-56DE-465C-B540-6D2FF2112A43}"/>
    <dgm:cxn modelId="{E479CE2B-AA09-4A2F-8C27-41A6F394243F}" type="presParOf" srcId="{1E75A401-B560-4495-8BEC-8EAAD3FC453B}" destId="{D0E06CB8-34D5-4D31-ACA5-B162B272FC75}" srcOrd="0" destOrd="0" presId="urn:microsoft.com/office/officeart/2005/8/layout/default"/>
  </dgm:cxnLst>
  <dgm:bg/>
  <dgm:whole/>
  <dgm:extLst>
    <a:ext uri="http://schemas.microsoft.com/office/drawing/2008/diagram">
      <dsp:dataModelExt xmlns:dsp="http://schemas.microsoft.com/office/drawing/2008/diagram" relId="rId95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346E452-21C4-4C62-BBE6-2131785411B7}">
      <dsp:nvSpPr>
        <dsp:cNvPr id="0" name=""/>
        <dsp:cNvSpPr/>
      </dsp:nvSpPr>
      <dsp:spPr>
        <a:xfrm>
          <a:off x="1107" y="119286"/>
          <a:ext cx="878885" cy="527331"/>
        </a:xfrm>
        <a:prstGeom prst="rect">
          <a:avLst/>
        </a:prstGeom>
        <a:solidFill>
          <a:srgbClr val="FF5050"/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770" tIns="64770" rIns="64770" bIns="64770" numCol="1" spcCol="1270" anchor="ctr" anchorCtr="0">
          <a:noAutofit/>
        </a:bodyPr>
        <a:lstStyle/>
        <a:p>
          <a:pPr marL="0" lvl="0" indent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kumimoji="1" lang="ja-JP" altLang="en-US" sz="1700" b="1" kern="1200">
              <a:solidFill>
                <a:srgbClr val="FF5050"/>
              </a:solidFill>
              <a:latin typeface="游明朝" panose="02110004020202020204"/>
              <a:ea typeface="游明朝" panose="02020400000000000000" pitchFamily="18" charset="-128"/>
              <a:cs typeface="+mn-cs"/>
            </a:rPr>
            <a:t>図</a:t>
          </a:r>
        </a:p>
      </dsp:txBody>
      <dsp:txXfrm>
        <a:off x="1107" y="119286"/>
        <a:ext cx="878885" cy="527331"/>
      </dsp:txXfrm>
    </dsp:sp>
    <dsp:sp modelId="{C724F58F-122D-4335-92A7-97B9F52EDD42}">
      <dsp:nvSpPr>
        <dsp:cNvPr id="0" name=""/>
        <dsp:cNvSpPr/>
      </dsp:nvSpPr>
      <dsp:spPr>
        <a:xfrm>
          <a:off x="967882" y="119286"/>
          <a:ext cx="878885" cy="527331"/>
        </a:xfrm>
        <a:prstGeom prst="rect">
          <a:avLst/>
        </a:prstGeom>
        <a:solidFill>
          <a:srgbClr val="FF5050"/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770" tIns="64770" rIns="64770" bIns="64770" numCol="1" spcCol="1270" anchor="ctr" anchorCtr="0">
          <a:noAutofit/>
        </a:bodyPr>
        <a:lstStyle/>
        <a:p>
          <a:pPr marL="0" lvl="0" indent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kumimoji="1" lang="ja-JP" altLang="en-US" sz="1700" b="1" kern="1200">
              <a:solidFill>
                <a:srgbClr val="FF5050"/>
              </a:solidFill>
              <a:latin typeface="UD デジタル 教科書体 NK-B" panose="02020700000000000000" pitchFamily="18" charset="-128"/>
              <a:ea typeface="UD デジタル 教科書体 NK-B" panose="02020700000000000000" pitchFamily="18" charset="-128"/>
              <a:cs typeface="+mn-cs"/>
            </a:rPr>
            <a:t>写真</a:t>
          </a:r>
        </a:p>
      </dsp:txBody>
      <dsp:txXfrm>
        <a:off x="967882" y="119286"/>
        <a:ext cx="878885" cy="527331"/>
      </dsp:txXfrm>
    </dsp:sp>
    <dsp:sp modelId="{0CD3722B-8952-4885-9415-D6A77A89A765}">
      <dsp:nvSpPr>
        <dsp:cNvPr id="0" name=""/>
        <dsp:cNvSpPr/>
      </dsp:nvSpPr>
      <dsp:spPr>
        <a:xfrm>
          <a:off x="1934656" y="119286"/>
          <a:ext cx="878885" cy="527331"/>
        </a:xfrm>
        <a:prstGeom prst="rect">
          <a:avLst/>
        </a:prstGeom>
        <a:solidFill>
          <a:srgbClr val="FF5050"/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770" tIns="64770" rIns="64770" bIns="64770" numCol="1" spcCol="1270" anchor="ctr" anchorCtr="0">
          <a:noAutofit/>
        </a:bodyPr>
        <a:lstStyle/>
        <a:p>
          <a:pPr marL="0" lvl="0" indent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kumimoji="1" lang="ja-JP" altLang="en-US" sz="1700" b="1" kern="1200">
              <a:solidFill>
                <a:sysClr val="window" lastClr="FFFFFF"/>
              </a:solidFill>
              <a:latin typeface="UD デジタル 教科書体 NK-B" panose="02020700000000000000" pitchFamily="18" charset="-128"/>
              <a:ea typeface="UD デジタル 教科書体 NK-B" panose="02020700000000000000" pitchFamily="18" charset="-128"/>
              <a:cs typeface="+mn-cs"/>
            </a:rPr>
            <a:t>スケッチ</a:t>
          </a:r>
        </a:p>
      </dsp:txBody>
      <dsp:txXfrm>
        <a:off x="1934656" y="119286"/>
        <a:ext cx="878885" cy="527331"/>
      </dsp:txXfrm>
    </dsp:sp>
    <dsp:sp modelId="{67351FA1-E12F-405C-9DAE-BBF4917BB293}">
      <dsp:nvSpPr>
        <dsp:cNvPr id="0" name=""/>
        <dsp:cNvSpPr/>
      </dsp:nvSpPr>
      <dsp:spPr>
        <a:xfrm>
          <a:off x="2901431" y="119286"/>
          <a:ext cx="878885" cy="527331"/>
        </a:xfrm>
        <a:prstGeom prst="rect">
          <a:avLst/>
        </a:prstGeom>
        <a:solidFill>
          <a:srgbClr val="FF5050"/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770" tIns="64770" rIns="64770" bIns="64770" numCol="1" spcCol="1270" anchor="ctr" anchorCtr="0">
          <a:noAutofit/>
        </a:bodyPr>
        <a:lstStyle/>
        <a:p>
          <a:pPr marL="0" lvl="0" indent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kumimoji="1" lang="ja-JP" altLang="en-US" sz="1700" b="1" kern="1200">
              <a:solidFill>
                <a:srgbClr val="FF5050"/>
              </a:solidFill>
              <a:latin typeface="UD デジタル 教科書体 NK-B" panose="02020700000000000000" pitchFamily="18" charset="-128"/>
              <a:ea typeface="UD デジタル 教科書体 NK-B" panose="02020700000000000000" pitchFamily="18" charset="-128"/>
              <a:cs typeface="+mn-cs"/>
            </a:rPr>
            <a:t>標本</a:t>
          </a:r>
        </a:p>
      </dsp:txBody>
      <dsp:txXfrm>
        <a:off x="2901431" y="119286"/>
        <a:ext cx="878885" cy="527331"/>
      </dsp:txXfrm>
    </dsp:sp>
    <dsp:sp modelId="{D3EF8826-CF1C-4637-9420-682F7469FC84}">
      <dsp:nvSpPr>
        <dsp:cNvPr id="0" name=""/>
        <dsp:cNvSpPr/>
      </dsp:nvSpPr>
      <dsp:spPr>
        <a:xfrm>
          <a:off x="1107" y="734506"/>
          <a:ext cx="878885" cy="527331"/>
        </a:xfrm>
        <a:prstGeom prst="rect">
          <a:avLst/>
        </a:prstGeom>
        <a:solidFill>
          <a:srgbClr val="FF5050"/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770" tIns="64770" rIns="64770" bIns="64770" numCol="1" spcCol="1270" anchor="ctr" anchorCtr="0">
          <a:noAutofit/>
        </a:bodyPr>
        <a:lstStyle/>
        <a:p>
          <a:pPr marL="0" lvl="0" indent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kumimoji="1" lang="ja-JP" altLang="en-US" sz="1700" b="1" kern="1200">
            <a:solidFill>
              <a:srgbClr val="FF5050"/>
            </a:solidFill>
            <a:latin typeface="游明朝" panose="02110004020202020204"/>
            <a:ea typeface="游明朝" panose="02020400000000000000" pitchFamily="18" charset="-128"/>
            <a:cs typeface="+mn-cs"/>
          </a:endParaRPr>
        </a:p>
      </dsp:txBody>
      <dsp:txXfrm>
        <a:off x="1107" y="734506"/>
        <a:ext cx="878885" cy="527331"/>
      </dsp:txXfrm>
    </dsp:sp>
    <dsp:sp modelId="{D0E06CB8-34D5-4D31-ACA5-B162B272FC75}">
      <dsp:nvSpPr>
        <dsp:cNvPr id="0" name=""/>
        <dsp:cNvSpPr/>
      </dsp:nvSpPr>
      <dsp:spPr>
        <a:xfrm>
          <a:off x="967882" y="734506"/>
          <a:ext cx="878885" cy="527331"/>
        </a:xfrm>
        <a:prstGeom prst="rect">
          <a:avLst/>
        </a:prstGeom>
        <a:solidFill>
          <a:srgbClr val="FF5050"/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770" tIns="64770" rIns="64770" bIns="64770" numCol="1" spcCol="1270" anchor="ctr" anchorCtr="0">
          <a:noAutofit/>
        </a:bodyPr>
        <a:lstStyle/>
        <a:p>
          <a:pPr marL="0" lvl="0" indent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kumimoji="1" lang="ja-JP" altLang="en-US" sz="1700" b="1" kern="1200">
              <a:solidFill>
                <a:sysClr val="window" lastClr="FFFFFF"/>
              </a:solidFill>
              <a:latin typeface="UD デジタル 教科書体 NK-B" panose="02020700000000000000" pitchFamily="18" charset="-128"/>
              <a:ea typeface="UD デジタル 教科書体 NK-B" panose="02020700000000000000" pitchFamily="18" charset="-128"/>
              <a:cs typeface="+mn-cs"/>
            </a:rPr>
            <a:t>グラフ</a:t>
          </a:r>
        </a:p>
      </dsp:txBody>
      <dsp:txXfrm>
        <a:off x="967882" y="734506"/>
        <a:ext cx="878885" cy="527331"/>
      </dsp:txXfrm>
    </dsp:sp>
    <dsp:sp modelId="{098D2BE9-76BB-43DC-A114-1511CD77BE53}">
      <dsp:nvSpPr>
        <dsp:cNvPr id="0" name=""/>
        <dsp:cNvSpPr/>
      </dsp:nvSpPr>
      <dsp:spPr>
        <a:xfrm>
          <a:off x="1934656" y="734506"/>
          <a:ext cx="878885" cy="527331"/>
        </a:xfrm>
        <a:prstGeom prst="rect">
          <a:avLst/>
        </a:prstGeom>
        <a:solidFill>
          <a:srgbClr val="FF5050"/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770" tIns="64770" rIns="64770" bIns="64770" numCol="1" spcCol="1270" anchor="ctr" anchorCtr="0">
          <a:noAutofit/>
        </a:bodyPr>
        <a:lstStyle/>
        <a:p>
          <a:pPr marL="0" lvl="0" indent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kumimoji="1" lang="ja-JP" altLang="en-US" sz="1700" b="1" kern="1200">
              <a:solidFill>
                <a:sysClr val="window" lastClr="FFFFFF"/>
              </a:solidFill>
              <a:latin typeface="UD デジタル 教科書体 NK-B" panose="02020700000000000000" pitchFamily="18" charset="-128"/>
              <a:ea typeface="UD デジタル 教科書体 NK-B" panose="02020700000000000000" pitchFamily="18" charset="-128"/>
              <a:cs typeface="+mn-cs"/>
            </a:rPr>
            <a:t>ことば</a:t>
          </a:r>
        </a:p>
      </dsp:txBody>
      <dsp:txXfrm>
        <a:off x="1934656" y="734506"/>
        <a:ext cx="878885" cy="527331"/>
      </dsp:txXfrm>
    </dsp:sp>
    <dsp:sp modelId="{0CC53148-8BB7-4122-9497-ADE2904923A8}">
      <dsp:nvSpPr>
        <dsp:cNvPr id="0" name=""/>
        <dsp:cNvSpPr/>
      </dsp:nvSpPr>
      <dsp:spPr>
        <a:xfrm>
          <a:off x="2901431" y="734506"/>
          <a:ext cx="878885" cy="527331"/>
        </a:xfrm>
        <a:prstGeom prst="rect">
          <a:avLst/>
        </a:prstGeom>
        <a:solidFill>
          <a:srgbClr val="FF5050"/>
        </a:solidFill>
        <a:ln w="12700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4770" tIns="64770" rIns="64770" bIns="64770" numCol="1" spcCol="1270" anchor="ctr" anchorCtr="0">
          <a:noAutofit/>
        </a:bodyPr>
        <a:lstStyle/>
        <a:p>
          <a:pPr marL="0" lvl="0" indent="0" algn="ctr" defTabSz="7556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kumimoji="1" lang="ja-JP" altLang="en-US" sz="1700" b="1" kern="1200">
            <a:solidFill>
              <a:srgbClr val="FF5050"/>
            </a:solidFill>
            <a:latin typeface="游明朝" panose="02110004020202020204"/>
            <a:ea typeface="游明朝" panose="02020400000000000000" pitchFamily="18" charset="-128"/>
            <a:cs typeface="+mn-cs"/>
          </a:endParaRPr>
        </a:p>
      </dsp:txBody>
      <dsp:txXfrm>
        <a:off x="2901431" y="734506"/>
        <a:ext cx="878885" cy="527331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8346E452-21C4-4C62-BBE6-2131785411B7}">
      <dsp:nvSpPr>
        <dsp:cNvPr id="0" name=""/>
        <dsp:cNvSpPr/>
      </dsp:nvSpPr>
      <dsp:spPr>
        <a:xfrm>
          <a:off x="52842" y="25"/>
          <a:ext cx="482513" cy="289508"/>
        </a:xfrm>
        <a:prstGeom prst="rect">
          <a:avLst/>
        </a:prstGeom>
        <a:solidFill>
          <a:srgbClr val="FF5050"/>
        </a:solidFill>
        <a:ln w="15875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4290" tIns="34290" rIns="34290" bIns="34290" numCol="1" spcCol="1270" anchor="ctr" anchorCtr="0">
          <a:noAutofit/>
        </a:bodyPr>
        <a:lstStyle/>
        <a:p>
          <a:pPr marL="0" lvl="0" indent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kumimoji="1" lang="ja-JP" altLang="en-US" sz="900" kern="1200">
            <a:solidFill>
              <a:sysClr val="window" lastClr="FFFFFF"/>
            </a:solidFill>
            <a:latin typeface="Tw Cen MT" panose="020B0602020104020603"/>
            <a:ea typeface="メイリオ" panose="020B0604030504040204" pitchFamily="50" charset="-128"/>
            <a:cs typeface="+mn-cs"/>
          </a:endParaRPr>
        </a:p>
      </dsp:txBody>
      <dsp:txXfrm>
        <a:off x="52842" y="25"/>
        <a:ext cx="482513" cy="289508"/>
      </dsp:txXfrm>
    </dsp:sp>
    <dsp:sp modelId="{C724F58F-122D-4335-92A7-97B9F52EDD42}">
      <dsp:nvSpPr>
        <dsp:cNvPr id="0" name=""/>
        <dsp:cNvSpPr/>
      </dsp:nvSpPr>
      <dsp:spPr>
        <a:xfrm>
          <a:off x="583608" y="25"/>
          <a:ext cx="482513" cy="289508"/>
        </a:xfrm>
        <a:prstGeom prst="rect">
          <a:avLst/>
        </a:prstGeom>
        <a:solidFill>
          <a:srgbClr val="FF5050"/>
        </a:solidFill>
        <a:ln w="15875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kumimoji="1" lang="ja-JP" altLang="en-US" sz="1000" kern="1200">
            <a:solidFill>
              <a:sysClr val="window" lastClr="FFFFFF"/>
            </a:solidFill>
            <a:latin typeface="Tw Cen MT" panose="020B0602020104020603"/>
            <a:ea typeface="メイリオ" panose="020B0604030504040204" pitchFamily="50" charset="-128"/>
            <a:cs typeface="+mn-cs"/>
          </a:endParaRPr>
        </a:p>
      </dsp:txBody>
      <dsp:txXfrm>
        <a:off x="583608" y="25"/>
        <a:ext cx="482513" cy="289508"/>
      </dsp:txXfrm>
    </dsp:sp>
    <dsp:sp modelId="{0CD3722B-8952-4885-9415-D6A77A89A765}">
      <dsp:nvSpPr>
        <dsp:cNvPr id="0" name=""/>
        <dsp:cNvSpPr/>
      </dsp:nvSpPr>
      <dsp:spPr>
        <a:xfrm>
          <a:off x="1114373" y="51"/>
          <a:ext cx="482513" cy="289508"/>
        </a:xfrm>
        <a:prstGeom prst="rect">
          <a:avLst/>
        </a:prstGeom>
        <a:solidFill>
          <a:srgbClr val="FF5050"/>
        </a:solidFill>
        <a:ln w="15875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8100" tIns="38100" rIns="38100" bIns="38100" numCol="1" spcCol="1270" anchor="ctr" anchorCtr="0">
          <a:noAutofit/>
        </a:bodyPr>
        <a:lstStyle/>
        <a:p>
          <a:pPr marL="0" lvl="0" indent="0" algn="ctr" defTabSz="4445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kumimoji="1" lang="ja-JP" altLang="en-US" sz="1000" kern="1200">
              <a:solidFill>
                <a:sysClr val="window" lastClr="FFFFFF"/>
              </a:solidFill>
              <a:latin typeface="UD デジタル 教科書体 N-B" panose="02020700000000000000" pitchFamily="17" charset="-128"/>
              <a:ea typeface="UD デジタル 教科書体 N-B" panose="02020700000000000000" pitchFamily="17" charset="-128"/>
              <a:cs typeface="+mn-cs"/>
            </a:rPr>
            <a:t>グラフ</a:t>
          </a:r>
        </a:p>
      </dsp:txBody>
      <dsp:txXfrm>
        <a:off x="1114373" y="51"/>
        <a:ext cx="482513" cy="289508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CC53148-8BB7-4122-9497-ADE2904923A8}">
      <dsp:nvSpPr>
        <dsp:cNvPr id="0" name=""/>
        <dsp:cNvSpPr/>
      </dsp:nvSpPr>
      <dsp:spPr>
        <a:xfrm>
          <a:off x="30777" y="178"/>
          <a:ext cx="609004" cy="365402"/>
        </a:xfrm>
        <a:prstGeom prst="rect">
          <a:avLst/>
        </a:prstGeom>
        <a:solidFill>
          <a:srgbClr val="FF5050"/>
        </a:solidFill>
        <a:ln w="15875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8580" tIns="68580" rIns="68580" bIns="68580" numCol="1" spcCol="1270" anchor="ctr" anchorCtr="0">
          <a:noAutofit/>
        </a:bodyPr>
        <a:lstStyle/>
        <a:p>
          <a:pPr marL="0" lvl="0" indent="0" algn="ctr" defTabSz="8001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kumimoji="1" lang="ja-JP" altLang="en-US" sz="1800" kern="1200">
            <a:solidFill>
              <a:sysClr val="window" lastClr="FFFFFF"/>
            </a:solidFill>
            <a:latin typeface="Tw Cen MT" panose="020B0602020104020603"/>
            <a:ea typeface="メイリオ" panose="020B0604030504040204" pitchFamily="50" charset="-128"/>
            <a:cs typeface="+mn-cs"/>
          </a:endParaRPr>
        </a:p>
      </dsp:txBody>
      <dsp:txXfrm>
        <a:off x="30777" y="178"/>
        <a:ext cx="609004" cy="365402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D3EF8826-CF1C-4637-9420-682F7469FC84}">
      <dsp:nvSpPr>
        <dsp:cNvPr id="0" name=""/>
        <dsp:cNvSpPr/>
      </dsp:nvSpPr>
      <dsp:spPr>
        <a:xfrm>
          <a:off x="35562" y="0"/>
          <a:ext cx="546095" cy="327657"/>
        </a:xfrm>
        <a:prstGeom prst="rect">
          <a:avLst/>
        </a:prstGeom>
        <a:solidFill>
          <a:srgbClr val="FF5050"/>
        </a:solidFill>
        <a:ln w="15875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kumimoji="1" lang="ja-JP" altLang="en-US" sz="1600" kern="1200">
            <a:solidFill>
              <a:sysClr val="window" lastClr="FFFFFF"/>
            </a:solidFill>
            <a:latin typeface="Tw Cen MT" panose="020B0602020104020603"/>
            <a:ea typeface="メイリオ" panose="020B0604030504040204" pitchFamily="50" charset="-128"/>
            <a:cs typeface="+mn-cs"/>
          </a:endParaRPr>
        </a:p>
      </dsp:txBody>
      <dsp:txXfrm>
        <a:off x="35562" y="0"/>
        <a:ext cx="546095" cy="327657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D0E06CB8-34D5-4D31-ACA5-B162B272FC75}">
      <dsp:nvSpPr>
        <dsp:cNvPr id="0" name=""/>
        <dsp:cNvSpPr/>
      </dsp:nvSpPr>
      <dsp:spPr>
        <a:xfrm>
          <a:off x="0" y="1523"/>
          <a:ext cx="579120" cy="347472"/>
        </a:xfrm>
        <a:prstGeom prst="rect">
          <a:avLst/>
        </a:prstGeom>
        <a:solidFill>
          <a:srgbClr val="FF5050"/>
        </a:solidFill>
        <a:ln w="15875" cap="flat" cmpd="sng" algn="ctr">
          <a:solidFill>
            <a:sysClr val="window" lastClr="FFFFFF">
              <a:hueOff val="0"/>
              <a:satOff val="0"/>
              <a:lumOff val="0"/>
              <a:alphaOff val="0"/>
            </a:sys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9530" tIns="49530" rIns="49530" bIns="49530" numCol="1" spcCol="1270" anchor="ctr" anchorCtr="0">
          <a:noAutofit/>
        </a:bodyPr>
        <a:lstStyle/>
        <a:p>
          <a:pPr marL="0" lvl="0" indent="0" algn="ctr" defTabSz="5778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kumimoji="1" lang="ja-JP" altLang="en-US" sz="1300" kern="1200">
              <a:solidFill>
                <a:sysClr val="window" lastClr="FFFFFF"/>
              </a:solidFill>
              <a:latin typeface="UD デジタル 教科書体 NK-B" panose="02020700000000000000" pitchFamily="18" charset="-128"/>
              <a:ea typeface="UD デジタル 教科書体 NK-B" panose="02020700000000000000" pitchFamily="18" charset="-128"/>
              <a:cs typeface="+mn-cs"/>
            </a:rPr>
            <a:t>グラフ</a:t>
          </a:r>
        </a:p>
      </dsp:txBody>
      <dsp:txXfrm>
        <a:off x="0" y="1523"/>
        <a:ext cx="579120" cy="34747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default">
  <dgm:title val=""/>
  <dgm:desc val=""/>
  <dgm:catLst>
    <dgm:cat type="list" pri="4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func="var" arg="dir" op="equ" val="norm">
        <dgm:alg type="snake">
          <dgm:param type="grDir" val="tL"/>
          <dgm:param type="flowDir" val="row"/>
          <dgm:param type="contDir" val="sameDir"/>
          <dgm:param type="off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node" refType="w"/>
      <dgm:constr type="h" for="ch" forName="node" refType="w" refFor="ch" refForName="node" fact="0.6"/>
      <dgm:constr type="w" for="ch" forName="sibTrans" refType="w" refFor="ch" refForName="node" fact="0.1"/>
      <dgm:constr type="sp" refType="w" refFor="ch" refForName="sibTrans"/>
      <dgm:constr type="primFontSz" for="ch" forName="node" op="equ" val="65"/>
    </dgm:constrLst>
    <dgm:ruleLst/>
    <dgm:forEach name="Name3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forEach name="Name4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default">
  <dgm:title val=""/>
  <dgm:desc val=""/>
  <dgm:catLst>
    <dgm:cat type="list" pri="4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func="var" arg="dir" op="equ" val="norm">
        <dgm:alg type="snake">
          <dgm:param type="grDir" val="tL"/>
          <dgm:param type="flowDir" val="row"/>
          <dgm:param type="contDir" val="sameDir"/>
          <dgm:param type="off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node" refType="w"/>
      <dgm:constr type="h" for="ch" forName="node" refType="w" refFor="ch" refForName="node" fact="0.6"/>
      <dgm:constr type="w" for="ch" forName="sibTrans" refType="w" refFor="ch" refForName="node" fact="0.1"/>
      <dgm:constr type="sp" refType="w" refFor="ch" refForName="sibTrans"/>
      <dgm:constr type="primFontSz" for="ch" forName="node" op="equ" val="65"/>
    </dgm:constrLst>
    <dgm:ruleLst/>
    <dgm:forEach name="Name3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forEach name="Name4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default">
  <dgm:title val=""/>
  <dgm:desc val=""/>
  <dgm:catLst>
    <dgm:cat type="list" pri="4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func="var" arg="dir" op="equ" val="norm">
        <dgm:alg type="snake">
          <dgm:param type="grDir" val="tL"/>
          <dgm:param type="flowDir" val="row"/>
          <dgm:param type="contDir" val="sameDir"/>
          <dgm:param type="off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node" refType="w"/>
      <dgm:constr type="h" for="ch" forName="node" refType="w" refFor="ch" refForName="node" fact="0.6"/>
      <dgm:constr type="w" for="ch" forName="sibTrans" refType="w" refFor="ch" refForName="node" fact="0.1"/>
      <dgm:constr type="sp" refType="w" refFor="ch" refForName="sibTrans"/>
      <dgm:constr type="primFontSz" for="ch" forName="node" op="equ" val="65"/>
    </dgm:constrLst>
    <dgm:ruleLst/>
    <dgm:forEach name="Name3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forEach name="Name4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5/8/layout/default">
  <dgm:title val=""/>
  <dgm:desc val=""/>
  <dgm:catLst>
    <dgm:cat type="list" pri="4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func="var" arg="dir" op="equ" val="norm">
        <dgm:alg type="snake">
          <dgm:param type="grDir" val="tL"/>
          <dgm:param type="flowDir" val="row"/>
          <dgm:param type="contDir" val="sameDir"/>
          <dgm:param type="off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node" refType="w"/>
      <dgm:constr type="h" for="ch" forName="node" refType="w" refFor="ch" refForName="node" fact="0.6"/>
      <dgm:constr type="w" for="ch" forName="sibTrans" refType="w" refFor="ch" refForName="node" fact="0.1"/>
      <dgm:constr type="sp" refType="w" refFor="ch" refForName="sibTrans"/>
      <dgm:constr type="primFontSz" for="ch" forName="node" op="equ" val="65"/>
    </dgm:constrLst>
    <dgm:ruleLst/>
    <dgm:forEach name="Name3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forEach name="Name4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5/8/layout/default">
  <dgm:title val=""/>
  <dgm:desc val=""/>
  <dgm:catLst>
    <dgm:cat type="list" pri="4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  <dgm:cxn modelId="10" srcId="0" destId="5" srcOrd="4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diagram">
    <dgm:varLst>
      <dgm:dir/>
      <dgm:resizeHandles val="exact"/>
    </dgm:varLst>
    <dgm:choose name="Name0">
      <dgm:if name="Name1" func="var" arg="dir" op="equ" val="norm">
        <dgm:alg type="snake">
          <dgm:param type="grDir" val="tL"/>
          <dgm:param type="flowDir" val="row"/>
          <dgm:param type="contDir" val="sameDir"/>
          <dgm:param type="off" val="ctr"/>
        </dgm:alg>
      </dgm:if>
      <dgm:else name="Name2">
        <dgm:alg type="snake">
          <dgm:param type="grDir" val="tR"/>
          <dgm:param type="flowDir" val="row"/>
          <dgm:param type="contDir" val="sameDir"/>
          <dgm:param type="off" val="ct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node" refType="w"/>
      <dgm:constr type="h" for="ch" forName="node" refType="w" refFor="ch" refForName="node" fact="0.6"/>
      <dgm:constr type="w" for="ch" forName="sibTrans" refType="w" refFor="ch" refForName="node" fact="0.1"/>
      <dgm:constr type="sp" refType="w" refFor="ch" refForName="sibTrans"/>
      <dgm:constr type="primFontSz" for="ch" forName="node" op="equ" val="65"/>
    </dgm:constrLst>
    <dgm:ruleLst/>
    <dgm:forEach name="Name3" axis="ch" ptType="node">
      <dgm:layoutNode name="node">
        <dgm:varLst>
          <dgm:bulletEnabled val="1"/>
        </dgm:varLst>
        <dgm:alg type="tx"/>
        <dgm:shape xmlns:r="http://schemas.openxmlformats.org/officeDocument/2006/relationships" type="rect" r:blip="">
          <dgm:adjLst/>
        </dgm:shape>
        <dgm:presOf axis="desOrSelf" ptType="node"/>
        <dgm:constrLst>
          <dgm:constr type="lMarg" refType="primFontSz" fact="0.3"/>
          <dgm:constr type="rMarg" refType="primFontSz" fact="0.3"/>
          <dgm:constr type="tMarg" refType="primFontSz" fact="0.3"/>
          <dgm:constr type="bMarg" refType="primFontSz" fact="0.3"/>
        </dgm:constrLst>
        <dgm:ruleLst>
          <dgm:rule type="primFontSz" val="5" fact="NaN" max="NaN"/>
        </dgm:ruleLst>
      </dgm:layoutNode>
      <dgm:forEach name="Name4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  <dgm:presOf/>
          <dgm:constrLst/>
          <dgm:ruleLst/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_rels/themeOverrid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56.jpeg"/></Relationships>
</file>

<file path=word/theme/theme1.xml><?xml version="1.0" encoding="utf-8"?>
<a:theme xmlns:a="http://schemas.openxmlformats.org/drawingml/2006/main" name="Win32TaT">
  <a:themeElements>
    <a:clrScheme name="Custom 1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FF0000"/>
      </a:accent2>
      <a:accent3>
        <a:srgbClr val="A5A5A5"/>
      </a:accent3>
      <a:accent4>
        <a:srgbClr val="FFC000"/>
      </a:accent4>
      <a:accent5>
        <a:srgbClr val="2B579A"/>
      </a:accent5>
      <a:accent6>
        <a:srgbClr val="70AD47"/>
      </a:accent6>
      <a:hlink>
        <a:srgbClr val="0563C1"/>
      </a:hlink>
      <a:folHlink>
        <a:srgbClr val="954F72"/>
      </a:folHlink>
    </a:clrScheme>
    <a:fontScheme name="Custom 1">
      <a:majorFont>
        <a:latin typeface="Segoe UI Light"/>
        <a:ea typeface=""/>
        <a:cs typeface=""/>
      </a:majorFont>
      <a:minorFont>
        <a:latin typeface="Segoe U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インテグラル">
    <a:dk1>
      <a:sysClr val="windowText" lastClr="000000"/>
    </a:dk1>
    <a:lt1>
      <a:sysClr val="window" lastClr="FFFFFF"/>
    </a:lt1>
    <a:dk2>
      <a:srgbClr val="335B74"/>
    </a:dk2>
    <a:lt2>
      <a:srgbClr val="DFE3E5"/>
    </a:lt2>
    <a:accent1>
      <a:srgbClr val="1CADE4"/>
    </a:accent1>
    <a:accent2>
      <a:srgbClr val="2683C6"/>
    </a:accent2>
    <a:accent3>
      <a:srgbClr val="27CED7"/>
    </a:accent3>
    <a:accent4>
      <a:srgbClr val="42BA97"/>
    </a:accent4>
    <a:accent5>
      <a:srgbClr val="3E8853"/>
    </a:accent5>
    <a:accent6>
      <a:srgbClr val="62A39F"/>
    </a:accent6>
    <a:hlink>
      <a:srgbClr val="6B9F25"/>
    </a:hlink>
    <a:folHlink>
      <a:srgbClr val="B26B02"/>
    </a:folHlink>
  </a:clrScheme>
  <a:fontScheme name="インテグラル">
    <a:majorFont>
      <a:latin typeface="Tw Cen MT Condensed" panose="020B0606020104020203"/>
      <a:ea typeface=""/>
      <a:cs typeface=""/>
      <a:font script="Grek" typeface="Calibri"/>
      <a:font script="Cyrl" typeface="Calibri"/>
      <a:font script="Jpan" typeface="メイリオ"/>
      <a:font script="Hang" typeface="HY얕은샘물M"/>
      <a:font script="Hans" typeface="华文仿宋"/>
      <a:font script="Hant" typeface="微軟正黑體"/>
      <a:font script="Arab" typeface="Arial"/>
      <a:font script="Hebr" typeface="Levenim MT"/>
      <a:font script="Thai" typeface="FreesiaUPC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ahoma"/>
      <a:font script="Uigh" typeface="Microsoft Uighur"/>
      <a:font script="Geor" typeface="Sylfaen"/>
    </a:majorFont>
    <a:minorFont>
      <a:latin typeface="Tw Cen MT" panose="020B0602020104020603"/>
      <a:ea typeface=""/>
      <a:cs typeface=""/>
      <a:font script="Grek" typeface="Calibri"/>
      <a:font script="Cyrl" typeface="Calibri"/>
      <a:font script="Jpan" typeface="メイリオ"/>
      <a:font script="Hang" typeface="HY얕은샘물M"/>
      <a:font script="Hans" typeface="华文仿宋"/>
      <a:font script="Hant" typeface="微軟正黑體"/>
      <a:font script="Arab" typeface="Arial"/>
      <a:font script="Hebr" typeface="Levenim MT"/>
      <a:font script="Thai" typeface="FreesiaUPC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ahoma"/>
      <a:font script="Uigh" typeface="Microsoft Uighur"/>
      <a:font script="Geor" typeface="Sylfaen"/>
    </a:minorFont>
  </a:fontScheme>
  <a:fmtScheme name="インテグラル">
    <a:fillStyleLst>
      <a:solidFill>
        <a:schemeClr val="phClr"/>
      </a:solidFill>
      <a:gradFill rotWithShape="1">
        <a:gsLst>
          <a:gs pos="0">
            <a:schemeClr val="phClr">
              <a:tint val="83000"/>
              <a:satMod val="100000"/>
              <a:lumMod val="100000"/>
            </a:schemeClr>
          </a:gs>
          <a:gs pos="100000">
            <a:schemeClr val="phClr">
              <a:tint val="61000"/>
              <a:satMod val="150000"/>
              <a:lumMod val="100000"/>
            </a:schemeClr>
          </a:gs>
        </a:gsLst>
        <a:path path="circle">
          <a:fillToRect l="100000" t="100000" r="100000" b="100000"/>
        </a:path>
      </a:gradFill>
      <a:gradFill rotWithShape="1">
        <a:gsLst>
          <a:gs pos="0">
            <a:schemeClr val="phClr">
              <a:tint val="100000"/>
              <a:shade val="85000"/>
              <a:satMod val="100000"/>
              <a:lumMod val="100000"/>
            </a:schemeClr>
          </a:gs>
          <a:gs pos="100000">
            <a:schemeClr val="phClr">
              <a:tint val="90000"/>
              <a:shade val="100000"/>
              <a:satMod val="150000"/>
              <a:lumMod val="100000"/>
            </a:schemeClr>
          </a:gs>
        </a:gsLst>
        <a:path path="circle">
          <a:fillToRect l="100000" t="100000" r="100000" b="100000"/>
        </a:path>
      </a:gradFill>
    </a:fillStyleLst>
    <a:lnStyleLst>
      <a:ln w="9525" cap="flat" cmpd="sng" algn="ctr">
        <a:solidFill>
          <a:schemeClr val="phClr"/>
        </a:solidFill>
        <a:prstDash val="solid"/>
      </a:ln>
      <a:ln w="15875" cap="flat" cmpd="sng" algn="ctr">
        <a:solidFill>
          <a:schemeClr val="phClr"/>
        </a:solidFill>
        <a:prstDash val="solid"/>
      </a:ln>
      <a:ln w="19050" cap="flat" cmpd="sng" algn="ctr">
        <a:solidFill>
          <a:schemeClr val="phClr"/>
        </a:solidFill>
        <a:prstDash val="solid"/>
      </a:ln>
    </a:lnStyleLst>
    <a:effectStyleLst>
      <a:effectStyle>
        <a:effectLst/>
      </a:effectStyle>
      <a:effectStyle>
        <a:effectLst>
          <a:outerShdw blurRad="50800" dist="12700" dir="5400000" algn="ctr" rotWithShape="0">
            <a:srgbClr val="000000">
              <a:alpha val="50000"/>
            </a:srgbClr>
          </a:outerShdw>
        </a:effectLst>
      </a:effectStyle>
      <a:effectStyle>
        <a:effectLst>
          <a:outerShdw blurRad="76200" dist="25400" dir="5400000" algn="ctr" rotWithShape="0">
            <a:srgbClr val="000000">
              <a:alpha val="60000"/>
            </a:srgbClr>
          </a:outerShdw>
        </a:effectLst>
        <a:scene3d>
          <a:camera prst="orthographicFront">
            <a:rot lat="0" lon="0" rev="0"/>
          </a:camera>
          <a:lightRig rig="flat" dir="t">
            <a:rot lat="0" lon="0" rev="3600000"/>
          </a:lightRig>
        </a:scene3d>
        <a:sp3d contourW="12700" prstMaterial="flat">
          <a:bevelT w="38100" h="44450" prst="angle"/>
          <a:contourClr>
            <a:schemeClr val="phClr">
              <a:shade val="35000"/>
              <a:satMod val="160000"/>
            </a:schemeClr>
          </a:contourClr>
        </a:sp3d>
      </a:effectStyle>
    </a:effectStyleLst>
    <a:bgFillStyleLst>
      <a:solidFill>
        <a:schemeClr val="phClr"/>
      </a:solidFill>
      <a:solidFill>
        <a:schemeClr val="phClr">
          <a:tint val="95000"/>
          <a:shade val="85000"/>
          <a:satMod val="125000"/>
        </a:schemeClr>
      </a:solidFill>
      <a:blipFill rotWithShape="1">
        <a:blip xmlns:r="http://schemas.openxmlformats.org/officeDocument/2006/relationships" r:embed="rId1">
          <a:duotone>
            <a:schemeClr val="phClr">
              <a:tint val="95000"/>
              <a:shade val="74000"/>
              <a:satMod val="230000"/>
            </a:schemeClr>
            <a:schemeClr val="phClr">
              <a:tint val="92000"/>
              <a:shade val="69000"/>
              <a:satMod val="250000"/>
            </a:schemeClr>
          </a:duotone>
        </a:blip>
        <a:tile tx="0" ty="0" sx="40000" sy="40000" flip="none" algn="tl"/>
      </a:blip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tatus xmlns="71af3243-3dd4-4a8d-8c0d-dd76da1f02a5">Not started</Status>
    <MediaServiceKeyPoints xmlns="71af3243-3dd4-4a8d-8c0d-dd76da1f02a5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12" ma:contentTypeDescription="Create a new document." ma:contentTypeScope="" ma:versionID="a8a52e8c320b9a064ae3583ae3861c92">
  <xsd:schema xmlns:xsd="http://www.w3.org/2001/XMLSchema" xmlns:xs="http://www.w3.org/2001/XMLSchema" xmlns:p="http://schemas.microsoft.com/office/2006/metadata/properties" xmlns:ns2="71af3243-3dd4-4a8d-8c0d-dd76da1f02a5" xmlns:ns3="16c05727-aa75-4e4a-9b5f-8a80a1165891" targetNamespace="http://schemas.microsoft.com/office/2006/metadata/properties" ma:root="true" ma:fieldsID="88020cb39231a0945110f9cd888b521a" ns2:_="" ns3:_="">
    <xsd:import namespace="71af3243-3dd4-4a8d-8c0d-dd76da1f02a5"/>
    <xsd:import namespace="16c05727-aa75-4e4a-9b5f-8a80a116589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fals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Status" ma:index="19" nillable="true" ma:displayName="Status" ma:default="Not started" ma:format="Dropdown" ma:internalName="Status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CF6AFD9-3CE3-4EEA-B705-82EE1111B485}">
  <ds:schemaRefs>
    <ds:schemaRef ds:uri="http://purl.org/dc/elements/1.1/"/>
    <ds:schemaRef ds:uri="http://schemas.microsoft.com/office/2006/metadata/properties"/>
    <ds:schemaRef ds:uri="http://schemas.microsoft.com/office/2006/documentManagement/types"/>
    <ds:schemaRef ds:uri="http://purl.org/dc/terms/"/>
    <ds:schemaRef ds:uri="http://schemas.openxmlformats.org/package/2006/metadata/core-properties"/>
    <ds:schemaRef ds:uri="16c05727-aa75-4e4a-9b5f-8a80a1165891"/>
    <ds:schemaRef ds:uri="http://purl.org/dc/dcmitype/"/>
    <ds:schemaRef ds:uri="http://schemas.microsoft.com/office/infopath/2007/PartnerControls"/>
    <ds:schemaRef ds:uri="71af3243-3dd4-4a8d-8c0d-dd76da1f02a5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71F0F5CC-BEDC-4A29-93D8-84A71527601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af3243-3dd4-4a8d-8c0d-dd76da1f02a5"/>
    <ds:schemaRef ds:uri="16c05727-aa75-4e4a-9b5f-8a80a116589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7B9FE982-DDF9-4F2B-80C6-E4D44711D04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{F9C867B8-463F-411D-BF43-40F9019EAFB6}tf10002117_win32.dotx</Template>
  <TotalTime>599</TotalTime>
  <Pages>20</Pages>
  <Words>8932</Words>
  <Characters>50918</Characters>
  <Application>Microsoft Office Word</Application>
  <DocSecurity>0</DocSecurity>
  <Lines>424</Lines>
  <Paragraphs>119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59731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安藤 春樹</cp:lastModifiedBy>
  <cp:revision>49</cp:revision>
  <cp:lastPrinted>2025-03-14T00:33:00Z</cp:lastPrinted>
  <dcterms:created xsi:type="dcterms:W3CDTF">2025-01-16T07:39:00Z</dcterms:created>
  <dcterms:modified xsi:type="dcterms:W3CDTF">2025-03-14T05:03:00Z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